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63f9" w14:paraId="d4c63f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66FA3">
        <w:rPr>
          <w:rFonts w:hAnsi="Times New Roman" w:ascii="Times New Roman"/>
          <w:b/>
          <w:bCs/>
          <w:sz w:val="24"/>
          <w:szCs w:val="24"/>
        </w:rPr>
        <w:t>2565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66FA3">
        <w:rPr>
          <w:rFonts w:hAnsi="Times New Roman" w:ascii="Times New Roman"/>
        </w:rPr>
        <w:t>2565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66FA3" w:rsidRPr="00B66FA3">
        <w:rPr>
          <w:rFonts w:hAnsi="Times New Roman" w:ascii="Times New Roman"/>
        </w:rPr>
        <w:t>Gospodarsko interesno udruženje HRVATSKI CESTOVNI PRIJEVOZNICI</w:t>
      </w:r>
      <w:r w:rsidR="00B66FA3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F00C23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B66FA3" w:rsidRPr="00B66FA3">
        <w:rPr>
          <w:rFonts w:hAnsi="Times New Roman" w:ascii="Times New Roman"/>
        </w:rPr>
        <w:t>29101186260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550F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0A72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5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5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5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5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5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5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5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5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St-2565/2016</izvorni_sadrzaj>
    <derivirana_varijabla naziv="DomainObject.Predmet.OznakaBroj_1">St-2565/2016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interesno udruženje HRVATSKI CESTOVNI PRIJEVOZNICI</izvorni_sadrzaj>
    <derivirana_varijabla naziv="DomainObject.Predmet.ProtustrankaFormated_1">  Gospodarsko interesno udruženje HRVATSKI CESTOVNI PRIJEVOZNICI</derivirana_varijabla>
  </DomainObject.Predmet.ProtustrankaFormated>
  <DomainObject.Predmet.ProtustrankaFormatedOIB>
    <izvorni_sadrzaj>  Gospodarsko interesno udruženje HRVATSKI CESTOVNI PRIJEVOZNICI, OIB 29101186260</izvorni_sadrzaj>
    <derivirana_varijabla naziv="DomainObject.Predmet.ProtustrankaFormatedOIB_1">  Gospodarsko interesno udruženje HRVATSKI CESTOVNI PRIJEVOZNICI, OIB 29101186260</derivirana_varijabla>
  </DomainObject.Predmet.ProtustrankaFormatedOIB>
  <DomainObject.Predmet.ProtustrankaFormatedWithAdress>
    <izvorni_sadrzaj> Gospodarsko interesno udruženje HRVATSKI CESTOVNI PRIJEVOZNICI, Korčulanska 8, 10000 Zagreb</izvorni_sadrzaj>
    <derivirana_varijabla naziv="DomainObject.Predmet.ProtustrankaFormatedWithAdress_1"> Gospodarsko interesno udruženje HRVATSKI CESTOVNI PRIJEVOZNICI, Korčulanska 8, 10000 Zagreb</derivirana_varijabla>
  </DomainObject.Predmet.ProtustrankaFormatedWithAdress>
  <DomainObject.Predmet.ProtustrankaFormatedWithAdressOIB>
    <izvorni_sadrzaj> Gospodarsko interesno udruženje HRVATSKI CESTOVNI PRIJEVOZNICI, OIB 29101186260, Korčulanska 8, 10000 Zagreb</izvorni_sadrzaj>
    <derivirana_varijabla naziv="DomainObject.Predmet.ProtustrankaFormatedWithAdressOIB_1"> Gospodarsko interesno udruženje HRVATSKI CESTOVNI PRIJEVOZNICI, OIB 29101186260, Korčulanska 8, 10000 Zagreb</derivirana_varijabla>
  </DomainObject.Predmet.ProtustrankaFormatedWithAdressOIB>
  <DomainObject.Predmet.ProtustrankaWithAdress>
    <izvorni_sadrzaj>Gospodarsko interesno udruženje HRVATSKI CESTOVNI PRIJEVOZNICI Korčulanska 8, 10000 Zagreb</izvorni_sadrzaj>
    <derivirana_varijabla naziv="DomainObject.Predmet.ProtustrankaWithAdress_1">Gospodarsko interesno udruženje HRVATSKI CESTOVNI PRIJEVOZNICI Korčulanska 8, 10000 Zagreb</derivirana_varijabla>
  </DomainObject.Predmet.ProtustrankaWithAdress>
  <DomainObject.Predmet.ProtustrankaWithAdressOIB>
    <izvorni_sadrzaj>Gospodarsko interesno udruženje HRVATSKI CESTOVNI PRIJEVOZNICI, OIB 29101186260, Korčulanska 8, 10000 Zagreb</izvorni_sadrzaj>
    <derivirana_varijabla naziv="DomainObject.Predmet.ProtustrankaWithAdressOIB_1">Gospodarsko interesno udruženje HRVATSKI CESTOVNI PRIJEVOZNICI, OIB 29101186260, Korčulanska 8, 10000 Zagreb</derivirana_varijabla>
  </DomainObject.Predmet.ProtustrankaWithAdressOIB>
  <DomainObject.Predmet.ProtustrankaNazivFormated>
    <izvorni_sadrzaj>Gospodarsko interesno udruženje HRVATSKI CESTOVNI PRIJEVOZNICI</izvorni_sadrzaj>
    <derivirana_varijabla naziv="DomainObject.Predmet.ProtustrankaNazivFormated_1">Gospodarsko interesno udruženje HRVATSKI CESTOVNI PRIJEVOZNICI</derivirana_varijabla>
  </DomainObject.Predmet.ProtustrankaNazivFormated>
  <DomainObject.Predmet.ProtustrankaNazivFormatedOIB>
    <izvorni_sadrzaj>Gospodarsko interesno udruženje HRVATSKI CESTOVNI PRIJEVOZNICI, OIB 29101186260</izvorni_sadrzaj>
    <derivirana_varijabla naziv="DomainObject.Predmet.ProtustrankaNazivFormatedOIB_1">Gospodarsko interesno udruženje HRVATSKI CESTOVNI PRIJEVOZNICI, OIB 29101186260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 interesno udruženje HRVATSKI CESTOVNI PRIJEVOZNICI</item>
    </izvorni_sadrzaj>
    <derivirana_varijabla naziv="DomainObject.Predmet.ProtuStrankaListFormated_1">
      <item>Gospodarsko interesno udruženje HRVATSKI CESTOVNI PRIJEVOZNICI</item>
    </derivirana_varijabla>
  </DomainObject.Predmet.ProtuStrankaListFormated>
  <DomainObject.Predmet.ProtuStrankaListFormatedOIB>
    <izvorni_sadrzaj>
      <item>Gospodarsko interesno udruženje HRVATSKI CESTOVNI PRIJEVOZNICI, OIB 29101186260</item>
    </izvorni_sadrzaj>
    <derivirana_varijabla naziv="DomainObject.Predmet.ProtuStrankaListFormatedOIB_1">
      <item>Gospodarsko interesno udruženje HRVATSKI CESTOVNI PRIJEVOZNICI, OIB 29101186260</item>
    </derivirana_varijabla>
  </DomainObject.Predmet.ProtuStrankaListFormatedOIB>
  <DomainObject.Predmet.ProtuStrankaListFormatedWithAdress>
    <izvorni_sadrzaj>
      <item>Gospodarsko interesno udruženje HRVATSKI CESTOVNI PRIJEVOZNICI, Korčulanska 8, 10000 Zagreb</item>
    </izvorni_sadrzaj>
    <derivirana_varijabla naziv="DomainObject.Predmet.ProtuStrankaListFormatedWithAdress_1">
      <item>Gospodarsko interesno udruženje HRVATSKI CESTOVNI PRIJEVOZNICI, Korčulanska 8, 10000 Zagreb</item>
    </derivirana_varijabla>
  </DomainObject.Predmet.ProtuStrankaListFormatedWithAdress>
  <DomainObject.Predmet.ProtuStrankaListFormatedWithAdressOIB>
    <izvorni_sadrzaj>
      <item>Gospodarsko interesno udruženje HRVATSKI CESTOVNI PRIJEVOZNICI, OIB 29101186260, Korčulanska 8, 10000 Zagreb</item>
    </izvorni_sadrzaj>
    <derivirana_varijabla naziv="DomainObject.Predmet.ProtuStrankaListFormatedWithAdressOIB_1">
      <item>Gospodarsko interesno udruženje HRVATSKI CESTOVNI PRIJEVOZNICI, OIB 29101186260, Korčulanska 8, 10000 Zagreb</item>
    </derivirana_varijabla>
  </DomainObject.Predmet.ProtuStrankaListFormatedWithAdressOIB>
  <DomainObject.Predmet.ProtuStrankaListNazivFormated>
    <izvorni_sadrzaj>
      <item>Gospodarsko interesno udruženje HRVATSKI CESTOVNI PRIJEVOZNICI</item>
    </izvorni_sadrzaj>
    <derivirana_varijabla naziv="DomainObject.Predmet.ProtuStrankaListNazivFormated_1">
      <item>Gospodarsko interesno udruženje HRVATSKI CESTOVNI PRIJEVOZNICI</item>
    </derivirana_varijabla>
  </DomainObject.Predmet.ProtuStrankaListNazivFormated>
  <DomainObject.Predmet.ProtuStrankaListNazivFormatedOIB>
    <izvorni_sadrzaj>
      <item>Gospodarsko interesno udruženje HRVATSKI CESTOVNI PRIJEVOZNICI, OIB 29101186260</item>
    </izvorni_sadrzaj>
    <derivirana_varijabla naziv="DomainObject.Predmet.ProtuStrankaListNazivFormatedOIB_1">
      <item>Gospodarsko interesno udruženje HRVATSKI CESTOVNI PRIJEVOZNICI, OIB 29101186260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 interesno udruženje HRVATSKI CESTOVNI PRIJEVOZNICI</izvorni_sadrzaj>
    <derivirana_varijabla naziv="DomainObject.Predmet.ProtustrankaIDrugi_1">Gospodarsko interesno udruženje HRVATSKI CESTOVNI PRIJEVOZNICI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 interesno udruženje HRVATSKI CESTOVNI PRIJEVOZNICI, OIB 29101186260, Korčulanska 8, 10000 Zagreb</izvorni_sadrzaj>
    <derivirana_varijabla naziv="DomainObject.Predmet.ProtustrankaIDrugiAdressOIB_1">Gospodarsko interesno udruženje HRVATSKI CESTOVNI PRIJEVOZNICI, OIB 29101186260, Korčulanska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Gospodarsko interesno udruženje HRVATSKI CESTOVNI PRIJEVOZNICI</item>
    </izvorni_sadrzaj>
    <derivirana_varijabla naziv="DomainObject.Predmet.SudioniciListNaziv_1">
      <item>FINA Regionalni centar Zagreb</item>
      <item>Gospodarsko interesno udruženje HRVATSKI CESTOVNI PRIJEVOZNICI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Gospodarsko interesno udruženje HRVATSKI CESTOVNI PRIJEVOZNICI, OIB 29101186260, Korčulanska 8,10000 Zagreb</item>
    </izvorni_sadrzaj>
    <derivirana_varijabla naziv="DomainObject.Predmet.SudioniciListAdressOIB_1">
      <item>FINA Regionalni centar Zagreb, OIB 85821130368, Trg svibanjskih žrtava 1995. 1,10000 Zagreb</item>
      <item>Gospodarsko interesno udruženje HRVATSKI CESTOVNI PRIJEVOZNICI, OIB 29101186260, Korčulanska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29101186260</item>
    </izvorni_sadrzaj>
    <derivirana_varijabla naziv="DomainObject.Predmet.SudioniciListNazivOIB_1">
      <item>, OIB 85821130368</item>
      <item>, OIB 29101186260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809</properties:Characters>
  <properties:Lines>49</properties:Lines>
  <properties:Paragraphs>22</properties:Paragraphs>
  <properties:TotalTime>393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2016-06-08T09:06:00Z</cp:lastPrinted>
  <dcterms:modified xmlns:xsi="http://www.w3.org/2001/XMLSchema-instance" xsi:type="dcterms:W3CDTF">2016-06-08T09:06:00Z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