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faf8" w14:paraId="dd9faf8" w:rsidRDefault="00AE649C" w:rsidP="003752F0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3752F0" w:rsidP="003752F0" w:rsidR="003752F0" w:rsidRPr="003752F0">
      <w:pPr>
        <w:pStyle w:val="SudNaziv"/>
        <w:ind w:left="5664"/>
        <w:rPr>
          <w:b w:val="false"/>
        </w:rPr>
      </w:pPr>
      <w:r w:rsidRPr="003752F0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3752F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752F0">
        <w:rPr>
          <w:b w:val="false"/>
        </w:rPr>
        <w:t>Poslovni broj: 4 St-296/16-2</w:t>
      </w:r>
    </w:p>
    <w:p w:rsidRDefault="003752F0" w:rsidP="003752F0" w:rsidR="003752F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752F0" w:rsidP="003752F0" w:rsidR="003752F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752F0" w:rsidP="003752F0" w:rsidR="003752F0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752F0" w:rsidP="003752F0" w:rsidR="003752F0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752F0" w:rsidP="003752F0" w:rsidR="003752F0">
      <w:pPr>
        <w:pStyle w:val="Zaglavlje"/>
        <w:spacing w:after="0"/>
      </w:pPr>
    </w:p>
    <w:p w:rsidRDefault="003752F0" w:rsidP="003752F0" w:rsidR="003752F0">
      <w:pPr>
        <w:pStyle w:val="Zaglavlje"/>
        <w:spacing w:after="0"/>
      </w:pPr>
    </w:p>
    <w:p w:rsidRDefault="003752F0" w:rsidP="003752F0" w:rsidR="003752F0">
      <w:pPr>
        <w:pStyle w:val="Zaglavlje"/>
        <w:spacing w:after="0"/>
        <w:jc w:val="center"/>
      </w:pPr>
      <w:r>
        <w:t>Z A K LJ U Č A K</w:t>
      </w:r>
    </w:p>
    <w:p w:rsidRDefault="003752F0" w:rsidP="003752F0" w:rsidR="003752F0">
      <w:pPr>
        <w:pStyle w:val="Zaglavlje"/>
        <w:spacing w:after="0"/>
      </w:pPr>
    </w:p>
    <w:p w:rsidRDefault="003752F0" w:rsidP="003752F0" w:rsidR="003752F0">
      <w:pPr>
        <w:spacing w:after="0"/>
      </w:pPr>
    </w:p>
    <w:p w:rsidRDefault="003752F0" w:rsidP="003752F0" w:rsidR="003752F0">
      <w:pPr>
        <w:spacing w:after="0"/>
        <w:ind w:firstLine="720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kao stečajnom sucu, u stečajnom predmetu povodom prijedloga podnositelja RH Ministarstvo financija, Porezna uprava, Područni ured Sjeverna Hrvatska zastupanog po Županijskom državnom odvjetništvu u Varaždinu, za pokretanje stečajnog postupka nad dužnikom Autoprijevoz H U Đ E K d.o.o., </w:t>
      </w:r>
      <w:proofErr w:type="spellStart"/>
      <w:r>
        <w:t>Žigrovec</w:t>
      </w:r>
      <w:proofErr w:type="spellEnd"/>
      <w:r>
        <w:t xml:space="preserve">, Vrtna ulica 2, OIB: 72512366974, dana 1. ožujka 2016.               </w:t>
      </w:r>
    </w:p>
    <w:p w:rsidRDefault="003752F0" w:rsidP="003752F0" w:rsidR="003752F0">
      <w:pPr>
        <w:spacing w:after="0"/>
      </w:pPr>
    </w:p>
    <w:p w:rsidRDefault="003752F0" w:rsidP="003752F0" w:rsidR="003752F0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3752F0" w:rsidP="003752F0" w:rsidR="003752F0">
      <w:pPr>
        <w:spacing w:after="0"/>
        <w:jc w:val="center"/>
      </w:pPr>
    </w:p>
    <w:p w:rsidRDefault="003752F0" w:rsidP="003752F0" w:rsidR="003752F0">
      <w:pPr>
        <w:spacing w:after="0"/>
        <w:jc w:val="center"/>
      </w:pPr>
    </w:p>
    <w:p w:rsidRDefault="003752F0" w:rsidP="003752F0" w:rsidR="003752F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odgovornoj osobi dužnika Autoprijevoz H U Đ E K d.o.o., </w:t>
      </w:r>
      <w:r>
        <w:rPr>
          <w:color w:themeColor="text1" w:val="000000"/>
          <w:u w:val="single"/>
        </w:rPr>
        <w:t xml:space="preserve">Daliborki </w:t>
      </w:r>
      <w:proofErr w:type="spellStart"/>
      <w:r>
        <w:rPr>
          <w:color w:themeColor="text1" w:val="000000"/>
          <w:u w:val="single"/>
        </w:rPr>
        <w:t>Huđek</w:t>
      </w:r>
      <w:proofErr w:type="spellEnd"/>
      <w:r>
        <w:rPr>
          <w:color w:themeColor="text1" w:val="000000"/>
          <w:u w:val="single"/>
        </w:rPr>
        <w:t xml:space="preserve"> iz </w:t>
      </w:r>
      <w:proofErr w:type="spellStart"/>
      <w:r>
        <w:rPr>
          <w:color w:themeColor="text1" w:val="000000"/>
          <w:u w:val="single"/>
        </w:rPr>
        <w:t>Žigrovca</w:t>
      </w:r>
      <w:proofErr w:type="spellEnd"/>
      <w:r>
        <w:rPr>
          <w:color w:themeColor="text1" w:val="000000"/>
          <w:u w:val="single"/>
        </w:rPr>
        <w:t>, Vrtna 2, OIB: 73525538546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3752F0" w:rsidP="003752F0" w:rsidR="003752F0">
      <w:pPr>
        <w:spacing w:after="0"/>
        <w:jc w:val="both"/>
      </w:pPr>
    </w:p>
    <w:p w:rsidRDefault="003752F0" w:rsidP="003752F0" w:rsidR="003752F0">
      <w:pPr>
        <w:spacing w:after="0"/>
        <w:jc w:val="both"/>
      </w:pPr>
      <w:r>
        <w:t>1. nekretnina i pokretnina dužnika</w:t>
      </w:r>
    </w:p>
    <w:p w:rsidRDefault="003752F0" w:rsidP="003752F0" w:rsidR="003752F0">
      <w:pPr>
        <w:spacing w:after="0"/>
        <w:jc w:val="both"/>
      </w:pPr>
      <w:r>
        <w:t>2. imovinskih prava dužnika na tuđim stvarima</w:t>
      </w:r>
    </w:p>
    <w:p w:rsidRDefault="003752F0" w:rsidP="003752F0" w:rsidR="003752F0">
      <w:pPr>
        <w:spacing w:after="0"/>
        <w:jc w:val="both"/>
      </w:pPr>
      <w:r>
        <w:t>3. novčanih i nenovčanih tražbina dužnika</w:t>
      </w:r>
    </w:p>
    <w:p w:rsidRDefault="003752F0" w:rsidP="003752F0" w:rsidR="003752F0">
      <w:pPr>
        <w:spacing w:after="0"/>
        <w:jc w:val="both"/>
      </w:pPr>
      <w:r>
        <w:t>4. drugih prava koja čine imovinu dužnika</w:t>
      </w:r>
    </w:p>
    <w:p w:rsidRDefault="003752F0" w:rsidP="003752F0" w:rsidR="003752F0">
      <w:pPr>
        <w:spacing w:after="0"/>
        <w:jc w:val="both"/>
      </w:pPr>
      <w:r>
        <w:t>5. novčanih sredstava na računima</w:t>
      </w:r>
    </w:p>
    <w:p w:rsidRDefault="003752F0" w:rsidP="003752F0" w:rsidR="003752F0">
      <w:pPr>
        <w:spacing w:after="0"/>
        <w:jc w:val="both"/>
      </w:pPr>
      <w:r>
        <w:t>6. druge imovine dužnika</w:t>
      </w:r>
    </w:p>
    <w:p w:rsidRDefault="003752F0" w:rsidP="003752F0" w:rsidR="003752F0">
      <w:pPr>
        <w:spacing w:after="0"/>
        <w:jc w:val="both"/>
      </w:pPr>
      <w:r>
        <w:t>7. obveza dužnika unesenih u njegove poslovne knjige</w:t>
      </w:r>
    </w:p>
    <w:p w:rsidRDefault="003752F0" w:rsidP="003752F0" w:rsidR="003752F0">
      <w:pPr>
        <w:spacing w:after="0"/>
        <w:jc w:val="both"/>
      </w:pPr>
      <w:r>
        <w:t>8. drugih novčanih i nenovčanih obveza dužnika</w:t>
      </w:r>
    </w:p>
    <w:p w:rsidRDefault="003752F0" w:rsidP="003752F0" w:rsidR="003752F0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3752F0" w:rsidP="003752F0" w:rsidR="003752F0">
      <w:pPr>
        <w:spacing w:after="0"/>
        <w:jc w:val="both"/>
      </w:pPr>
      <w:r>
        <w:t>10. izlučnih prava</w:t>
      </w:r>
    </w:p>
    <w:p w:rsidRDefault="003752F0" w:rsidP="003752F0" w:rsidR="003752F0">
      <w:pPr>
        <w:spacing w:after="0"/>
        <w:jc w:val="both"/>
      </w:pPr>
      <w:r>
        <w:t>11. prosječnih mjesečnih troškova redovnoga poslovanja dužnika u posljednjih godinu dana</w:t>
      </w:r>
    </w:p>
    <w:p w:rsidRDefault="003752F0" w:rsidP="003752F0" w:rsidR="003752F0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3752F0" w:rsidP="003752F0" w:rsidR="003752F0">
      <w:pPr>
        <w:spacing w:after="0"/>
        <w:jc w:val="both"/>
      </w:pPr>
    </w:p>
    <w:p w:rsidRDefault="003752F0" w:rsidP="003752F0" w:rsidR="003752F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3752F0" w:rsidP="003752F0" w:rsidR="003752F0">
      <w:pPr>
        <w:spacing w:after="0"/>
        <w:jc w:val="both"/>
      </w:pPr>
    </w:p>
    <w:p w:rsidRDefault="003752F0" w:rsidP="003752F0" w:rsidR="003752F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3752F0" w:rsidP="003752F0" w:rsidR="003752F0">
      <w:pPr>
        <w:spacing w:after="0"/>
        <w:jc w:val="center"/>
        <w:rPr>
          <w:rFonts w:eastAsia="Times New Roman"/>
          <w:lang w:eastAsia="hr-HR"/>
        </w:rPr>
      </w:pPr>
    </w:p>
    <w:p w:rsidRDefault="003752F0" w:rsidP="003752F0" w:rsidR="003752F0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3752F0" w:rsidP="003752F0" w:rsidR="003752F0">
      <w:pPr>
        <w:spacing w:after="0"/>
        <w:jc w:val="center"/>
        <w:rPr>
          <w:rFonts w:eastAsia="Times New Roman"/>
          <w:lang w:eastAsia="hr-HR"/>
        </w:rPr>
      </w:pPr>
    </w:p>
    <w:p w:rsidRDefault="003752F0" w:rsidP="003752F0" w:rsidR="003752F0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3752F0" w:rsidP="003752F0" w:rsidR="003752F0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</w:t>
      </w:r>
      <w:r>
        <w:t>RH Ministarstvo financija, Porezna uprava, Područni ured Sjeverna Hrvatska</w:t>
      </w:r>
      <w:r>
        <w:rPr>
          <w:rFonts w:eastAsia="Times New Roman"/>
          <w:lang w:eastAsia="hr-HR"/>
        </w:rPr>
        <w:t xml:space="preserve"> podnio je prijedlog za otvaranje stečajnog postupka nad dužnikom u kojem navodi da mu dužnik duguje iznos od 68.031,67 kn dok iz zahtjeva za provedbu skraćenog stečajnog postupka proizlazi da je dužnik na dan 1. rujna 2015. u Očevidniku redoslijeda osniva za plaćanje ima evidentirane neizvršene osnove za plaćanje u ukupnom iznosu od 378.284,88 kn te da dužnik nema zaposlenih.</w:t>
      </w:r>
    </w:p>
    <w:p w:rsidRDefault="003752F0" w:rsidP="003752F0" w:rsidR="003752F0">
      <w:pPr>
        <w:spacing w:after="0"/>
        <w:jc w:val="both"/>
        <w:rPr>
          <w:rFonts w:eastAsia="Times New Roman"/>
          <w:lang w:eastAsia="hr-HR"/>
        </w:rPr>
      </w:pPr>
    </w:p>
    <w:p w:rsidRDefault="003752F0" w:rsidP="003752F0" w:rsidR="003752F0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3752F0" w:rsidP="003752F0" w:rsidR="003752F0">
      <w:pPr>
        <w:spacing w:after="0"/>
        <w:jc w:val="both"/>
        <w:rPr>
          <w:rFonts w:eastAsia="Times New Roman"/>
          <w:lang w:eastAsia="hr-HR"/>
        </w:rPr>
      </w:pPr>
    </w:p>
    <w:p w:rsidRDefault="003752F0" w:rsidP="003752F0" w:rsidR="003752F0">
      <w:pPr>
        <w:spacing w:after="0"/>
        <w:jc w:val="both"/>
        <w:rPr>
          <w:rFonts w:eastAsia="Times New Roman"/>
          <w:lang w:eastAsia="hr-HR"/>
        </w:rPr>
      </w:pPr>
    </w:p>
    <w:p w:rsidRDefault="003752F0" w:rsidP="003752F0" w:rsidR="003752F0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1. ožujka 2016.</w:t>
      </w:r>
    </w:p>
    <w:p w:rsidRDefault="003752F0" w:rsidP="003752F0" w:rsidR="003752F0">
      <w:pPr>
        <w:spacing w:after="0"/>
        <w:jc w:val="center"/>
        <w:rPr>
          <w:rFonts w:eastAsia="Times New Roman"/>
          <w:lang w:eastAsia="hr-HR"/>
        </w:rPr>
      </w:pPr>
    </w:p>
    <w:p w:rsidRDefault="003752F0" w:rsidP="003752F0" w:rsidR="003752F0">
      <w:pPr>
        <w:spacing w:after="0"/>
        <w:jc w:val="center"/>
        <w:rPr>
          <w:rFonts w:eastAsia="Times New Roman"/>
          <w:lang w:eastAsia="hr-HR"/>
        </w:rPr>
      </w:pPr>
    </w:p>
    <w:p w:rsidRDefault="003752F0" w:rsidP="003752F0" w:rsidR="003752F0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3752F0" w:rsidR="003752F0">
        <w:tc>
          <w:tcPr>
            <w:tcW w:type="dxa" w:w="4928"/>
          </w:tcPr>
          <w:p w:rsidRDefault="003752F0" w:rsidP="003752F0" w:rsidR="003752F0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3752F0" w:rsidP="003752F0" w:rsidR="003752F0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3752F0" w:rsidP="003752F0" w:rsidR="003752F0">
            <w:pPr>
              <w:spacing w:after="0"/>
              <w:jc w:val="center"/>
              <w:rPr>
                <w:lang w:eastAsia="hr-HR"/>
              </w:rPr>
            </w:pPr>
          </w:p>
          <w:p w:rsidRDefault="003752F0" w:rsidP="003752F0" w:rsidR="003752F0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Hatvalić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3752F0" w:rsidP="003752F0" w:rsidR="003752F0">
            <w:pPr>
              <w:spacing w:after="0"/>
              <w:jc w:val="center"/>
              <w:rPr>
                <w:lang w:eastAsia="hr-HR"/>
              </w:rPr>
            </w:pPr>
          </w:p>
          <w:p w:rsidRDefault="003752F0" w:rsidP="003752F0" w:rsidR="003752F0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3752F0" w:rsidP="003752F0" w:rsidR="003752F0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3752F0" w:rsidP="003752F0" w:rsidR="003752F0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3752F0" w:rsidP="003752F0" w:rsidR="003752F0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3752F0" w:rsidP="003752F0" w:rsidR="003752F0">
      <w:pPr>
        <w:spacing w:after="0"/>
        <w:jc w:val="both"/>
      </w:pPr>
      <w:r>
        <w:t>UPUTA O PRAVNOM LIJEKU :</w:t>
      </w:r>
    </w:p>
    <w:p w:rsidRDefault="003752F0" w:rsidP="003752F0" w:rsidR="003752F0">
      <w:pPr>
        <w:spacing w:after="0"/>
        <w:jc w:val="both"/>
      </w:pPr>
      <w:r>
        <w:t>Protiv ovoga zaključka žalba nije dopuštena (čl. 19. st. 7. SZ-a).</w:t>
      </w:r>
    </w:p>
    <w:p w:rsidRDefault="003752F0" w:rsidP="003752F0" w:rsidR="003752F0">
      <w:pPr>
        <w:spacing w:after="0"/>
        <w:jc w:val="both"/>
      </w:pPr>
    </w:p>
    <w:p w:rsidRDefault="003752F0" w:rsidP="003752F0" w:rsidR="003752F0">
      <w:pPr>
        <w:spacing w:after="0"/>
        <w:jc w:val="both"/>
      </w:pPr>
      <w:r>
        <w:t>DNA:</w:t>
      </w:r>
    </w:p>
    <w:p w:rsidRDefault="003752F0" w:rsidP="003752F0" w:rsidR="003752F0">
      <w:pPr>
        <w:spacing w:after="0"/>
        <w:jc w:val="both"/>
      </w:pPr>
      <w:r>
        <w:t>- direktor dužnika,</w:t>
      </w:r>
      <w:r>
        <w:rPr>
          <w:color w:themeColor="text1" w:val="000000"/>
        </w:rPr>
        <w:t xml:space="preserve"> Daliborka </w:t>
      </w:r>
      <w:proofErr w:type="spellStart"/>
      <w:r>
        <w:rPr>
          <w:color w:themeColor="text1" w:val="000000"/>
        </w:rPr>
        <w:t>Huđek</w:t>
      </w:r>
      <w:proofErr w:type="spellEnd"/>
      <w:r>
        <w:rPr>
          <w:color w:themeColor="text1" w:val="000000"/>
        </w:rPr>
        <w:t xml:space="preserve"> iz </w:t>
      </w:r>
      <w:proofErr w:type="spellStart"/>
      <w:r>
        <w:rPr>
          <w:color w:themeColor="text1" w:val="000000"/>
        </w:rPr>
        <w:t>Žigrovca</w:t>
      </w:r>
      <w:proofErr w:type="spellEnd"/>
      <w:r>
        <w:rPr>
          <w:color w:themeColor="text1" w:val="000000"/>
        </w:rPr>
        <w:t>, Vrtna 2, 42204 Turčin</w:t>
      </w:r>
    </w:p>
    <w:p w:rsidRDefault="003752F0" w:rsidP="003752F0" w:rsidR="003752F0">
      <w:pPr>
        <w:spacing w:after="0"/>
        <w:jc w:val="both"/>
      </w:pPr>
      <w:r>
        <w:t>- e-Oglasna ploča suda</w:t>
      </w:r>
    </w:p>
    <w:p w:rsidRDefault="003752F0" w:rsidP="003752F0" w:rsidR="003752F0">
      <w:pPr>
        <w:spacing w:after="0"/>
        <w:jc w:val="both"/>
      </w:pPr>
    </w:p>
    <w:p w:rsidRDefault="00CB0EA4" w:rsidP="003752F0" w:rsidR="00CB0EA4">
      <w:pPr>
        <w:pStyle w:val="Naslovdokumenta"/>
        <w:spacing w:after="0"/>
      </w:pPr>
    </w:p>
    <w:p w:rsidRDefault="0071688E" w:rsidP="003752F0" w:rsidR="0071688E">
      <w:pPr>
        <w:pStyle w:val="Poetniodjeljak"/>
        <w:spacing w:after="0"/>
      </w:pPr>
    </w:p>
    <w:p w:rsidRDefault="00A21F0D" w:rsidP="003752F0" w:rsidR="00A21F0D">
      <w:pPr>
        <w:pStyle w:val="NormaleSPIS"/>
        <w:spacing w:after="0"/>
        <w:rPr>
          <w:noProof/>
        </w:rPr>
      </w:pPr>
    </w:p>
    <w:p w:rsidRDefault="00DA0242" w:rsidP="003752F0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2F0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St-296/2016-2</izvorni_sadrzaj>
    <derivirana_varijabla naziv="DomainObject.Oznaka_1">St-296/2016-2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H U Đ E K društvo s ograničenom odgovornošću za prijevoz robe i tereta cestom zastupanog po punomoćniku Daliborka Huđek</izvorni_sadrzaj>
    <derivirana_varijabla naziv="DomainObject.Predmet.ProtustrankaFormated_1">  Autoprijevoz H U Đ E K društvo s ograničenom odgovornošću za prijevoz robe i tereta cestom zastupanog po punomoćniku Daliborka Huđek</derivirana_varijabla>
  </DomainObject.Predmet.ProtustrankaFormated>
  <DomainObject.Predmet.ProtustrankaFormatedOIB>
    <izvorni_sadrzaj>  Autoprijevoz H U Đ E K društvo s ograničenom odgovornošću za prijevoz robe i tereta cestom, OIB 72512366974 zastupanog po punomoćniku Daliborka Huđek</izvorni_sadrzaj>
    <derivirana_varijabla naziv="DomainObject.Predmet.ProtustrankaFormatedOIB_1">  Autoprijevoz H U Đ E K društvo s ograničenom odgovornošću za prijevoz robe i tereta cestom, OIB 72512366974 zastupanog po punomoćniku Daliborka Huđek</derivirana_varijabla>
  </DomainObject.Predmet.ProtustrankaFormatedOIB>
  <DomainObject.Predmet.ProtustrankaFormatedWithAdress>
    <izvorni_sadrzaj> Autoprijevoz H U Đ E K društvo s ograničenom odgovornošću za prijevoz robe i tereta cestom, Vrtna Ulica 2, 42204 Žigrovec zastupanog po punomoćniku Daliborka Huđek</izvorni_sadrzaj>
    <derivirana_varijabla naziv="DomainObject.Predmet.ProtustrankaFormatedWithAdress_1"> Autoprijevoz H U Đ E K društvo s ograničenom odgovornošću za prijevoz robe i tereta cestom, Vrtna Ulica 2, 42204 Žigrovec zastupanog po punomoćniku Daliborka Huđek</derivirana_varijabla>
  </DomainObject.Predmet.ProtustrankaFormatedWithAdress>
  <DomainObject.Predmet.ProtustrankaFormatedWithAdressOIB>
    <izvorni_sadrzaj> Autoprijevoz H U Đ E K društvo s ograničenom odgovornošću za prijevoz robe i tereta cestom, OIB 72512366974, Vrtna Ulica 2, 42204 Žigrovec zastupanog po punomoćniku Daliborka Huđek</izvorni_sadrzaj>
    <derivirana_varijabla naziv="DomainObject.Predmet.ProtustrankaFormatedWithAdressOIB_1"> Autoprijevoz H U Đ E K društvo s ograničenom odgovornošću za prijevoz robe i tereta cestom, OIB 72512366974, Vrtna Ulica 2, 42204 Žigrovec zastupanog po punomoćniku Daliborka Huđek</derivirana_varijabla>
  </DomainObject.Predmet.ProtustrankaFormatedWithAdressOIB>
  <DomainObject.Predmet.ProtustrankaWithAdress>
    <izvorni_sadrzaj>Autoprijevoz H U Đ E K društvo s ograničenom odgovornošću za prijevoz robe i tereta cestom Vrtna Ulica 2, 42204 Žigrovec</izvorni_sadrzaj>
    <derivirana_varijabla naziv="DomainObject.Predmet.ProtustrankaWithAdress_1">Autoprijevoz H U Đ E K društvo s ograničenom odgovornošću za prijevoz robe i tereta cestom Vrtna Ulica 2, 42204 Žigrovec</derivirana_varijabla>
  </DomainObject.Predmet.ProtustrankaWithAdress>
  <DomainObject.Predmet.ProtustrankaWithAdressOIB>
    <izvorni_sadrzaj>Autoprijevoz H U Đ E K društvo s ograničenom odgovornošću za prijevoz robe i tereta cestom, OIB 72512366974, Vrtna Ulica 2, 42204 Žigrovec</izvorni_sadrzaj>
    <derivirana_varijabla naziv="DomainObject.Predmet.ProtustrankaWithAdressOIB_1">Autoprijevoz H U Đ E K društvo s ograničenom odgovornošću za prijevoz robe i tereta cestom, OIB 72512366974, Vrtna Ulica 2, 42204 Žigrovec</derivirana_varijabla>
  </DomainObject.Predmet.ProtustrankaWithAdressOIB>
  <DomainObject.Predmet.ProtustrankaNazivFormated>
    <izvorni_sadrzaj>Autoprijevoz H U Đ E K društvo s ograničenom odgovornošću za prijevoz robe i tereta cestom</izvorni_sadrzaj>
    <derivirana_varijabla naziv="DomainObject.Predmet.ProtustrankaNazivFormated_1">Autoprijevoz H U Đ E K društvo s ograničenom odgovornošću za prijevoz robe i tereta cestom</derivirana_varijabla>
  </DomainObject.Predmet.ProtustrankaNazivFormated>
  <DomainObject.Predmet.ProtustrankaNazivFormatedOIB>
    <izvorni_sadrzaj>Autoprijevoz H U Đ E K društvo s ograničenom odgovornošću za prijevoz robe i tereta cestom, OIB 72512366974</izvorni_sadrzaj>
    <derivirana_varijabla naziv="DomainObject.Predmet.ProtustrankaNazivFormatedOIB_1">Autoprijevoz H U Đ E K društvo s ograničenom odgovornošću za prijevoz robe i tereta cestom, OIB 72512366974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68031.67</izvorni_sadrzaj>
    <derivirana_varijabla naziv="DomainObject.Predmet.TrenutnaVrijednost_1">68031.67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H U Đ E K društvo s ograničenom odgovornošću za prijevoz robe i tereta cestom zastupanog po punomoćniku Daliborka Huđek</item>
    </izvorni_sadrzaj>
    <derivirana_varijabla naziv="DomainObject.Predmet.ProtuStrankaListFormated_1">
      <item>Autoprijevoz H U Đ E K društvo s ograničenom odgovornošću za prijevoz robe i tereta cestom zastupanog po punomoćniku Daliborka Huđek</item>
    </derivirana_varijabla>
  </DomainObject.Predmet.ProtuStrankaListFormated>
  <DomainObject.Predmet.ProtuStrankaListFormatedOIB>
    <izvorni_sadrzaj>
      <item>Autoprijevoz H U Đ E K društvo s ograničenom odgovornošću za prijevoz robe i tereta cestom, OIB 72512366974 zastupanog po punomoćniku Daliborka Huđek</item>
    </izvorni_sadrzaj>
    <derivirana_varijabla naziv="DomainObject.Predmet.ProtuStrankaListFormatedOIB_1">
      <item>Autoprijevoz H U Đ E K društvo s ograničenom odgovornošću za prijevoz robe i tereta cestom, OIB 72512366974 zastupanog po punomoćniku Daliborka Huđek</item>
    </derivirana_varijabla>
  </DomainObject.Predmet.ProtuStrankaListFormatedOIB>
  <DomainObject.Predmet.ProtuStrankaListFormatedWithAdress>
    <izvorni_sadrzaj>
      <item>Autoprijevoz H U Đ E K društvo s ograničenom odgovornošću za prijevoz robe i tereta cestom, Vrtna Ulica 2, 42204 Žigrovec zastupanog po punomoćniku Daliborka Huđek</item>
    </izvorni_sadrzaj>
    <derivirana_varijabla naziv="DomainObject.Predmet.ProtuStrankaListFormatedWithAdress_1">
      <item>Autoprijevoz H U Đ E K društvo s ograničenom odgovornošću za prijevoz robe i tereta cestom, Vrtna Ulica 2, 42204 Žigrovec zastupanog po punomoćniku Daliborka Huđek</item>
    </derivirana_varijabla>
  </DomainObject.Predmet.ProtuStrankaListFormatedWithAdress>
  <DomainObject.Predmet.ProtuStrankaListFormatedWithAdressOIB>
    <izvorni_sadrzaj>
      <item>Autoprijevoz H U Đ E K društvo s ograničenom odgovornošću za prijevoz robe i tereta cestom, OIB 72512366974, Vrtna Ulica 2, 42204 Žigrovec zastupanog po punomoćniku Daliborka Huđek</item>
    </izvorni_sadrzaj>
    <derivirana_varijabla naziv="DomainObject.Predmet.ProtuStrankaListFormatedWithAdressOIB_1">
      <item>Autoprijevoz H U Đ E K društvo s ograničenom odgovornošću za prijevoz robe i tereta cestom, OIB 72512366974, Vrtna Ulica 2, 42204 Žigrovec zastupanog po punomoćniku Daliborka Huđek</item>
    </derivirana_varijabla>
  </DomainObject.Predmet.ProtuStrankaListFormatedWithAdressOIB>
  <DomainObject.Predmet.ProtuStrankaListNazivFormated>
    <izvorni_sadrzaj>
      <item>Autoprijevoz H U Đ E K društvo s ograničenom odgovornošću za prijevoz robe i tereta cestom</item>
    </izvorni_sadrzaj>
    <derivirana_varijabla naziv="DomainObject.Predmet.ProtuStrankaListNazivFormated_1">
      <item>Autoprijevoz H U Đ E K društvo s ograničenom odgovornošću za prijevoz robe i tereta cestom</item>
    </derivirana_varijabla>
  </DomainObject.Predmet.ProtuStrankaListNazivFormated>
  <DomainObject.Predmet.ProtuStrankaListNazivFormatedOIB>
    <izvorni_sadrzaj>
      <item>Autoprijevoz H U Đ E K društvo s ograničenom odgovornošću za prijevoz robe i tereta cestom, OIB 72512366974</item>
    </izvorni_sadrzaj>
    <derivirana_varijabla naziv="DomainObject.Predmet.ProtuStrankaListNazivFormatedOIB_1">
      <item>Autoprijevoz H U Đ E K društvo s ograničenom odgovornošću za prijevoz robe i tereta cestom, OIB 72512366974</item>
    </derivirana_varijabla>
  </DomainObject.Predmet.ProtuStrankaListNazivFormatedOIB>
  <DomainObject.Predmet.OstaliListFormated>
    <izvorni_sadrzaj>
      <item>Županijsko državno odvjetništvo u Varaždinu</item>
      <item>Daliborka Huđek punomoćnik sudionika u postupku Autoprijevoz H U Đ E K društvo s ograničenom odgovornošću za prijevoz robe i tereta cestom</item>
    </izvorni_sadrzaj>
    <derivirana_varijabla naziv="DomainObject.Predmet.OstaliListFormated_1">
      <item>Županijsko državno odvjetništvo u Varaždinu</item>
      <item>Daliborka Huđek punomoćnik sudionika u postupku Autoprijevoz H U Đ E K društvo s ograničenom odgovornošću za prijevoz robe i tereta cestom</item>
    </derivirana_varijabla>
  </DomainObject.Predmet.OstaliListFormated>
  <DomainObject.Predmet.OstaliListFormatedOIB>
    <izvorni_sadrzaj>
      <item>Županijsko državno odvjetništvo u Varaždinu</item>
      <item>Daliborka Huđek, OIB 73525538546 punomoćnik sudionika u postupku Autoprijevoz H U Đ E K društvo s ograničenom odgovornošću za prijevoz robe i tereta cestom</item>
    </izvorni_sadrzaj>
    <derivirana_varijabla naziv="DomainObject.Predmet.OstaliListFormatedOIB_1">
      <item>Županijsko državno odvjetništvo u Varaždinu</item>
      <item>Daliborka Huđek, OIB 73525538546 punomoćnik sudionika u postupku Autoprijevoz H U Đ E K društvo s ograničenom odgovornošću za prijevoz robe i tereta cestom</item>
    </derivirana_varijabla>
  </DomainObject.Predmet.OstaliListFormatedOIB>
  <DomainObject.Predmet.OstaliListFormatedWithAdress>
    <izvorni_sadrzaj>
      <item>Županijsko državno odvjetništvo u Varaždinu</item>
      <item>Daliborka Huđek, Vrtna 2, 42204 Žigrovec punomoćnik sudionika u postupku Autoprijevoz H U Đ E K društvo s ograničenom odgovornošću za prijevoz robe i tereta cestom</item>
    </izvorni_sadrzaj>
    <derivirana_varijabla naziv="DomainObject.Predmet.OstaliListFormatedWithAdress_1">
      <item>Županijsko državno odvjetništvo u Varaždinu</item>
      <item>Daliborka Huđek, Vrtna 2, 42204 Žigrovec punomoćnik sudionika u postupku Autoprijevoz H U Đ E K društvo s ograničenom odgovornošću za prijevoz robe i tereta cestom</item>
    </derivirana_varijabla>
  </DomainObject.Predmet.OstaliListFormatedWithAdress>
  <DomainObject.Predmet.OstaliListFormatedWithAdressOIB>
    <izvorni_sadrzaj>
      <item>Županijsko državno odvjetništvo u Varaždinu</item>
      <item>Daliborka Huđek, OIB 73525538546, Vrtna 2, 42204 Žigrovec punomoćnik sudionika u postupku Autoprijevoz H U Đ E K društvo s ograničenom odgovornošću za prijevoz robe i tereta cestom</item>
    </izvorni_sadrzaj>
    <derivirana_varijabla naziv="DomainObject.Predmet.OstaliListFormatedWithAdressOIB_1">
      <item>Županijsko državno odvjetništvo u Varaždinu</item>
      <item>Daliborka Huđek, OIB 73525538546, Vrtna 2, 42204 Žigrovec punomoćnik sudionika u postupku Autoprijevoz H U Đ E K društvo s ograničenom odgovornošću za prijevoz robe i tereta cestom</item>
    </derivirana_varijabla>
  </DomainObject.Predmet.OstaliListFormatedWithAdressOIB>
  <DomainObject.Predmet.OstaliListNazivFormated>
    <izvorni_sadrzaj>
      <item>Županijsko državno odvjetništvo u Varaždinu</item>
      <item>Daliborka Huđek</item>
    </izvorni_sadrzaj>
    <derivirana_varijabla naziv="DomainObject.Predmet.OstaliListNazivFormated_1">
      <item>Županijsko državno odvjetništvo u Varaždinu</item>
      <item>Daliborka Huđek</item>
    </derivirana_varijabla>
  </DomainObject.Predmet.OstaliListNazivFormated>
  <DomainObject.Predmet.OstaliListNazivFormatedOIB>
    <izvorni_sadrzaj>
      <item>Županijsko državno odvjetništvo u Varaždinu</item>
      <item>Daliborka Huđek, OIB 73525538546</item>
    </izvorni_sadrzaj>
    <derivirana_varijabla naziv="DomainObject.Predmet.OstaliListNazivFormatedOIB_1">
      <item>Županijsko državno odvjetništvo u Varaždinu</item>
      <item>Daliborka Huđek, OIB 73525538546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St-296/2016-2</izvorni_sadrzaj>
    <derivirana_varijabla naziv="DomainObject.PoslovniBrojDokumenta_1">St-296/2016-2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H U Đ E K društvo s ograničenom odgovornošću za prijevoz robe i tereta cestom</izvorni_sadrzaj>
    <derivirana_varijabla naziv="DomainObject.Predmet.ProtustrankaIDrugi_1">Autoprijevoz H U Đ E K društvo s ograničenom odgovornošću za prijevoz robe i tereta cestom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Autoprijevoz H U Đ E K društvo s ograničenom odgovornošću za prijevoz robe i tereta cestom, OIB 72512366974, Vrtna Ulica 2, 42204 Žigrovec</izvorni_sadrzaj>
    <derivirana_varijabla naziv="DomainObject.Predmet.ProtustrankaIDrugiAdressOIB_1">Autoprijevoz H U Đ E K društvo s ograničenom odgovornošću za prijevoz robe i tereta cestom, OIB 72512366974, Vrtna Ulica 2, 42204 Žigrovec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 H U Đ E K društvo s ograničenom odgovornošću za prijevoz robe i tereta cestom</item>
      <item>Financijska agencija</item>
      <item>Županijsko državno odvjetništvo u Varaždinu</item>
      <item>Daliborka Huđek</item>
    </izvorni_sadrzaj>
    <derivirana_varijabla naziv="DomainObject.Predmet.SudioniciListNaziv_1">
      <item>Autoprijevoz H U Đ E K društvo s ograničenom odgovornošću za prijevoz robe i tereta cestom</item>
      <item>Financijska agencija</item>
      <item>Županijsko državno odvjetništvo u Varaždinu</item>
      <item>Daliborka Huđek</item>
    </derivirana_varijabla>
  </DomainObject.Predmet.SudioniciListNaziv>
  <DomainObject.Predmet.SudioniciListAdressOIB>
    <izvorni_sadrzaj>
      <item>Autoprijevoz H U Đ E K društvo s ograničenom odgovornošću za prijevoz robe i tereta cestom, OIB 72512366974, Vrtna Ulica 2,42204 Žigrovec</item>
      <item>Financijska agencija, OIB 85821130368, A. Cesarca 2,42000 Varaždin</item>
      <item>Županijsko državno odvjetništvo u Varaždinu</item>
      <item>Daliborka Huđek, OIB 73525538546, Vrtna 2,42204 Žigrovec</item>
    </izvorni_sadrzaj>
    <derivirana_varijabla naziv="DomainObject.Predmet.SudioniciListAdressOIB_1">
      <item>Autoprijevoz H U Đ E K društvo s ograničenom odgovornošću za prijevoz robe i tereta cestom, OIB 72512366974, Vrtna Ulica 2,42204 Žigrovec</item>
      <item>Financijska agencija, OIB 85821130368, A. Cesarca 2,42000 Varaždin</item>
      <item>Županijsko državno odvjetništvo u Varaždinu</item>
      <item>Daliborka Huđek, OIB 73525538546, Vrtna 2,42204 Žigrovec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7DCC0-6190-4E5A-87C2-8EB1F161B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2385</properties:Characters>
  <properties:Lines>84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2016-03-01T12:34:00Z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