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22a26" w14:paraId="2a22a26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A46D07">
        <w:rPr>
          <w:lang w:val="hr-HR"/>
        </w:rPr>
        <w:t>286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A46D07">
        <w:rPr>
          <w:lang w:val="hr-HR"/>
        </w:rPr>
        <w:t>PODRAVINA – PROMET d.o.o.</w:t>
      </w:r>
      <w:r w:rsidR="00B97F89">
        <w:rPr>
          <w:lang w:val="hr-HR"/>
        </w:rPr>
        <w:t>,</w:t>
      </w:r>
      <w:r w:rsidR="00A46D07">
        <w:rPr>
          <w:lang w:val="hr-HR"/>
        </w:rPr>
        <w:t xml:space="preserve"> Dinjevac,</w:t>
      </w:r>
      <w:r w:rsidR="005609E1">
        <w:rPr>
          <w:lang w:val="hr-HR"/>
        </w:rPr>
        <w:t xml:space="preserve"> </w:t>
      </w:r>
      <w:r w:rsidR="00A46D07">
        <w:rPr>
          <w:lang w:val="hr-HR"/>
        </w:rPr>
        <w:t>V. Nazora 125</w:t>
      </w:r>
      <w:r w:rsidR="005609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9354A3">
        <w:rPr>
          <w:lang w:val="hr-HR"/>
        </w:rPr>
        <w:t xml:space="preserve">: </w:t>
      </w:r>
      <w:r w:rsidR="00A46D07">
        <w:rPr>
          <w:lang w:val="hr-HR"/>
        </w:rPr>
        <w:t>010024809</w:t>
      </w:r>
      <w:r w:rsidR="009354A3">
        <w:rPr>
          <w:lang w:val="hr-HR"/>
        </w:rPr>
        <w:t xml:space="preserve"> 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A46D07">
        <w:rPr>
          <w:lang w:val="hr-HR"/>
        </w:rPr>
        <w:t>10379138961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A46D07">
        <w:rPr>
          <w:lang w:val="hr-HR"/>
        </w:rPr>
        <w:t>286</w:t>
      </w:r>
      <w:r w:rsidRPr="000664E3">
        <w:rPr>
          <w:lang w:val="hr-HR"/>
        </w:rPr>
        <w:t>/2015, temeljem odredbe čl.</w:t>
      </w:r>
      <w:r w:rsidR="00A46D07">
        <w:rPr>
          <w:lang w:val="hr-HR"/>
        </w:rPr>
        <w:t xml:space="preserve"> </w:t>
      </w:r>
      <w:r w:rsidRPr="000664E3">
        <w:rPr>
          <w:lang w:val="hr-HR"/>
        </w:rPr>
        <w:t xml:space="preserve">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A46D07">
        <w:rPr>
          <w:lang w:val="hr-HR"/>
        </w:rPr>
        <w:t>90.627,51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A46D07">
        <w:rPr>
          <w:lang w:val="hr-HR"/>
        </w:rPr>
        <w:t>Marko Presečan</w:t>
      </w:r>
      <w:r w:rsidR="00605F99">
        <w:rPr>
          <w:lang w:val="hr-HR"/>
        </w:rPr>
        <w:t>,</w:t>
      </w:r>
      <w:r w:rsidR="00A73B9E">
        <w:rPr>
          <w:lang w:val="hr-HR"/>
        </w:rPr>
        <w:t xml:space="preserve"> iz</w:t>
      </w:r>
      <w:r w:rsidR="00605F99">
        <w:rPr>
          <w:lang w:val="hr-HR"/>
        </w:rPr>
        <w:t xml:space="preserve"> </w:t>
      </w:r>
      <w:r w:rsidR="00A46D07">
        <w:rPr>
          <w:lang w:val="hr-HR"/>
        </w:rPr>
        <w:t>Sukošana</w:t>
      </w:r>
      <w:r w:rsidR="002E5222">
        <w:rPr>
          <w:lang w:val="hr-HR"/>
        </w:rPr>
        <w:t>,</w:t>
      </w:r>
      <w:r w:rsidR="005609E1">
        <w:rPr>
          <w:lang w:val="hr-HR"/>
        </w:rPr>
        <w:t xml:space="preserve"> </w:t>
      </w:r>
      <w:r w:rsidR="00A46D07">
        <w:rPr>
          <w:lang w:val="hr-HR"/>
        </w:rPr>
        <w:t>Zlošane 23</w:t>
      </w:r>
      <w:r w:rsidR="00685D2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A46D07">
        <w:rPr>
          <w:lang w:val="hr-HR"/>
        </w:rPr>
        <w:t>31511361393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A46D07">
        <w:rPr>
          <w:lang w:val="hr-HR"/>
        </w:rPr>
        <w:t>8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A73B9E">
        <w:rPr>
          <w:lang w:val="hr-HR"/>
        </w:rPr>
        <w:t>1</w:t>
      </w:r>
      <w:r w:rsidR="00A46D07">
        <w:rPr>
          <w:lang w:val="hr-HR"/>
        </w:rPr>
        <w:t>8</w:t>
      </w:r>
      <w:r w:rsidR="00FB7F79">
        <w:rPr>
          <w:lang w:val="hr-HR"/>
        </w:rPr>
        <w:t>.</w:t>
      </w:r>
      <w:r w:rsidR="004525DA">
        <w:rPr>
          <w:lang w:val="hr-HR"/>
        </w:rPr>
        <w:t>11.2015.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40A1" w:rsidR="00C840A1">
      <w:r>
        <w:separator/>
      </w:r>
    </w:p>
  </w:endnote>
  <w:endnote w:id="0" w:type="continuationSeparator">
    <w:p w:rsidRDefault="00C840A1" w:rsidR="00C840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40A1" w:rsidR="00C840A1">
      <w:r>
        <w:separator/>
      </w:r>
    </w:p>
  </w:footnote>
  <w:footnote w:id="0" w:type="continuationSeparator">
    <w:p w:rsidRDefault="00C840A1" w:rsidR="00C840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230CD2"/>
    <w:rsid w:val="002E5222"/>
    <w:rsid w:val="0032457F"/>
    <w:rsid w:val="003917F7"/>
    <w:rsid w:val="003E56D2"/>
    <w:rsid w:val="004525DA"/>
    <w:rsid w:val="004629E7"/>
    <w:rsid w:val="004B7E8E"/>
    <w:rsid w:val="0052619D"/>
    <w:rsid w:val="005609E1"/>
    <w:rsid w:val="005A21BE"/>
    <w:rsid w:val="005D3406"/>
    <w:rsid w:val="00605F99"/>
    <w:rsid w:val="006107FD"/>
    <w:rsid w:val="00617995"/>
    <w:rsid w:val="00674F9D"/>
    <w:rsid w:val="006767EE"/>
    <w:rsid w:val="00685D29"/>
    <w:rsid w:val="006B32F7"/>
    <w:rsid w:val="007E27E0"/>
    <w:rsid w:val="007F4681"/>
    <w:rsid w:val="008259B1"/>
    <w:rsid w:val="00831DA7"/>
    <w:rsid w:val="008825CB"/>
    <w:rsid w:val="008A217A"/>
    <w:rsid w:val="008E00AB"/>
    <w:rsid w:val="008E3DB0"/>
    <w:rsid w:val="009354A3"/>
    <w:rsid w:val="00971FE2"/>
    <w:rsid w:val="0097587E"/>
    <w:rsid w:val="00985844"/>
    <w:rsid w:val="009F1B25"/>
    <w:rsid w:val="00A46D07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840A1"/>
    <w:rsid w:val="00CA6057"/>
    <w:rsid w:val="00CD08D1"/>
    <w:rsid w:val="00CD6B0C"/>
    <w:rsid w:val="00D46E25"/>
    <w:rsid w:val="00D81A66"/>
    <w:rsid w:val="00DC7979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46D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46D07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917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7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7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7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7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46D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46D07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917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7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17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7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7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St-286/2015</izvorni_sadrzaj>
    <derivirana_varijabla naziv="DomainObject.Predmet.OznakaBroj_1">St-286/2015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PODRAVINA - PROMET društvo s ograničenom odgovornošću za trgovinu, Dinjevac zastupanog po punomoćniku Marko Presečan</izvorni_sadrzaj>
    <derivirana_varijabla naziv="DomainObject.Predmet.ProtustrankaFormated_1">  PODRAVINA - PROMET društvo s ograničenom odgovornošću za trgovinu, Dinjevac zastupanog po punomoćniku Marko Presečan</derivirana_varijabla>
  </DomainObject.Predmet.ProtustrankaFormated>
  <DomainObject.Predmet.ProtustrankaFormatedOIB>
    <izvorni_sadrzaj>  PODRAVINA - PROMET društvo s ograničenom odgovornošću za trgovinu, Dinjevac, OIB 10379138961 zastupanog po punomoćniku Marko Presečan</izvorni_sadrzaj>
    <derivirana_varijabla naziv="DomainObject.Predmet.ProtustrankaFormatedOIB_1">  PODRAVINA - PROMET društvo s ograničenom odgovornošću za trgovinu, Dinjevac, OIB 10379138961 zastupanog po punomoćniku Marko Presečan</derivirana_varijabla>
  </DomainObject.Predmet.ProtustrankaFormatedOIB>
  <DomainObject.Predmet.ProtustrankaFormatedWithAdress>
    <izvorni_sadrzaj> PODRAVINA - PROMET društvo s ograničenom odgovornošću za trgovinu, Dinjevac, V. Nazora 125, Dinjevac zastupanog po punomoćniku Marko Presečan</izvorni_sadrzaj>
    <derivirana_varijabla naziv="DomainObject.Predmet.ProtustrankaFormatedWithAdress_1"> PODRAVINA - PROMET društvo s ograničenom odgovornošću za trgovinu, Dinjevac, V. Nazora 125, Dinjevac zastupanog po punomoćniku Marko Presečan</derivirana_varijabla>
  </DomainObject.Predmet.ProtustrankaFormatedWithAdress>
  <DomainObject.Predmet.ProtustrankaFormatedWithAdressOIB>
    <izvorni_sadrzaj> PODRAVINA - PROMET društvo s ograničenom odgovornošću za trgovinu, Dinjevac, OIB 10379138961, V. Nazora 125, Dinjevac zastupanog po punomoćniku Marko Presečan</izvorni_sadrzaj>
    <derivirana_varijabla naziv="DomainObject.Predmet.ProtustrankaFormatedWithAdressOIB_1"> PODRAVINA - PROMET društvo s ograničenom odgovornošću za trgovinu, Dinjevac, OIB 10379138961, V. Nazora 125, Dinjevac zastupanog po punomoćniku Marko Presečan</derivirana_varijabla>
  </DomainObject.Predmet.ProtustrankaFormatedWithAdressOIB>
  <DomainObject.Predmet.ProtustrankaWithAdress>
    <izvorni_sadrzaj>PODRAVINA - PROMET društvo s ograničenom odgovornošću za trgovinu, Dinjevac V. Nazora 125, Dinjevac</izvorni_sadrzaj>
    <derivirana_varijabla naziv="DomainObject.Predmet.ProtustrankaWithAdress_1">PODRAVINA - PROMET društvo s ograničenom odgovornošću za trgovinu, Dinjevac V. Nazora 125, Dinjevac</derivirana_varijabla>
  </DomainObject.Predmet.ProtustrankaWithAdress>
  <DomainObject.Predmet.ProtustrankaWithAdressOIB>
    <izvorni_sadrzaj>PODRAVINA - PROMET društvo s ograničenom odgovornošću za trgovinu, Dinjevac, OIB 10379138961, V. Nazora 125, Dinjevac</izvorni_sadrzaj>
    <derivirana_varijabla naziv="DomainObject.Predmet.ProtustrankaWithAdressOIB_1">PODRAVINA - PROMET društvo s ograničenom odgovornošću za trgovinu, Dinjevac, OIB 10379138961, V. Nazora 125, Dinjevac</derivirana_varijabla>
  </DomainObject.Predmet.ProtustrankaWithAdressOIB>
  <DomainObject.Predmet.ProtustrankaNazivFormated>
    <izvorni_sadrzaj>PODRAVINA - PROMET društvo s ograničenom odgovornošću za trgovinu, Dinjevac</izvorni_sadrzaj>
    <derivirana_varijabla naziv="DomainObject.Predmet.ProtustrankaNazivFormated_1">PODRAVINA - PROMET društvo s ograničenom odgovornošću za trgovinu, Dinjevac</derivirana_varijabla>
  </DomainObject.Predmet.ProtustrankaNazivFormated>
  <DomainObject.Predmet.ProtustrankaNazivFormatedOIB>
    <izvorni_sadrzaj>PODRAVINA - PROMET društvo s ograničenom odgovornošću za trgovinu, Dinjevac, OIB 10379138961</izvorni_sadrzaj>
    <derivirana_varijabla naziv="DomainObject.Predmet.ProtustrankaNazivFormatedOIB_1">PODRAVINA - PROMET društvo s ograničenom odgovornošću za trgovinu, Dinjevac, OIB 10379138961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PODRAVINA - PROMET društvo s ograničenom odgovornošću za trgovinu, Dinjevac zastupanog po punomoćniku Marko Presečan</item>
    </izvorni_sadrzaj>
    <derivirana_varijabla naziv="DomainObject.Predmet.ProtuStrankaListFormated_1">
      <item>PODRAVINA - PROMET društvo s ograničenom odgovornošću za trgovinu, Dinjevac zastupanog po punomoćniku Marko Presečan</item>
    </derivirana_varijabla>
  </DomainObject.Predmet.ProtuStrankaListFormated>
  <DomainObject.Predmet.ProtuStrankaListFormatedOIB>
    <izvorni_sadrzaj>
      <item>PODRAVINA - PROMET društvo s ograničenom odgovornošću za trgovinu, Dinjevac, OIB 10379138961 zastupanog po punomoćniku Marko Presečan</item>
    </izvorni_sadrzaj>
    <derivirana_varijabla naziv="DomainObject.Predmet.ProtuStrankaListFormatedOIB_1">
      <item>PODRAVINA - PROMET društvo s ograničenom odgovornošću za trgovinu, Dinjevac, OIB 10379138961 zastupanog po punomoćniku Marko Presečan</item>
    </derivirana_varijabla>
  </DomainObject.Predmet.ProtuStrankaListFormatedOIB>
  <DomainObject.Predmet.ProtuStrankaListFormatedWithAdress>
    <izvorni_sadrzaj>
      <item>PODRAVINA - PROMET društvo s ograničenom odgovornošću za trgovinu, Dinjevac, V. Nazora 125, Dinjevac zastupanog po punomoćniku Marko Presečan</item>
    </izvorni_sadrzaj>
    <derivirana_varijabla naziv="DomainObject.Predmet.ProtuStrankaListFormatedWithAdress_1">
      <item>PODRAVINA - PROMET društvo s ograničenom odgovornošću za trgovinu, Dinjevac, V. Nazora 125, Dinjevac zastupanog po punomoćniku Marko Presečan</item>
    </derivirana_varijabla>
  </DomainObject.Predmet.ProtuStrankaListFormatedWithAdress>
  <DomainObject.Predmet.ProtuStrankaListFormatedWithAdressOIB>
    <izvorni_sadrzaj>
      <item>PODRAVINA - PROMET društvo s ograničenom odgovornošću za trgovinu, Dinjevac, OIB 10379138961, V. Nazora 125, Dinjevac zastupanog po punomoćniku Marko Presečan</item>
    </izvorni_sadrzaj>
    <derivirana_varijabla naziv="DomainObject.Predmet.ProtuStrankaListFormatedWithAdressOIB_1">
      <item>PODRAVINA - PROMET društvo s ograničenom odgovornošću za trgovinu, Dinjevac, OIB 10379138961, V. Nazora 125, Dinjevac zastupanog po punomoćniku Marko Presečan</item>
    </derivirana_varijabla>
  </DomainObject.Predmet.ProtuStrankaListFormatedWithAdressOIB>
  <DomainObject.Predmet.ProtuStrankaListNazivFormated>
    <izvorni_sadrzaj>
      <item>PODRAVINA - PROMET društvo s ograničenom odgovornošću za trgovinu, Dinjevac</item>
    </izvorni_sadrzaj>
    <derivirana_varijabla naziv="DomainObject.Predmet.ProtuStrankaListNazivFormated_1">
      <item>PODRAVINA - PROMET društvo s ograničenom odgovornošću za trgovinu, Dinjevac</item>
    </derivirana_varijabla>
  </DomainObject.Predmet.ProtuStrankaListNazivFormated>
  <DomainObject.Predmet.ProtuStrankaListNazivFormatedOIB>
    <izvorni_sadrzaj>
      <item>PODRAVINA - PROMET društvo s ograničenom odgovornošću za trgovinu, Dinjevac, OIB 10379138961</item>
    </izvorni_sadrzaj>
    <derivirana_varijabla naziv="DomainObject.Predmet.ProtuStrankaListNazivFormatedOIB_1">
      <item>PODRAVINA - PROMET društvo s ograničenom odgovornošću za trgovinu, Dinjevac, OIB 10379138961</item>
    </derivirana_varijabla>
  </DomainObject.Predmet.ProtuStrankaListNazivFormatedOIB>
  <DomainObject.Predmet.OstaliListFormated>
    <izvorni_sadrzaj>
      <item>Marko Presečan punomoćnik sudionika u postupku PODRAVINA - PROMET društvo s ograničenom odgovornošću za trgovinu, Dinjevac</item>
    </izvorni_sadrzaj>
    <derivirana_varijabla naziv="DomainObject.Predmet.OstaliListFormated_1">
      <item>Marko Presečan punomoćnik sudionika u postupku PODRAVINA - PROMET društvo s ograničenom odgovornošću za trgovinu, Dinjevac</item>
    </derivirana_varijabla>
  </DomainObject.Predmet.OstaliListFormated>
  <DomainObject.Predmet.OstaliListFormatedOIB>
    <izvorni_sadrzaj>
      <item>Marko Presečan, OIB 31511361393 punomoćnik sudionika u postupku PODRAVINA - PROMET društvo s ograničenom odgovornošću za trgovinu, Dinjevac</item>
    </izvorni_sadrzaj>
    <derivirana_varijabla naziv="DomainObject.Predmet.OstaliListFormatedOIB_1">
      <item>Marko Presečan, OIB 31511361393 punomoćnik sudionika u postupku PODRAVINA - PROMET društvo s ograničenom odgovornošću za trgovinu, Dinjevac</item>
    </derivirana_varijabla>
  </DomainObject.Predmet.OstaliListFormatedOIB>
  <DomainObject.Predmet.OstaliListFormatedWithAdress>
    <izvorni_sadrzaj>
      <item>Marko Presečan, Zlošane 23, 23206 Sukošan punomoćnik sudionika u postupku PODRAVINA - PROMET društvo s ograničenom odgovornošću za trgovinu, Dinjevac</item>
    </izvorni_sadrzaj>
    <derivirana_varijabla naziv="DomainObject.Predmet.OstaliListFormatedWithAdress_1">
      <item>Marko Presečan, Zlošane 23, 23206 Sukošan punomoćnik sudionika u postupku PODRAVINA - PROMET društvo s ograničenom odgovornošću za trgovinu, Dinjevac</item>
    </derivirana_varijabla>
  </DomainObject.Predmet.OstaliListFormatedWithAdress>
  <DomainObject.Predmet.OstaliListFormatedWithAdressOIB>
    <izvorni_sadrzaj>
      <item>Marko Presečan, OIB 31511361393, Zlošane 23, 23206 Sukošan punomoćnik sudionika u postupku PODRAVINA - PROMET društvo s ograničenom odgovornošću za trgovinu, Dinjevac</item>
    </izvorni_sadrzaj>
    <derivirana_varijabla naziv="DomainObject.Predmet.OstaliListFormatedWithAdressOIB_1">
      <item>Marko Presečan, OIB 31511361393, Zlošane 23, 23206 Sukošan punomoćnik sudionika u postupku PODRAVINA - PROMET društvo s ograničenom odgovornošću za trgovinu, Dinjevac</item>
    </derivirana_varijabla>
  </DomainObject.Predmet.OstaliListFormatedWithAdressOIB>
  <DomainObject.Predmet.OstaliListNazivFormated>
    <izvorni_sadrzaj>
      <item>Marko Presečan</item>
    </izvorni_sadrzaj>
    <derivirana_varijabla naziv="DomainObject.Predmet.OstaliListNazivFormated_1">
      <item>Marko Presečan</item>
    </derivirana_varijabla>
  </DomainObject.Predmet.OstaliListNazivFormated>
  <DomainObject.Predmet.OstaliListNazivFormatedOIB>
    <izvorni_sadrzaj>
      <item>Marko Presečan, OIB 31511361393</item>
    </izvorni_sadrzaj>
    <derivirana_varijabla naziv="DomainObject.Predmet.OstaliListNazivFormatedOIB_1">
      <item>Marko Presečan, OIB 31511361393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PODRAVINA - PROMET društvo s ograničenom odgovornošću za trgovinu, Dinjevac</izvorni_sadrzaj>
    <derivirana_varijabla naziv="DomainObject.Predmet.ProtustrankaIDrugi_1">PODRAVINA - PROMET društvo s ograničenom odgovornošću za trgovinu, Dinjevac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PODRAVINA - PROMET društvo s ograničenom odgovornošću za trgovinu, Dinjevac, OIB 10379138961, V. Nazora 125, Dinjevac</izvorni_sadrzaj>
    <derivirana_varijabla naziv="DomainObject.Predmet.ProtustrankaIDrugiAdressOIB_1">PODRAVINA - PROMET društvo s ograničenom odgovornošću za trgovinu, Dinjevac, OIB 10379138961, V. Nazora 125, Dinjevac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PODRAVINA - PROMET društvo s ograničenom odgovornošću za trgovinu, Dinjevac</item>
      <item>Marko Presečan</item>
    </izvorni_sadrzaj>
    <derivirana_varijabla naziv="DomainObject.Predmet.SudioniciListNaziv_1">
      <item>FINA, RC ZAGREB, Podružnica Bjelovar</item>
      <item>PODRAVINA - PROMET društvo s ograničenom odgovornošću za trgovinu, Dinjevac</item>
      <item>Marko Presečan</item>
    </derivirana_varijabla>
  </DomainObject.Predmet.SudioniciListNaziv>
  <DomainObject.Predmet.SudioniciListAdressOIB>
    <izvorni_sadrzaj>
      <item>FINA, RC ZAGREB, Podružnica Bjelovar, OIB 85821130368, F. Supila 4,43000 Bjelovar</item>
      <item>PODRAVINA - PROMET društvo s ograničenom odgovornošću za trgovinu, Dinjevac, OIB 10379138961, V. Nazora 125,Dinjevac</item>
      <item>Marko Presečan, OIB 31511361393, Zlošane 23,23206 Sukošan</item>
    </izvorni_sadrzaj>
    <derivirana_varijabla naziv="DomainObject.Predmet.SudioniciListAdressOIB_1">
      <item>FINA, RC ZAGREB, Podružnica Bjelovar, OIB 85821130368, F. Supila 4,43000 Bjelovar</item>
      <item>PODRAVINA - PROMET društvo s ograničenom odgovornošću za trgovinu, Dinjevac, OIB 10379138961, V. Nazora 125,Dinjevac</item>
      <item>Marko Presečan, OIB 31511361393, Zlošane 23,23206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10379138961</item>
      <item>, OIB 31511361393</item>
    </izvorni_sadrzaj>
    <derivirana_varijabla naziv="DomainObject.Predmet.SudioniciListNazivOIB_1">
      <item>, OIB 85821130368</item>
      <item>, OIB 10379138961</item>
      <item>, OIB 31511361393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3E429B-C043-4368-B886-F23243CB21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305</properties:Words>
  <properties:Characters>1700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2015-11-18T06:50:00Z</dcterms:created>
  <dc:creator>ssabljic</dc:creator>
  <cp:lastModifiedBy>Miroslav Lovreković</cp:lastModifiedBy>
  <cp:lastPrinted>2015-11-18T06:50:00Z</cp:lastPrinted>
  <dcterms:modified xmlns:xsi="http://www.w3.org/2001/XMLSchema-instance" xsi:type="dcterms:W3CDTF">2015-11-18T06:52:00Z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