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0805" w14:paraId="9dc0805" w:rsidRDefault="006218F4" w:rsidR="00450C3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St-7279/15-5</w:t>
      </w:r>
    </w:p>
    <w:p w:rsidRDefault="006218F4" w:rsidR="00450C3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60FC3" w:rsidR="00450C3E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C3E" w:rsidR="00450C3E">
      <w:pPr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218F4" w:rsidR="00450C3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218F4" w:rsidR="00450C3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218F4" w:rsidR="00450C3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450C3E" w:rsidR="00450C3E">
      <w:pPr>
        <w:jc w:val="center"/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St-7279/15, temeljem odredbe čl.430. Stečajnog zakona (NN br. 71/15),  dana  16. prosinca 2015., objavljuje </w:t>
      </w:r>
    </w:p>
    <w:p w:rsidRDefault="00450C3E" w:rsidR="00450C3E">
      <w:pPr>
        <w:jc w:val="both"/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450C3E" w:rsidR="00450C3E">
      <w:pPr>
        <w:jc w:val="center"/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 MIHAILO EXTRA d.o.o. Sisak, Matije Gupca 8., OIB:47603074182, MBS:080548312.</w:t>
      </w:r>
    </w:p>
    <w:p w:rsidRDefault="00450C3E" w:rsidR="00450C3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534.889,85 kn.</w:t>
      </w:r>
    </w:p>
    <w:p w:rsidRDefault="00450C3E" w:rsidR="00450C3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450C3E" w:rsidR="00450C3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50C3E" w:rsidR="00450C3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218F4" w:rsidR="00450C3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218F4" w:rsidR="00450C3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450C3E" w:rsidR="00450C3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450C3E" w:rsidR="00450C3E">
      <w:pPr>
        <w:jc w:val="both"/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218F4" w:rsidR="00450C3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450C3E" w:rsidR="00450C3E">
      <w:pPr>
        <w:jc w:val="right"/>
        <w:rPr>
          <w:rFonts w:hAnsi="Times New Roman" w:ascii="Times New Roman"/>
          <w:szCs w:val="24"/>
          <w:lang w:val="hr-HR"/>
        </w:rPr>
      </w:pPr>
    </w:p>
    <w:p w:rsidRDefault="00450C3E" w:rsidR="00450C3E">
      <w:pPr>
        <w:jc w:val="right"/>
        <w:rPr>
          <w:rFonts w:hAnsi="Times New Roman" w:ascii="Times New Roman"/>
          <w:szCs w:val="24"/>
          <w:lang w:val="hr-HR"/>
        </w:rPr>
      </w:pPr>
    </w:p>
    <w:p w:rsidRDefault="006218F4" w:rsidR="00450C3E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218F4" w:rsidR="00450C3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218F4" w:rsidR="006218F4"/>
    <w:sectPr w:rsidR="006218F4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0FC3"/>
    <w:rsid w:val="00140FDF"/>
    <w:rsid w:val="00450C3E"/>
    <w:rsid w:val="00460FC3"/>
    <w:rsid w:val="0062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40F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0FDF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40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F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F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F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F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40F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0FDF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40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F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F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F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F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7279</izvorni_sadrzaj>
    <derivirana_varijabla naziv="DomainObject.Predmet.Broj_1">7279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St-7279/2015</izvorni_sadrzaj>
    <derivirana_varijabla naziv="DomainObject.Predmet.OznakaBroj_1">St-7279/2015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MIHAILO EXTRA d.o.o.</izvorni_sadrzaj>
    <derivirana_varijabla naziv="DomainObject.Predmet.ProtustrankaFormated_1">  MIHAILO EXTRA d.o.o.</derivirana_varijabla>
  </DomainObject.Predmet.ProtustrankaFormated>
  <DomainObject.Predmet.ProtustrankaFormatedOIB>
    <izvorni_sadrzaj>  MIHAILO EXTRA d.o.o., OIB 47603074182</izvorni_sadrzaj>
    <derivirana_varijabla naziv="DomainObject.Predmet.ProtustrankaFormatedOIB_1">  MIHAILO EXTRA d.o.o., OIB 47603074182</derivirana_varijabla>
  </DomainObject.Predmet.ProtustrankaFormatedOIB>
  <DomainObject.Predmet.ProtustrankaFormatedWithAdress>
    <izvorni_sadrzaj> MIHAILO EXTRA d.o.o., Matije Gupca 8, 44000 Sisak</izvorni_sadrzaj>
    <derivirana_varijabla naziv="DomainObject.Predmet.ProtustrankaFormatedWithAdress_1"> MIHAILO EXTRA d.o.o., Matije Gupca 8, 44000 Sisak</derivirana_varijabla>
  </DomainObject.Predmet.ProtustrankaFormatedWithAdress>
  <DomainObject.Predmet.ProtustrankaFormatedWithAdressOIB>
    <izvorni_sadrzaj> MIHAILO EXTRA d.o.o., OIB 47603074182, Matije Gupca 8, 44000 Sisak</izvorni_sadrzaj>
    <derivirana_varijabla naziv="DomainObject.Predmet.ProtustrankaFormatedWithAdressOIB_1"> MIHAILO EXTRA d.o.o., OIB 47603074182, Matije Gupca 8, 44000 Sisak</derivirana_varijabla>
  </DomainObject.Predmet.ProtustrankaFormatedWithAdressOIB>
  <DomainObject.Predmet.ProtustrankaWithAdress>
    <izvorni_sadrzaj>MIHAILO EXTRA d.o.o. Matije Gupca 8, 44000 Sisak</izvorni_sadrzaj>
    <derivirana_varijabla naziv="DomainObject.Predmet.ProtustrankaWithAdress_1">MIHAILO EXTRA d.o.o. Matije Gupca 8, 44000 Sisak</derivirana_varijabla>
  </DomainObject.Predmet.ProtustrankaWithAdress>
  <DomainObject.Predmet.ProtustrankaWithAdressOIB>
    <izvorni_sadrzaj>MIHAILO EXTRA d.o.o., OIB 47603074182, Matije Gupca 8, 44000 Sisak</izvorni_sadrzaj>
    <derivirana_varijabla naziv="DomainObject.Predmet.ProtustrankaWithAdressOIB_1">MIHAILO EXTRA d.o.o., OIB 47603074182, Matije Gupca 8, 44000 Sisak</derivirana_varijabla>
  </DomainObject.Predmet.ProtustrankaWithAdressOIB>
  <DomainObject.Predmet.ProtustrankaNazivFormated>
    <izvorni_sadrzaj>MIHAILO EXTRA d.o.o.</izvorni_sadrzaj>
    <derivirana_varijabla naziv="DomainObject.Predmet.ProtustrankaNazivFormated_1">MIHAILO EXTRA d.o.o.</derivirana_varijabla>
  </DomainObject.Predmet.ProtustrankaNazivFormated>
  <DomainObject.Predmet.ProtustrankaNazivFormatedOIB>
    <izvorni_sadrzaj>MIHAILO EXTRA d.o.o., OIB 47603074182</izvorni_sadrzaj>
    <derivirana_varijabla naziv="DomainObject.Predmet.ProtustrankaNazivFormatedOIB_1">MIHAILO EXTRA d.o.o., OIB 47603074182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MIHAILO EXTRA d.o.o.</item>
    </izvorni_sadrzaj>
    <derivirana_varijabla naziv="DomainObject.Predmet.ProtuStrankaListFormated_1">
      <item>MIHAILO EXTRA d.o.o.</item>
    </derivirana_varijabla>
  </DomainObject.Predmet.ProtuStrankaListFormated>
  <DomainObject.Predmet.ProtuStrankaListFormatedOIB>
    <izvorni_sadrzaj>
      <item>MIHAILO EXTRA d.o.o., OIB 47603074182</item>
    </izvorni_sadrzaj>
    <derivirana_varijabla naziv="DomainObject.Predmet.ProtuStrankaListFormatedOIB_1">
      <item>MIHAILO EXTRA d.o.o., OIB 47603074182</item>
    </derivirana_varijabla>
  </DomainObject.Predmet.ProtuStrankaListFormatedOIB>
  <DomainObject.Predmet.ProtuStrankaListFormatedWithAdress>
    <izvorni_sadrzaj>
      <item>MIHAILO EXTRA d.o.o., Matije Gupca 8, 44000 Sisak</item>
    </izvorni_sadrzaj>
    <derivirana_varijabla naziv="DomainObject.Predmet.ProtuStrankaListFormatedWithAdress_1">
      <item>MIHAILO EXTRA d.o.o., Matije Gupca 8, 44000 Sisak</item>
    </derivirana_varijabla>
  </DomainObject.Predmet.ProtuStrankaListFormatedWithAdress>
  <DomainObject.Predmet.ProtuStrankaListFormatedWithAdressOIB>
    <izvorni_sadrzaj>
      <item>MIHAILO EXTRA d.o.o., OIB 47603074182, Matije Gupca 8, 44000 Sisak</item>
    </izvorni_sadrzaj>
    <derivirana_varijabla naziv="DomainObject.Predmet.ProtuStrankaListFormatedWithAdressOIB_1">
      <item>MIHAILO EXTRA d.o.o., OIB 47603074182, Matije Gupca 8, 44000 Sisak</item>
    </derivirana_varijabla>
  </DomainObject.Predmet.ProtuStrankaListFormatedWithAdressOIB>
  <DomainObject.Predmet.ProtuStrankaListNazivFormated>
    <izvorni_sadrzaj>
      <item>MIHAILO EXTRA d.o.o.</item>
    </izvorni_sadrzaj>
    <derivirana_varijabla naziv="DomainObject.Predmet.ProtuStrankaListNazivFormated_1">
      <item>MIHAILO EXTRA d.o.o.</item>
    </derivirana_varijabla>
  </DomainObject.Predmet.ProtuStrankaListNazivFormated>
  <DomainObject.Predmet.ProtuStrankaListNazivFormatedOIB>
    <izvorni_sadrzaj>
      <item>MIHAILO EXTRA d.o.o., OIB 47603074182</item>
    </izvorni_sadrzaj>
    <derivirana_varijabla naziv="DomainObject.Predmet.ProtuStrankaListNazivFormatedOIB_1">
      <item>MIHAILO EXTRA d.o.o., OIB 47603074182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MIHAILO EXTRA d.o.o.</izvorni_sadrzaj>
    <derivirana_varijabla naziv="DomainObject.Predmet.ProtustrankaIDrugi_1">MIHAILO EXTRA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MIHAILO EXTRA d.o.o., OIB 47603074182, Matije Gupca 8, 44000 Sisak</izvorni_sadrzaj>
    <derivirana_varijabla naziv="DomainObject.Predmet.ProtustrankaIDrugiAdressOIB_1">MIHAILO EXTRA d.o.o., OIB 47603074182, Matije Gupca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MIHAILO EXTRA d.o.o.</item>
    </izvorni_sadrzaj>
    <derivirana_varijabla naziv="DomainObject.Predmet.SudioniciListNaziv_1">
      <item>FINA Regionalni centar Zagreb</item>
      <item>MIHAILO EXTRA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MIHAILO EXTRA d.o.o., OIB 47603074182, Matije Gupca 8,44000 Sisak</item>
    </izvorni_sadrzaj>
    <derivirana_varijabla naziv="DomainObject.Predmet.SudioniciListAdressOIB_1">
      <item>FINA Regionalni centar Zagreb, OIB 85821130368, Trg svibanjskih žrtava 1995. br 1,10000 Zagreb</item>
      <item>MIHAILO EXTRA d.o.o., OIB 47603074182, Matije Gupca 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47603074182</item>
    </izvorni_sadrzaj>
    <derivirana_varijabla naziv="DomainObject.Predmet.SudioniciListNazivOIB_1">
      <item>, OIB 85821130368</item>
      <item>, OIB 47603074182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2015-12-16T07:00:00Z</dcterms:created>
  <dc:creator>Sudsko vijeæe</dc:creator>
  <cp:lastModifiedBy>Marina Markić</cp:lastModifiedBy>
  <cp:lastPrinted>2015-12-16T06:59:00Z</cp:lastPrinted>
  <dcterms:modified xmlns:xsi="http://www.w3.org/2001/XMLSchema-instance" xsi:type="dcterms:W3CDTF">2015-12-16T07:00:00Z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