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7bbd" w14:paraId="3bd7bb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91</w:t>
      </w:r>
      <w:r w:rsidR="00294158">
        <w:t>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294158">
        <w:t>Pametne odluke j.d.o.o. za savjetovanje u vezi s poslovanjem i upravljanjem</w:t>
      </w:r>
      <w:r w:rsidR="008F3AE4">
        <w:t>,</w:t>
      </w:r>
      <w:r w:rsidR="00294158">
        <w:t xml:space="preserve"> Zagreb, Prisavlje 8,</w:t>
      </w:r>
      <w:r w:rsidR="008F3AE4">
        <w:t xml:space="preserve"> </w:t>
      </w:r>
      <w:r w:rsidR="001C0917">
        <w:t>MBS:</w:t>
      </w:r>
      <w:r w:rsidR="00C31D03">
        <w:t xml:space="preserve"> </w:t>
      </w:r>
      <w:r w:rsidR="00294158">
        <w:t>080883639</w:t>
      </w:r>
      <w:r w:rsidR="001C0917">
        <w:t xml:space="preserve">, OIB: </w:t>
      </w:r>
      <w:r w:rsidR="00294158">
        <w:t>93140284758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91</w:t>
      </w:r>
      <w:r w:rsidR="00294158">
        <w:t>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174370">
        <w:t>104.929,94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294158">
        <w:t>Tea Barbir</w:t>
      </w:r>
      <w:r w:rsidR="001C379E">
        <w:t xml:space="preserve"> iz Zagreba, </w:t>
      </w:r>
      <w:r w:rsidR="00294158">
        <w:t>Sisačka cesta II. odvojak 35/F</w:t>
      </w:r>
      <w:r w:rsidR="00B51D17">
        <w:t>, OIB</w:t>
      </w:r>
      <w:r w:rsidR="00185F6C">
        <w:t>:</w:t>
      </w:r>
      <w:r w:rsidR="00B51D17">
        <w:t xml:space="preserve"> </w:t>
      </w:r>
      <w:r w:rsidR="00DA1646">
        <w:t>36636351133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3D084B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294158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3D084B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B86" w:rsidR="007E4B86">
      <w:r>
        <w:separator/>
      </w:r>
    </w:p>
  </w:endnote>
  <w:endnote w:id="0" w:type="continuationSeparator">
    <w:p w:rsidRDefault="007E4B86" w:rsidR="007E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B86" w:rsidR="007E4B86">
      <w:r>
        <w:separator/>
      </w:r>
    </w:p>
  </w:footnote>
  <w:footnote w:id="0" w:type="continuationSeparator">
    <w:p w:rsidRDefault="007E4B86" w:rsidR="007E4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370"/>
    <w:rsid w:val="00174AFF"/>
    <w:rsid w:val="00185301"/>
    <w:rsid w:val="00185F6C"/>
    <w:rsid w:val="00190BCD"/>
    <w:rsid w:val="001B3664"/>
    <w:rsid w:val="001C0917"/>
    <w:rsid w:val="001C379E"/>
    <w:rsid w:val="001E11D5"/>
    <w:rsid w:val="001E5E08"/>
    <w:rsid w:val="00252B2F"/>
    <w:rsid w:val="002535B0"/>
    <w:rsid w:val="00257DF6"/>
    <w:rsid w:val="00294158"/>
    <w:rsid w:val="002B5CD9"/>
    <w:rsid w:val="002C4144"/>
    <w:rsid w:val="002D4544"/>
    <w:rsid w:val="0038751B"/>
    <w:rsid w:val="0039456D"/>
    <w:rsid w:val="003A0684"/>
    <w:rsid w:val="003A1E52"/>
    <w:rsid w:val="003C4BD3"/>
    <w:rsid w:val="003D084B"/>
    <w:rsid w:val="003E3990"/>
    <w:rsid w:val="004226FF"/>
    <w:rsid w:val="0042270C"/>
    <w:rsid w:val="00431D22"/>
    <w:rsid w:val="0044005D"/>
    <w:rsid w:val="004B6D41"/>
    <w:rsid w:val="004F282D"/>
    <w:rsid w:val="00523E1A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7E4B86"/>
    <w:rsid w:val="00872CA9"/>
    <w:rsid w:val="00881BD5"/>
    <w:rsid w:val="00882B10"/>
    <w:rsid w:val="008A492B"/>
    <w:rsid w:val="008A524F"/>
    <w:rsid w:val="008B4C8A"/>
    <w:rsid w:val="008D1004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A1646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2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1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1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1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2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1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1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1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Pametne odluke j.d.o.o. za savjetovanje u vezi s poslovanjem i upravljanjem zastupanog po punomoćniku Tea Barbir</izvorni_sadrzaj>
    <derivirana_varijabla naziv="DomainObject.Predmet.ProtustrankaFormated_1">  Pametne odluke j.d.o.o. za savjetovanje u vezi s poslovanjem i upravljanjem zastupanog po punomoćniku Tea Barbir</derivirana_varijabla>
  </DomainObject.Predmet.ProtustrankaFormated>
  <DomainObject.Predmet.ProtustrankaFormatedOIB>
    <izvorni_sadrzaj>  Pametne odluke j.d.o.o. za savjetovanje u vezi s poslovanjem i upravljanjem, OIB 93140284758 zastupanog po punomoćniku Tea Barbir</izvorni_sadrzaj>
    <derivirana_varijabla naziv="DomainObject.Predmet.ProtustrankaFormatedOIB_1">  Pametne odluke j.d.o.o. za savjetovanje u vezi s poslovanjem i upravljanjem, OIB 93140284758 zastupanog po punomoćniku Tea Barbir</derivirana_varijabla>
  </DomainObject.Predmet.ProtustrankaFormatedOIB>
  <DomainObject.Predmet.ProtustrankaFormatedWithAdress>
    <izvorni_sadrzaj> Pametne odluke j.d.o.o. za savjetovanje u vezi s poslovanjem i upravljanjem, Prisavlje 8, 10000 Zagreb zastupanog po punomoćniku Tea Barbir</izvorni_sadrzaj>
    <derivirana_varijabla naziv="DomainObject.Predmet.ProtustrankaFormatedWithAdress_1"> Pametne odluke j.d.o.o. za savjetovanje u vezi s poslovanjem i upravljanjem, Prisavlje 8, 10000 Zagreb zastupanog po punomoćniku Tea Barbir</derivirana_varijabla>
  </DomainObject.Predmet.ProtustrankaFormatedWithAdress>
  <DomainObject.Predmet.ProtustrankaFormatedWithAdressOIB>
    <izvorni_sadrzaj> Pametne odluke j.d.o.o. za savjetovanje u vezi s poslovanjem i upravljanjem, OIB 93140284758, Prisavlje 8, 10000 Zagreb zastupanog po punomoćniku Tea Barbir</izvorni_sadrzaj>
    <derivirana_varijabla naziv="DomainObject.Predmet.ProtustrankaFormatedWithAdressOIB_1"> Pametne odluke j.d.o.o. za savjetovanje u vezi s poslovanjem i upravljanjem, OIB 93140284758, Prisavlje 8, 10000 Zagreb zastupanog po punomoćniku Tea Barbir</derivirana_varijabla>
  </DomainObject.Predmet.ProtustrankaFormatedWithAdressOIB>
  <DomainObject.Predmet.ProtustrankaWithAdress>
    <izvorni_sadrzaj>Pametne odluke j.d.o.o. za savjetovanje u vezi s poslovanjem i upravljanjem Prisavlje 8, 10000 Zagreb</izvorni_sadrzaj>
    <derivirana_varijabla naziv="DomainObject.Predmet.ProtustrankaWithAdress_1">Pametne odluke j.d.o.o. za savjetovanje u vezi s poslovanjem i upravljanjem Prisavlje 8, 10000 Zagreb</derivirana_varijabla>
  </DomainObject.Predmet.ProtustrankaWithAdress>
  <DomainObject.Predmet.ProtustrankaWithAdressOIB>
    <izvorni_sadrzaj>Pametne odluke j.d.o.o. za savjetovanje u vezi s poslovanjem i upravljanjem, OIB 93140284758, Prisavlje 8, 10000 Zagreb</izvorni_sadrzaj>
    <derivirana_varijabla naziv="DomainObject.Predmet.ProtustrankaWithAdressOIB_1">Pametne odluke j.d.o.o. za savjetovanje u vezi s poslovanjem i upravljanjem, OIB 93140284758, Prisavlje 8, 10000 Zagreb</derivirana_varijabla>
  </DomainObject.Predmet.ProtustrankaWithAdressOIB>
  <DomainObject.Predmet.ProtustrankaNazivFormated>
    <izvorni_sadrzaj>Pametne odluke j.d.o.o. za savjetovanje u vezi s poslovanjem i upravljanjem</izvorni_sadrzaj>
    <derivirana_varijabla naziv="DomainObject.Predmet.ProtustrankaNazivFormated_1">Pametne odluke j.d.o.o. za savjetovanje u vezi s poslovanjem i upravljanjem</derivirana_varijabla>
  </DomainObject.Predmet.ProtustrankaNazivFormated>
  <DomainObject.Predmet.ProtustrankaNazivFormatedOIB>
    <izvorni_sadrzaj>Pametne odluke j.d.o.o. za savjetovanje u vezi s poslovanjem i upravljanjem, OIB 93140284758</izvorni_sadrzaj>
    <derivirana_varijabla naziv="DomainObject.Predmet.ProtustrankaNazivFormatedOIB_1">Pametne odluke j.d.o.o. za savjetovanje u vezi s poslovanjem i upravljanjem, OIB 93140284758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Pametne odluke j.d.o.o. za savjetovanje u vezi s poslovanjem i upravljanjem zastupanog po punomoćniku Tea Barbir</item>
    </izvorni_sadrzaj>
    <derivirana_varijabla naziv="DomainObject.Predmet.ProtuStrankaListFormated_1">
      <item>Pametne odluke j.d.o.o. za savjetovanje u vezi s poslovanjem i upravljanjem zastupanog po punomoćniku Tea Barbir</item>
    </derivirana_varijabla>
  </DomainObject.Predmet.ProtuStrankaListFormated>
  <DomainObject.Predmet.ProtuStrankaListFormatedOIB>
    <izvorni_sadrzaj>
      <item>Pametne odluke j.d.o.o. za savjetovanje u vezi s poslovanjem i upravljanjem, OIB 93140284758 zastupanog po punomoćniku Tea Barbir</item>
    </izvorni_sadrzaj>
    <derivirana_varijabla naziv="DomainObject.Predmet.ProtuStrankaListFormatedOIB_1">
      <item>Pametne odluke j.d.o.o. za savjetovanje u vezi s poslovanjem i upravljanjem, OIB 93140284758 zastupanog po punomoćniku Tea Barbir</item>
    </derivirana_varijabla>
  </DomainObject.Predmet.ProtuStrankaListFormatedOIB>
  <DomainObject.Predmet.ProtuStrankaListFormatedWithAdress>
    <izvorni_sadrzaj>
      <item>Pametne odluke j.d.o.o. za savjetovanje u vezi s poslovanjem i upravljanjem, Prisavlje 8, 10000 Zagreb zastupanog po punomoćniku Tea Barbir</item>
    </izvorni_sadrzaj>
    <derivirana_varijabla naziv="DomainObject.Predmet.ProtuStrankaListFormatedWithAdress_1">
      <item>Pametne odluke j.d.o.o. za savjetovanje u vezi s poslovanjem i upravljanjem, Prisavlje 8, 10000 Zagreb zastupanog po punomoćniku Tea Barbir</item>
    </derivirana_varijabla>
  </DomainObject.Predmet.ProtuStrankaListFormatedWithAdress>
  <DomainObject.Predmet.ProtuStrankaListFormatedWithAdressOIB>
    <izvorni_sadrzaj>
      <item>Pametne odluke j.d.o.o. za savjetovanje u vezi s poslovanjem i upravljanjem, OIB 93140284758, Prisavlje 8, 10000 Zagreb zastupanog po punomoćniku Tea Barbir</item>
    </izvorni_sadrzaj>
    <derivirana_varijabla naziv="DomainObject.Predmet.ProtuStrankaListFormatedWithAdressOIB_1">
      <item>Pametne odluke j.d.o.o. za savjetovanje u vezi s poslovanjem i upravljanjem, OIB 93140284758, Prisavlje 8, 10000 Zagreb zastupanog po punomoćniku Tea Barbir</item>
    </derivirana_varijabla>
  </DomainObject.Predmet.ProtuStrankaListFormatedWithAdressOIB>
  <DomainObject.Predmet.ProtuStrankaListNazivFormated>
    <izvorni_sadrzaj>
      <item>Pametne odluke j.d.o.o. za savjetovanje u vezi s poslovanjem i upravljanjem</item>
    </izvorni_sadrzaj>
    <derivirana_varijabla naziv="DomainObject.Predmet.ProtuStrankaListNazivFormated_1">
      <item>Pametne odluke j.d.o.o. za savjetovanje u vezi s poslovanjem i upravljanjem</item>
    </derivirana_varijabla>
  </DomainObject.Predmet.ProtuStrankaListNazivFormated>
  <DomainObject.Predmet.ProtuStrankaListNazivFormatedOIB>
    <izvorni_sadrzaj>
      <item>Pametne odluke j.d.o.o. za savjetovanje u vezi s poslovanjem i upravljanjem, OIB 93140284758</item>
    </izvorni_sadrzaj>
    <derivirana_varijabla naziv="DomainObject.Predmet.ProtuStrankaListNazivFormatedOIB_1">
      <item>Pametne odluke j.d.o.o. za savjetovanje u vezi s poslovanjem i upravljanjem, OIB 93140284758</item>
    </derivirana_varijabla>
  </DomainObject.Predmet.ProtuStrankaListNazivFormatedOIB>
  <DomainObject.Predmet.OstaliListFormated>
    <izvorni_sadrzaj>
      <item>Tea Barbir punomoćnik sudionika u postupku Pametne odluke j.d.o.o. za savjetovanje u vezi s poslovanjem i upravljanjem</item>
    </izvorni_sadrzaj>
    <derivirana_varijabla naziv="DomainObject.Predmet.OstaliListFormated_1">
      <item>Tea Barbir punomoćnik sudionika u postupku Pametne odluke j.d.o.o. za savjetovanje u vezi s poslovanjem i upravljanjem</item>
    </derivirana_varijabla>
  </DomainObject.Predmet.OstaliListFormated>
  <DomainObject.Predmet.OstaliListFormatedOIB>
    <izvorni_sadrzaj>
      <item>Tea Barbir, OIB 36636351133 punomoćnik sudionika u postupku Pametne odluke j.d.o.o. za savjetovanje u vezi s poslovanjem i upravljanjem</item>
    </izvorni_sadrzaj>
    <derivirana_varijabla naziv="DomainObject.Predmet.OstaliListFormatedOIB_1">
      <item>Tea Barbir, OIB 36636351133 punomoćnik sudionika u postupku Pametne odluke j.d.o.o. za savjetovanje u vezi s poslovanjem i upravljanjem</item>
    </derivirana_varijabla>
  </DomainObject.Predmet.OstaliListFormatedOIB>
  <DomainObject.Predmet.OstaliListFormatedWithAdress>
    <izvorni_sadrzaj>
      <item>Tea Barbir, Sisačka cesta II. odvojak 35/F, 10000 Zagreb punomoćnik sudionika u postupku Pametne odluke j.d.o.o. za savjetovanje u vezi s poslovanjem i upravljanjem</item>
    </izvorni_sadrzaj>
    <derivirana_varijabla naziv="DomainObject.Predmet.OstaliListFormatedWithAdress_1">
      <item>Tea Barbir, Sisačka cesta II. odvojak 35/F, 10000 Zagreb punomoćnik sudionika u postupku Pametne odluke j.d.o.o. za savjetovanje u vezi s poslovanjem i upravljanjem</item>
    </derivirana_varijabla>
  </DomainObject.Predmet.OstaliListFormatedWithAdress>
  <DomainObject.Predmet.OstaliListFormatedWithAdressOIB>
    <izvorni_sadrzaj>
      <item>Tea Barbir, OIB 36636351133, Sisačka cesta II. odvojak 35/F, 10000 Zagreb punomoćnik sudionika u postupku Pametne odluke j.d.o.o. za savjetovanje u vezi s poslovanjem i upravljanjem</item>
    </izvorni_sadrzaj>
    <derivirana_varijabla naziv="DomainObject.Predmet.OstaliListFormatedWithAdressOIB_1">
      <item>Tea Barbir, OIB 36636351133, Sisačka cesta II. odvojak 35/F, 10000 Zagreb punomoćnik sudionika u postupku Pametne odluke j.d.o.o. za savjetovanje u vezi s poslovanjem i upravljanjem</item>
    </derivirana_varijabla>
  </DomainObject.Predmet.OstaliListFormatedWithAdressOIB>
  <DomainObject.Predmet.OstaliListNazivFormated>
    <izvorni_sadrzaj>
      <item>Tea Barbir</item>
    </izvorni_sadrzaj>
    <derivirana_varijabla naziv="DomainObject.Predmet.OstaliListNazivFormated_1">
      <item>Tea Barbir</item>
    </derivirana_varijabla>
  </DomainObject.Predmet.OstaliListNazivFormated>
  <DomainObject.Predmet.OstaliListNazivFormatedOIB>
    <izvorni_sadrzaj>
      <item>Tea Barbir, OIB 36636351133</item>
    </izvorni_sadrzaj>
    <derivirana_varijabla naziv="DomainObject.Predmet.OstaliListNazivFormatedOIB_1">
      <item>Tea Barbir, OIB 36636351133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Pametne odluke j.d.o.o. za savjetovanje u vezi s poslovanjem i upravljanjem</izvorni_sadrzaj>
    <derivirana_varijabla naziv="DomainObject.Predmet.ProtustrankaIDrugi_1">Pametne odluke j.d.o.o. za savjetovanje u vezi s poslovanjem i upravljanjem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Pametne odluke j.d.o.o. za savjetovanje u vezi s poslovanjem i upravljanjem, OIB 93140284758, Prisavlje 8, 10000 Zagreb</izvorni_sadrzaj>
    <derivirana_varijabla naziv="DomainObject.Predmet.ProtustrankaIDrugiAdressOIB_1">Pametne odluke j.d.o.o. za savjetovanje u vezi s poslovanjem i upravljanjem, OIB 93140284758,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Pametne odluke j.d.o.o. za savjetovanje u vezi s poslovanjem i upravljanjem</item>
      <item>FINA Regionalni centar Zagreb</item>
      <item>Tea Barbir</item>
    </izvorni_sadrzaj>
    <derivirana_varijabla naziv="DomainObject.Predmet.SudioniciListNaziv_1">
      <item>Pametne odluke j.d.o.o. za savjetovanje u vezi s poslovanjem i upravljanjem</item>
      <item>FINA Regionalni centar Zagreb</item>
      <item>Tea Barbir</item>
    </derivirana_varijabla>
  </DomainObject.Predmet.SudioniciListNaziv>
  <DomainObject.Predmet.SudioniciListAdressOIB>
    <izvorni_sadrzaj>
      <item>Pametne odluke j.d.o.o. za savjetovanje u vezi s poslovanjem i upravljanjem, OIB 93140284758, Prisavlje 8,10000 Zagreb</item>
      <item>FINA Regionalni centar Zagreb, OIB 85821130368, Trg svibanjskih žrtava 1995. br. 1,10000 Zagreb</item>
      <item>Tea Barbir, OIB 36636351133, Sisačka cesta II. odvojak 35/F,10000 Zagreb</item>
    </izvorni_sadrzaj>
    <derivirana_varijabla naziv="DomainObject.Predmet.SudioniciListAdressOIB_1">
      <item>Pametne odluke j.d.o.o. za savjetovanje u vezi s poslovanjem i upravljanjem, OIB 93140284758, Prisavlje 8,10000 Zagreb</item>
      <item>FINA Regionalni centar Zagreb, OIB 85821130368, Trg svibanjskih žrtava 1995. br. 1,10000 Zagreb</item>
      <item>Tea Barbir, OIB 36636351133, Sisačka cesta II. odvojak 35/F,10000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93140284758</item>
      <item>, OIB 85821130368</item>
      <item>, OIB 36636351133</item>
    </izvorni_sadrzaj>
    <derivirana_varijabla naziv="DomainObject.Predmet.SudioniciListNazivOIB_1">
      <item>, OIB 93140284758</item>
      <item>, OIB 85821130368</item>
      <item>, OIB 36636351133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311</properties:Words>
  <properties:Characters>1758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2016-06-24T05:38:00Z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