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8bd12" w14:paraId="108bd12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DC7934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EF3F9E">
        <w:t>sudskom savjetniku</w:t>
      </w:r>
      <w:r w:rsidR="00BC1860">
        <w:t xml:space="preserve"> </w:t>
      </w:r>
      <w:r w:rsidR="00EF3F9E">
        <w:t>Krešimiru Torbarini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0B20D2">
        <w:t>Šibenik</w:t>
      </w:r>
      <w:r w:rsidR="00130A18">
        <w:t xml:space="preserve">,  </w:t>
      </w:r>
      <w:r w:rsidR="000B20D2">
        <w:t>L. Marune 1,</w:t>
      </w:r>
      <w:r w:rsidR="00130A18">
        <w:t xml:space="preserve"> </w:t>
      </w:r>
      <w:r>
        <w:t xml:space="preserve">od </w:t>
      </w:r>
      <w:r w:rsidR="00766D21">
        <w:t>30</w:t>
      </w:r>
      <w:r w:rsidR="00C572D2">
        <w:t xml:space="preserve">. </w:t>
      </w:r>
      <w:r w:rsidR="00766D21">
        <w:t xml:space="preserve">prosinca </w:t>
      </w:r>
      <w:r w:rsidR="00C572D2">
        <w:t>201</w:t>
      </w:r>
      <w:r w:rsidR="00766D21">
        <w:t>6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766D21">
        <w:t>HOLIDAY FOTO EXPRESS, d.o.o., Vodice, Blata 99, OIB: 95173894279</w:t>
      </w:r>
      <w:r w:rsidR="0039437A" w:rsidRPr="0039437A">
        <w:t>,</w:t>
      </w:r>
      <w:r w:rsidR="00EF3F9E">
        <w:t xml:space="preserve"> </w:t>
      </w:r>
      <w:r w:rsidR="00FE1568">
        <w:t>2</w:t>
      </w:r>
      <w:r w:rsidR="000361DB">
        <w:t>7</w:t>
      </w:r>
      <w:r w:rsidR="003825AE">
        <w:t xml:space="preserve">. </w:t>
      </w:r>
      <w:r w:rsidR="00D257C0">
        <w:t xml:space="preserve">ožujka </w:t>
      </w:r>
      <w:r w:rsidR="00912002">
        <w:t>201</w:t>
      </w:r>
      <w:r w:rsidR="0039437A">
        <w:t>7</w:t>
      </w:r>
      <w:r w:rsidR="00912002">
        <w:t>.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766D21">
        <w:t>HOLIDAY FOTO EXPRESS, d.o.o., Vodice, Blata 99, OIB: 95173894279</w:t>
      </w:r>
      <w:r w:rsidR="0039437A" w:rsidRPr="0039437A">
        <w:t>,</w:t>
      </w:r>
      <w:r w:rsidR="00C572D2">
        <w:t xml:space="preserve"> </w:t>
      </w:r>
      <w:r>
        <w:t xml:space="preserve">s danom </w:t>
      </w:r>
      <w:r w:rsidR="00FE1568">
        <w:t>2</w:t>
      </w:r>
      <w:r w:rsidR="000361DB">
        <w:t>7</w:t>
      </w:r>
      <w:r w:rsidR="003825AE">
        <w:t xml:space="preserve">. </w:t>
      </w:r>
      <w:r w:rsidR="00D257C0">
        <w:t xml:space="preserve">ožujka </w:t>
      </w:r>
      <w:r w:rsidR="0039437A">
        <w:t>2017</w:t>
      </w:r>
      <w:r w:rsidR="003825AE">
        <w:t xml:space="preserve">. </w:t>
      </w:r>
      <w:r>
        <w:t>u</w:t>
      </w:r>
      <w:r w:rsidR="003825AE">
        <w:t xml:space="preserve"> </w:t>
      </w:r>
      <w:r w:rsidR="008355FB">
        <w:rPr>
          <w:color w:themeColor="text1" w:val="000000"/>
        </w:rPr>
        <w:t>1</w:t>
      </w:r>
      <w:r w:rsidR="002554FD">
        <w:rPr>
          <w:color w:themeColor="text1" w:val="000000"/>
        </w:rPr>
        <w:t>5,</w:t>
      </w:r>
      <w:r w:rsidR="00766D21">
        <w:rPr>
          <w:color w:themeColor="text1" w:val="000000"/>
        </w:rPr>
        <w:t>1</w:t>
      </w:r>
      <w:r w:rsidR="002554FD">
        <w:rPr>
          <w:color w:themeColor="text1" w:val="000000"/>
        </w:rPr>
        <w:t>0</w:t>
      </w:r>
      <w:r w:rsidR="003825AE" w:rsidRPr="00EF3F9E">
        <w:rPr>
          <w:color w:themeColor="text1" w:val="000000"/>
        </w:rPr>
        <w:t xml:space="preserve"> sati</w:t>
      </w:r>
      <w:r w:rsidRPr="00EF3F9E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EE1103" w:rsidR="00EF3F9E" w:rsidRPr="00062422">
      <w:pPr>
        <w:pStyle w:val="Odlomakpopisa"/>
        <w:spacing w:lineRule="auto" w:line="276" w:after="200"/>
        <w:ind w:firstLine="720" w:left="0"/>
        <w:jc w:val="both"/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>imenuje se</w:t>
      </w:r>
      <w:r w:rsidR="000B20D2">
        <w:t xml:space="preserve"> </w:t>
      </w:r>
      <w:r w:rsidR="00766D21">
        <w:t>Domagoj Repač iz Zagreba, Đorđićeva 24, OIB: 24977406612</w:t>
      </w:r>
      <w:r w:rsidR="00EF3F9E" w:rsidRPr="00062422">
        <w:t>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766D21">
        <w:t>HOLIDAY FOTO EXPRESS, d.o.o., Vodice, Blata 99, OIB: 95173894279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EE0861" w:rsidP="00EF3F9E" w:rsidR="00EE0861"/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EF3F9E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Šibenik</w:t>
      </w:r>
      <w:r w:rsidR="00DD5088">
        <w:t xml:space="preserve"> je podnijela ovom sudu </w:t>
      </w:r>
      <w:r w:rsidR="00766D21">
        <w:t>30</w:t>
      </w:r>
      <w:r w:rsidR="00C572D2">
        <w:t xml:space="preserve">. </w:t>
      </w:r>
      <w:r w:rsidR="00766D21">
        <w:t>prosinca 2016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0361DB">
        <w:t>2</w:t>
      </w:r>
      <w:r w:rsidR="00766D21">
        <w:t>3</w:t>
      </w:r>
      <w:r w:rsidR="0079567A" w:rsidRPr="00EF3F9E">
        <w:t xml:space="preserve">. </w:t>
      </w:r>
      <w:r w:rsidR="000361DB">
        <w:t xml:space="preserve">prosinca </w:t>
      </w:r>
      <w:r w:rsidR="0079567A" w:rsidRPr="00EF3F9E">
        <w:t>201</w:t>
      </w:r>
      <w:r w:rsidR="000B20D2">
        <w:t>6</w:t>
      </w:r>
      <w:r w:rsidR="00193657" w:rsidRPr="00EF3F9E">
        <w:t xml:space="preserve">. u Očevidniku redoslijeda osnova za plaćanje ima evidentirane neizvršene osnove za plaćanje u neprekinutom razdoblju od </w:t>
      </w:r>
      <w:r w:rsidR="000B20D2">
        <w:t>120</w:t>
      </w:r>
      <w:r w:rsidR="00D41763" w:rsidRPr="00EF3F9E">
        <w:t xml:space="preserve"> </w:t>
      </w:r>
      <w:r w:rsidR="00193657" w:rsidRPr="00EF3F9E">
        <w:t>dan</w:t>
      </w:r>
      <w:r w:rsidR="00D75141" w:rsidRPr="00EF3F9E">
        <w:t>a</w:t>
      </w:r>
      <w:r w:rsidR="00193657" w:rsidRPr="00EF3F9E">
        <w:t xml:space="preserve"> u ukupnom iznosu od </w:t>
      </w:r>
      <w:r w:rsidR="00766D21">
        <w:t>6.167,12</w:t>
      </w:r>
      <w:r w:rsidR="00193657" w:rsidRPr="00EF3F9E">
        <w:t xml:space="preserve"> kuna, da nema zaposlenih, </w:t>
      </w:r>
      <w:r w:rsidRPr="00EF3F9E">
        <w:t xml:space="preserve">da </w:t>
      </w:r>
      <w:r w:rsidR="001518F5">
        <w:t xml:space="preserve">ima </w:t>
      </w:r>
      <w:r w:rsidR="00055929">
        <w:t>jedan</w:t>
      </w:r>
      <w:r w:rsidR="001518F5">
        <w:t xml:space="preserve"> </w:t>
      </w:r>
      <w:r w:rsidR="00BE620C">
        <w:t xml:space="preserve">otvoren račun </w:t>
      </w:r>
      <w:r w:rsidR="001518F5">
        <w:t xml:space="preserve">i to </w:t>
      </w:r>
      <w:r w:rsidR="00BE620C">
        <w:t xml:space="preserve">u </w:t>
      </w:r>
      <w:r w:rsidR="000361DB">
        <w:t>Raiffeisenbank Austria</w:t>
      </w:r>
      <w:r w:rsidR="002554FD">
        <w:t xml:space="preserve"> </w:t>
      </w:r>
      <w:r w:rsidR="00D257C0">
        <w:t xml:space="preserve">d.d. </w:t>
      </w:r>
      <w:r w:rsidR="00B84B6D" w:rsidRPr="00EF3F9E">
        <w:t xml:space="preserve">kao </w:t>
      </w:r>
      <w:r w:rsidR="00193657" w:rsidRPr="00EF3F9E">
        <w:t xml:space="preserve">i da </w:t>
      </w:r>
      <w:r w:rsidR="00055929">
        <w:t>nema</w:t>
      </w:r>
      <w:r w:rsidR="00193657" w:rsidRPr="00EF3F9E">
        <w:t xml:space="preserve"> zaplijenjen</w:t>
      </w:r>
      <w:r w:rsidR="00055929">
        <w:t>ih</w:t>
      </w:r>
      <w:r w:rsidR="00D257C0">
        <w:t xml:space="preserve"> sredst</w:t>
      </w:r>
      <w:r w:rsidR="00055929">
        <w:t>a</w:t>
      </w:r>
      <w:r w:rsidR="00193657" w:rsidRPr="00EF3F9E">
        <w:t>va na ime predujma za namire</w:t>
      </w:r>
      <w:r w:rsidR="00D257C0">
        <w:t xml:space="preserve">nje troškova stečajnog postupka. 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0361DB">
        <w:t>19</w:t>
      </w:r>
      <w:r w:rsidR="00131DF8">
        <w:t xml:space="preserve">. </w:t>
      </w:r>
      <w:r w:rsidR="000361DB">
        <w:t>siječnja 2017</w:t>
      </w:r>
      <w:r>
        <w:t xml:space="preserve">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oglasom određenom roku, </w:t>
      </w:r>
      <w:r w:rsidRPr="00131DF8">
        <w:t xml:space="preserve">te da iz potvrde Financijske agencije od </w:t>
      </w:r>
      <w:r w:rsidR="002554FD">
        <w:t>2</w:t>
      </w:r>
      <w:r w:rsidR="000361DB">
        <w:t>7</w:t>
      </w:r>
      <w:r w:rsidRPr="00131DF8">
        <w:t xml:space="preserve">. </w:t>
      </w:r>
      <w:r w:rsidR="00055929">
        <w:t xml:space="preserve">ožujka </w:t>
      </w:r>
      <w:r w:rsidRPr="00131DF8">
        <w:t>201</w:t>
      </w:r>
      <w:r w:rsidR="00D93CA6">
        <w:t>7</w:t>
      </w:r>
      <w:r w:rsidRPr="00131DF8">
        <w:t xml:space="preserve">. proizlazi da je račun dužnika </w:t>
      </w:r>
      <w:r w:rsidR="00EE0861">
        <w:t xml:space="preserve">i dalje u blokadi zbog neizvršenih osnova za plaćanje </w:t>
      </w:r>
      <w:r w:rsidR="00EF3F9E">
        <w:t xml:space="preserve">u iznosu od </w:t>
      </w:r>
      <w:r w:rsidR="00766D21">
        <w:t>23.491,33</w:t>
      </w:r>
      <w:r w:rsidR="00EF3F9E">
        <w:t xml:space="preserve"> kuna </w:t>
      </w:r>
      <w:r w:rsidR="00EE0861">
        <w:t xml:space="preserve">u neprekinutom razdoblju od </w:t>
      </w:r>
      <w:r w:rsidR="00766D21">
        <w:t>213</w:t>
      </w:r>
      <w:r w:rsidR="00EF3F9E">
        <w:t xml:space="preserve"> </w:t>
      </w:r>
      <w:r w:rsidR="00EE0861">
        <w:t xml:space="preserve">dana,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FE1568">
        <w:t xml:space="preserve"> 2</w:t>
      </w:r>
      <w:r w:rsidR="000361DB">
        <w:t>7</w:t>
      </w:r>
      <w:r>
        <w:t xml:space="preserve">. </w:t>
      </w:r>
      <w:r w:rsidR="00D257C0">
        <w:t xml:space="preserve">ožujka </w:t>
      </w:r>
      <w:r w:rsidR="0039437A">
        <w:t>2017</w:t>
      </w:r>
      <w:r>
        <w:t xml:space="preserve">.  </w:t>
      </w:r>
    </w:p>
    <w:p w:rsidRDefault="00C81F50" w:rsidP="00C81F50" w:rsidR="00DC7934">
      <w:pPr>
        <w:jc w:val="both"/>
      </w:pPr>
      <w:r w:rsidRPr="00240F6B">
        <w:tab/>
      </w:r>
    </w:p>
    <w:p w:rsidRDefault="00C81F50" w:rsidP="00C81F50" w:rsidR="00C81F50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0361DB" w:rsidP="00766D21" w:rsidR="00430F1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EF3F9E">
        <w:t>Sudski savjetnik</w:t>
      </w:r>
    </w:p>
    <w:p w:rsidRDefault="000361DB" w:rsidP="00766D21" w:rsidR="007E048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4A57">
        <w:t>Krešimir Torbarina</w:t>
      </w:r>
    </w:p>
    <w:p w:rsidRDefault="007E0486" w:rsidP="00055929" w:rsidR="007E0486">
      <w:pPr>
        <w:ind w:firstLine="708" w:left="6372"/>
        <w:jc w:val="right"/>
      </w:pPr>
    </w:p>
    <w:p w:rsidRDefault="00C81F50" w:rsidP="00C5722B" w:rsidR="00EE0861">
      <w:pPr>
        <w:ind w:firstLine="708" w:left="6372"/>
      </w:pPr>
      <w:r w:rsidRPr="00240F6B">
        <w:tab/>
      </w:r>
      <w:r w:rsidRPr="00240F6B">
        <w:tab/>
      </w:r>
      <w:r>
        <w:tab/>
      </w:r>
      <w:r>
        <w:tab/>
      </w:r>
      <w:r>
        <w:tab/>
      </w:r>
    </w:p>
    <w:p w:rsidRDefault="00DC7934" w:rsidP="00DC7934" w:rsidR="00DC7934">
      <w:pPr>
        <w:jc w:val="both"/>
      </w:pPr>
    </w:p>
    <w:p w:rsidRDefault="00DC7934" w:rsidP="00DC7934" w:rsidR="00DC7934">
      <w:pPr>
        <w:jc w:val="both"/>
      </w:pPr>
    </w:p>
    <w:p w:rsidRDefault="00C81F50" w:rsidP="00DC7934" w:rsidR="00C81F50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DC7934" w:rsidR="00C81F50">
      <w:pPr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81F50" w:rsidP="00C81F50" w:rsidR="00C81F50">
      <w:pPr>
        <w:jc w:val="both"/>
      </w:pPr>
    </w:p>
    <w:p w:rsidRDefault="000361DB" w:rsidP="00C81F50" w:rsidR="000361DB">
      <w:pPr>
        <w:jc w:val="both"/>
      </w:pPr>
    </w:p>
    <w:p w:rsidRDefault="008A2FC2" w:rsidP="00C81F50" w:rsidR="008A2FC2">
      <w:pPr>
        <w:jc w:val="both"/>
      </w:pPr>
    </w:p>
    <w:p w:rsidRDefault="00322087" w:rsidP="00962045" w:rsidR="00C81F50">
      <w:pPr>
        <w:jc w:val="both"/>
      </w:pPr>
      <w:r>
        <w:t>DN-a</w:t>
      </w:r>
      <w:r w:rsidR="00C81F50">
        <w:t>: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upravitelju uz potvrdu </w:t>
      </w:r>
      <w:r w:rsidRPr="00B52512">
        <w:rPr>
          <w:bCs/>
        </w:rPr>
        <w:t>i izjavu</w:t>
      </w:r>
      <w:r w:rsidRPr="00B52512">
        <w:t xml:space="preserve"> o imenovanju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dužniku 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FINA, Regionalni centar Split, Podružnica </w:t>
      </w:r>
      <w:r>
        <w:t>Šibenik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ŽDO u </w:t>
      </w:r>
      <w:r>
        <w:t>Šibeniku</w:t>
      </w:r>
      <w:r w:rsidRPr="00B52512">
        <w:t xml:space="preserve">, Građansko-upravnom odjelu 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RH, Ministarstvo financija, Porezna uprava </w:t>
      </w:r>
      <w:r>
        <w:t>Šibenik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Registru ovog suda odmah i po pravomoćnosti rješenja radi provedbe točke </w:t>
      </w:r>
      <w:r>
        <w:t>I</w:t>
      </w:r>
      <w:r w:rsidRPr="00B52512">
        <w:t>V. izreke istog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e-Oglasna ploča suda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Pisarnici ovog suda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U spis </w:t>
      </w:r>
    </w:p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20D2" w:rsidR="000B20D2">
      <w:r>
        <w:separator/>
      </w:r>
    </w:p>
  </w:endnote>
  <w:endnote w:id="0" w:type="continuationSeparator">
    <w:p w:rsidRDefault="000B20D2" w:rsidR="000B20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20D2" w:rsidR="000B20D2">
      <w:r>
        <w:separator/>
      </w:r>
    </w:p>
  </w:footnote>
  <w:footnote w:id="0" w:type="continuationSeparator">
    <w:p w:rsidRDefault="000B20D2" w:rsidR="000B20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E37B9D" w:rsidR="000B20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20D2" w:rsidR="000B20D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E37B9D" w:rsidR="000B20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7A8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B20D2" w:rsidP="00055929" w:rsidR="00055929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766D21">
      <w:t xml:space="preserve">Poslovni broj: 5 </w:t>
    </w:r>
    <w:r w:rsidR="00766D21" w:rsidRPr="008C3132">
      <w:t>St-</w:t>
    </w:r>
    <w:r w:rsidR="00766D21">
      <w:t>1171/16-10</w:t>
    </w:r>
  </w:p>
  <w:p w:rsidRDefault="000B20D2" w:rsidP="000B20D2" w:rsidR="000B20D2">
    <w:pPr>
      <w:pStyle w:val="Zaglavlje"/>
      <w:tabs>
        <w:tab w:pos="4536" w:val="clear"/>
        <w:tab w:pos="9072" w:val="clear"/>
        <w:tab w:pos="6660" w:val="left"/>
      </w:tabs>
    </w:pPr>
  </w:p>
  <w:p w:rsidRDefault="000B20D2" w:rsidP="008C3132" w:rsidR="000B20D2" w:rsidRPr="00BE1154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BC1860" w:rsidR="000B20D2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                Poslovni broj: 5 </w:t>
    </w:r>
    <w:r w:rsidRPr="008C3132">
      <w:t>St-</w:t>
    </w:r>
    <w:r w:rsidR="00766D21">
      <w:t>1171/</w:t>
    </w:r>
    <w:r>
      <w:t>1</w:t>
    </w:r>
    <w:r w:rsidR="00766D21">
      <w:t>6</w:t>
    </w:r>
    <w:r>
      <w:t>-</w:t>
    </w:r>
    <w:r w:rsidR="00766D21"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361DB"/>
    <w:rsid w:val="0004797A"/>
    <w:rsid w:val="00055929"/>
    <w:rsid w:val="00062422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A60E7"/>
    <w:rsid w:val="000B20D2"/>
    <w:rsid w:val="000C6F34"/>
    <w:rsid w:val="000D04CB"/>
    <w:rsid w:val="000E466C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54DBF"/>
    <w:rsid w:val="002554FD"/>
    <w:rsid w:val="0026703A"/>
    <w:rsid w:val="002765A5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5343E"/>
    <w:rsid w:val="003573F1"/>
    <w:rsid w:val="003825AE"/>
    <w:rsid w:val="0038575A"/>
    <w:rsid w:val="00386298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40B05"/>
    <w:rsid w:val="00444914"/>
    <w:rsid w:val="00445D48"/>
    <w:rsid w:val="004647EF"/>
    <w:rsid w:val="00486C2C"/>
    <w:rsid w:val="004A5D4D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70BA5"/>
    <w:rsid w:val="00571AD1"/>
    <w:rsid w:val="005759FC"/>
    <w:rsid w:val="00583030"/>
    <w:rsid w:val="00584E27"/>
    <w:rsid w:val="00591C0E"/>
    <w:rsid w:val="00592BEA"/>
    <w:rsid w:val="00597EAD"/>
    <w:rsid w:val="005B55EC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22809"/>
    <w:rsid w:val="00724163"/>
    <w:rsid w:val="0072570A"/>
    <w:rsid w:val="00742C32"/>
    <w:rsid w:val="00753EDD"/>
    <w:rsid w:val="0075628E"/>
    <w:rsid w:val="00766D21"/>
    <w:rsid w:val="007805A1"/>
    <w:rsid w:val="00785980"/>
    <w:rsid w:val="0079567A"/>
    <w:rsid w:val="00795905"/>
    <w:rsid w:val="007A4827"/>
    <w:rsid w:val="007C0700"/>
    <w:rsid w:val="007C62EB"/>
    <w:rsid w:val="007C6FBF"/>
    <w:rsid w:val="007E0486"/>
    <w:rsid w:val="007E65A6"/>
    <w:rsid w:val="00814233"/>
    <w:rsid w:val="00817A84"/>
    <w:rsid w:val="00821286"/>
    <w:rsid w:val="008355FB"/>
    <w:rsid w:val="008455B6"/>
    <w:rsid w:val="008503D7"/>
    <w:rsid w:val="00861573"/>
    <w:rsid w:val="00862CC5"/>
    <w:rsid w:val="008828D3"/>
    <w:rsid w:val="00894966"/>
    <w:rsid w:val="008A2FC2"/>
    <w:rsid w:val="008A31D0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62045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A01095"/>
    <w:rsid w:val="00A13C19"/>
    <w:rsid w:val="00A241EB"/>
    <w:rsid w:val="00A26896"/>
    <w:rsid w:val="00A366D1"/>
    <w:rsid w:val="00A5296F"/>
    <w:rsid w:val="00A5362F"/>
    <w:rsid w:val="00A61301"/>
    <w:rsid w:val="00A725FD"/>
    <w:rsid w:val="00A73C9A"/>
    <w:rsid w:val="00A83487"/>
    <w:rsid w:val="00A91121"/>
    <w:rsid w:val="00A95955"/>
    <w:rsid w:val="00AA5237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722B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F7AC9"/>
    <w:rsid w:val="00D10636"/>
    <w:rsid w:val="00D20CB7"/>
    <w:rsid w:val="00D21637"/>
    <w:rsid w:val="00D23298"/>
    <w:rsid w:val="00D23BBC"/>
    <w:rsid w:val="00D250F7"/>
    <w:rsid w:val="00D257C0"/>
    <w:rsid w:val="00D30751"/>
    <w:rsid w:val="00D3138D"/>
    <w:rsid w:val="00D36588"/>
    <w:rsid w:val="00D41763"/>
    <w:rsid w:val="00D50226"/>
    <w:rsid w:val="00D51E7B"/>
    <w:rsid w:val="00D7124E"/>
    <w:rsid w:val="00D75141"/>
    <w:rsid w:val="00D77058"/>
    <w:rsid w:val="00D82465"/>
    <w:rsid w:val="00D92DF0"/>
    <w:rsid w:val="00D93CA6"/>
    <w:rsid w:val="00D94D07"/>
    <w:rsid w:val="00D96FA0"/>
    <w:rsid w:val="00DA6554"/>
    <w:rsid w:val="00DC7934"/>
    <w:rsid w:val="00DD0823"/>
    <w:rsid w:val="00DD118B"/>
    <w:rsid w:val="00DD5088"/>
    <w:rsid w:val="00DD56B2"/>
    <w:rsid w:val="00DD5973"/>
    <w:rsid w:val="00DF52BC"/>
    <w:rsid w:val="00E0197B"/>
    <w:rsid w:val="00E0298A"/>
    <w:rsid w:val="00E2239F"/>
    <w:rsid w:val="00E3022A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E1568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7A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7A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7A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7A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7A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7A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7A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7A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7A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7A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1171</izvorni_sadrzaj>
    <derivirana_varijabla naziv="DomainObject.Predmet.Broj_1">1171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St-1171/2016</izvorni_sadrzaj>
    <derivirana_varijabla naziv="DomainObject.Predmet.OznakaBroj_1">St-1171/2016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HOLIDAY FOTO EXPRESS, društvo s ograničenom odgovornošću za fotografske djelatnosti i trgovinu</izvorni_sadrzaj>
    <derivirana_varijabla naziv="DomainObject.Predmet.ProtustrankaFormated_1">  HOLIDAY FOTO EXPRESS, društvo s ograničenom odgovornošću za fotografske djelatnosti i trgovinu</derivirana_varijabla>
  </DomainObject.Predmet.ProtustrankaFormated>
  <DomainObject.Predmet.ProtustrankaFormatedOIB>
    <izvorni_sadrzaj>  HOLIDAY FOTO EXPRESS, društvo s ograničenom odgovornošću za fotografske djelatnosti i trgovinu, OIB 95173894279</izvorni_sadrzaj>
    <derivirana_varijabla naziv="DomainObject.Predmet.ProtustrankaFormatedOIB_1">  HOLIDAY FOTO EXPRESS, društvo s ograničenom odgovornošću za fotografske djelatnosti i trgovinu, OIB 95173894279</derivirana_varijabla>
  </DomainObject.Predmet.ProtustrankaFormatedOIB>
  <DomainObject.Predmet.ProtustrankaFormatedWithAdress>
    <izvorni_sadrzaj> HOLIDAY FOTO EXPRESS, društvo s ograničenom odgovornošću za fotografske djelatnosti i trgovinu, Blata 99, 22211 Vodice</izvorni_sadrzaj>
    <derivirana_varijabla naziv="DomainObject.Predmet.ProtustrankaFormatedWithAdress_1"> HOLIDAY FOTO EXPRESS, društvo s ograničenom odgovornošću za fotografske djelatnosti i trgovinu, Blata 99, 22211 Vodice</derivirana_varijabla>
  </DomainObject.Predmet.ProtustrankaFormatedWithAdress>
  <DomainObject.Predmet.ProtustrankaFormatedWithAdressOIB>
    <izvorni_sadrzaj> HOLIDAY FOTO EXPRESS, društvo s ograničenom odgovornošću za fotografske djelatnosti i trgovinu, OIB 95173894279, Blata 99, 22211 Vodice</izvorni_sadrzaj>
    <derivirana_varijabla naziv="DomainObject.Predmet.ProtustrankaFormatedWithAdressOIB_1"> HOLIDAY FOTO EXPRESS, društvo s ograničenom odgovornošću za fotografske djelatnosti i trgovinu, OIB 95173894279, Blata 99, 22211 Vodice</derivirana_varijabla>
  </DomainObject.Predmet.ProtustrankaFormatedWithAdressOIB>
  <DomainObject.Predmet.ProtustrankaWithAdress>
    <izvorni_sadrzaj>HOLIDAY FOTO EXPRESS, društvo s ograničenom odgovornošću za fotografske djelatnosti i trgovinu Blata 99, 22211 Vodice</izvorni_sadrzaj>
    <derivirana_varijabla naziv="DomainObject.Predmet.ProtustrankaWithAdress_1">HOLIDAY FOTO EXPRESS, društvo s ograničenom odgovornošću za fotografske djelatnosti i trgovinu Blata 99, 22211 Vodice</derivirana_varijabla>
  </DomainObject.Predmet.ProtustrankaWithAdress>
  <DomainObject.Predmet.ProtustrankaWithAdressOIB>
    <izvorni_sadrzaj>HOLIDAY FOTO EXPRESS, društvo s ograničenom odgovornošću za fotografske djelatnosti i trgovinu, OIB 95173894279, Blata 99, 22211 Vodice</izvorni_sadrzaj>
    <derivirana_varijabla naziv="DomainObject.Predmet.ProtustrankaWithAdressOIB_1">HOLIDAY FOTO EXPRESS, društvo s ograničenom odgovornošću za fotografske djelatnosti i trgovinu, OIB 95173894279, Blata 99, 22211 Vodice</derivirana_varijabla>
  </DomainObject.Predmet.ProtustrankaWithAdressOIB>
  <DomainObject.Predmet.ProtustrankaNazivFormated>
    <izvorni_sadrzaj>HOLIDAY FOTO EXPRESS, društvo s ograničenom odgovornošću za fotografske djelatnosti i trgovinu</izvorni_sadrzaj>
    <derivirana_varijabla naziv="DomainObject.Predmet.ProtustrankaNazivFormated_1">HOLIDAY FOTO EXPRESS, društvo s ograničenom odgovornošću za fotografske djelatnosti i trgovinu</derivirana_varijabla>
  </DomainObject.Predmet.ProtustrankaNazivFormated>
  <DomainObject.Predmet.ProtustrankaNazivFormatedOIB>
    <izvorni_sadrzaj>HOLIDAY FOTO EXPRESS, društvo s ograničenom odgovornošću za fotografske djelatnosti i trgovinu, OIB 95173894279</izvorni_sadrzaj>
    <derivirana_varijabla naziv="DomainObject.Predmet.ProtustrankaNazivFormatedOIB_1">HOLIDAY FOTO EXPRESS, društvo s ograničenom odgovornošću za fotografske djelatnosti i trgovinu, OIB 95173894279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HOLIDAY FOTO EXPRESS, društvo s ograničenom odgovornošću za fotografske djelatnosti i trgovinu</item>
    </izvorni_sadrzaj>
    <derivirana_varijabla naziv="DomainObject.Predmet.ProtuStrankaListFormated_1">
      <item>HOLIDAY FOTO EXPRESS, društvo s ograničenom odgovornošću za fotografske djelatnosti i trgovinu</item>
    </derivirana_varijabla>
  </DomainObject.Predmet.ProtuStrankaListFormated>
  <DomainObject.Predmet.ProtuStrankaListFormatedOIB>
    <izvorni_sadrzaj>
      <item>HOLIDAY FOTO EXPRESS, društvo s ograničenom odgovornošću za fotografske djelatnosti i trgovinu, OIB 95173894279</item>
    </izvorni_sadrzaj>
    <derivirana_varijabla naziv="DomainObject.Predmet.ProtuStrankaListFormatedOIB_1">
      <item>HOLIDAY FOTO EXPRESS, društvo s ograničenom odgovornošću za fotografske djelatnosti i trgovinu, OIB 95173894279</item>
    </derivirana_varijabla>
  </DomainObject.Predmet.ProtuStrankaListFormatedOIB>
  <DomainObject.Predmet.ProtuStrankaListFormatedWithAdress>
    <izvorni_sadrzaj>
      <item>HOLIDAY FOTO EXPRESS, društvo s ograničenom odgovornošću za fotografske djelatnosti i trgovinu, Blata 99, 22211 Vodice</item>
    </izvorni_sadrzaj>
    <derivirana_varijabla naziv="DomainObject.Predmet.ProtuStrankaListFormatedWithAdress_1">
      <item>HOLIDAY FOTO EXPRESS, društvo s ograničenom odgovornošću za fotografske djelatnosti i trgovinu, Blata 99, 22211 Vodice</item>
    </derivirana_varijabla>
  </DomainObject.Predmet.ProtuStrankaListFormatedWithAdress>
  <DomainObject.Predmet.ProtuStrankaListFormatedWithAdressOIB>
    <izvorni_sadrzaj>
      <item>HOLIDAY FOTO EXPRESS, društvo s ograničenom odgovornošću za fotografske djelatnosti i trgovinu, OIB 95173894279, Blata 99, 22211 Vodice</item>
    </izvorni_sadrzaj>
    <derivirana_varijabla naziv="DomainObject.Predmet.ProtuStrankaListFormatedWithAdressOIB_1">
      <item>HOLIDAY FOTO EXPRESS, društvo s ograničenom odgovornošću za fotografske djelatnosti i trgovinu, OIB 95173894279, Blata 99, 22211 Vodice</item>
    </derivirana_varijabla>
  </DomainObject.Predmet.ProtuStrankaListFormatedWithAdressOIB>
  <DomainObject.Predmet.ProtuStrankaListNazivFormated>
    <izvorni_sadrzaj>
      <item>HOLIDAY FOTO EXPRESS, društvo s ograničenom odgovornošću za fotografske djelatnosti i trgovinu</item>
    </izvorni_sadrzaj>
    <derivirana_varijabla naziv="DomainObject.Predmet.ProtuStrankaListNazivFormated_1">
      <item>HOLIDAY FOTO EXPRESS, društvo s ograničenom odgovornošću za fotografske djelatnosti i trgovinu</item>
    </derivirana_varijabla>
  </DomainObject.Predmet.ProtuStrankaListNazivFormated>
  <DomainObject.Predmet.ProtuStrankaListNazivFormatedOIB>
    <izvorni_sadrzaj>
      <item>HOLIDAY FOTO EXPRESS, društvo s ograničenom odgovornošću za fotografske djelatnosti i trgovinu, OIB 95173894279</item>
    </izvorni_sadrzaj>
    <derivirana_varijabla naziv="DomainObject.Predmet.ProtuStrankaListNazivFormatedOIB_1">
      <item>HOLIDAY FOTO EXPRESS, društvo s ograničenom odgovornošću za fotografske djelatnosti i trgovinu, OIB 95173894279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HOLIDAY FOTO EXPRESS, društvo s ograničenom odgovornošću za fotografske djelatnosti i trgovinu</izvorni_sadrzaj>
    <derivirana_varijabla naziv="DomainObject.Predmet.ProtustrankaIDrugi_1">HOLIDAY FOTO EXPRESS, društvo s ograničenom odgovornošću za fotografske djelatnosti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HOLIDAY FOTO EXPRESS, društvo s ograničenom odgovornošću za fotografske djelatnosti i trgovinu, OIB 95173894279, Blata 99, 22211 Vodice</izvorni_sadrzaj>
    <derivirana_varijabla naziv="DomainObject.Predmet.ProtustrankaIDrugiAdressOIB_1">HOLIDAY FOTO EXPRESS, društvo s ograničenom odgovornošću za fotografske djelatnosti i trgovinu, OIB 95173894279, Blata 99,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HOLIDAY FOTO EXPRESS, društvo s ograničenom odgovornošću za fotografske djelatnosti i trgovinu</item>
    </izvorni_sadrzaj>
    <derivirana_varijabla naziv="DomainObject.Predmet.SudioniciListNaziv_1">
      <item>FINA - Podružnica Šibenik</item>
      <item>HOLIDAY FOTO EXPRESS, društvo s ograničenom odgovornošću za fotografske djelatnosti i trgovinu</item>
    </derivirana_varijabla>
  </DomainObject.Predmet.SudioniciListNaziv>
  <DomainObject.Predmet.SudioniciListAdressOIB>
    <izvorni_sadrzaj>
      <item>FINA - Podružnica Šibenik, OIB 85821130368, Perivoj L. Marune 1,22000 Šibenik</item>
      <item>HOLIDAY FOTO EXPRESS, društvo s ograničenom odgovornošću za fotografske djelatnosti i trgovinu, OIB 95173894279, Blata 99,22211 Vodice</item>
    </izvorni_sadrzaj>
    <derivirana_varijabla naziv="DomainObject.Predmet.SudioniciListAdressOIB_1">
      <item>FINA - Podružnica Šibenik, OIB 85821130368, Perivoj L. Marune 1,22000 Šibenik</item>
      <item>HOLIDAY FOTO EXPRESS, društvo s ograničenom odgovornošću za fotografske djelatnosti i trgovinu, OIB 95173894279, Blata 99,22211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95173894279</item>
    </izvorni_sadrzaj>
    <derivirana_varijabla naziv="DomainObject.Predmet.SudioniciListNazivOIB_1">
      <item>, OIB 85821130368</item>
      <item>, OIB 95173894279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149772-B2DB-4DD0-B5BE-C28E7D2CCB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1001</properties:Words>
  <properties:Characters>5411</properties:Characters>
  <properties:Lines>126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2017-03-27T12:56:00Z</dcterms:created>
  <dc:creator>Administrator</dc:creator>
  <cp:lastModifiedBy>Krešimir Torbarina</cp:lastModifiedBy>
  <cp:lastPrinted>2017-03-27T12:56:00Z</cp:lastPrinted>
  <dcterms:modified xmlns:xsi="http://www.w3.org/2001/XMLSchema-instance" xsi:type="dcterms:W3CDTF">2017-03-27T12:58:00Z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