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974c" w14:paraId="600974c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2C0980">
        <w:t>2455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2C0980">
        <w:t xml:space="preserve">SANBEL GORICA j.d.o.o. za usluge, Zagreb </w:t>
      </w:r>
      <w:proofErr w:type="spellStart"/>
      <w:r w:rsidR="002C0980">
        <w:t>Karamanov</w:t>
      </w:r>
      <w:proofErr w:type="spellEnd"/>
      <w:r w:rsidR="002C0980">
        <w:t xml:space="preserve"> prilaz 1, MBS:</w:t>
      </w:r>
      <w:r w:rsidR="002C0980" w:rsidRPr="002C0980">
        <w:t xml:space="preserve"> 080966059</w:t>
      </w:r>
      <w:r w:rsidR="002C0980">
        <w:t xml:space="preserve"> </w:t>
      </w:r>
      <w:r w:rsidR="007A4704">
        <w:t>,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2C0980" w:rsidRPr="002C0980">
        <w:t>91534594976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2C0980">
        <w:t>18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bookmarkStart w:name="_GoBack" w:id="0"/>
      <w:bookmarkEnd w:id="0"/>
      <w:r w:rsidR="002C0980">
        <w:t xml:space="preserve">SANBEL GORICA j.d.o.o. za usluge, Zagreb </w:t>
      </w:r>
      <w:proofErr w:type="spellStart"/>
      <w:r w:rsidR="002C0980">
        <w:t>Karamanov</w:t>
      </w:r>
      <w:proofErr w:type="spellEnd"/>
      <w:r w:rsidR="002C0980">
        <w:t xml:space="preserve"> prilaz 1, MBS:</w:t>
      </w:r>
      <w:r w:rsidR="002C0980" w:rsidRPr="002C0980">
        <w:t xml:space="preserve"> 080966059</w:t>
      </w:r>
      <w:r w:rsidR="002C0980">
        <w:t xml:space="preserve"> , OIB: </w:t>
      </w:r>
      <w:r w:rsidR="002C0980" w:rsidRPr="002C0980">
        <w:t>91534594976</w:t>
      </w:r>
      <w:r w:rsidR="007A4704">
        <w:t xml:space="preserve">, </w:t>
      </w:r>
      <w:r w:rsidR="00E96274">
        <w:t xml:space="preserve"> </w:t>
      </w:r>
      <w:r>
        <w:t xml:space="preserve">iznosi </w:t>
      </w:r>
      <w:r w:rsidR="002C0980">
        <w:t>5.857,95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2C0980">
        <w:t xml:space="preserve">Sandra </w:t>
      </w:r>
      <w:proofErr w:type="spellStart"/>
      <w:r w:rsidR="002C0980">
        <w:t>Belančić</w:t>
      </w:r>
      <w:proofErr w:type="spellEnd"/>
      <w:r w:rsidR="002C0980">
        <w:t>, Zagreb, Marije Jurić-Zagorke 7, OIB: 96198172342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2C0980">
        <w:t>2455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C0980">
        <w:t>18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A94" w:rsidR="003F6A94">
      <w:r>
        <w:separator/>
      </w:r>
    </w:p>
  </w:endnote>
  <w:endnote w:id="0" w:type="continuationSeparator">
    <w:p w:rsidRDefault="003F6A94" w:rsidR="003F6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A94" w:rsidR="003F6A94">
      <w:r>
        <w:separator/>
      </w:r>
    </w:p>
  </w:footnote>
  <w:footnote w:id="0" w:type="continuationSeparator">
    <w:p w:rsidRDefault="003F6A94" w:rsidR="003F6A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6A94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94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3F6A94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537E3"/>
    <w:rsid w:val="001633C6"/>
    <w:rsid w:val="001E2A5E"/>
    <w:rsid w:val="00277B0A"/>
    <w:rsid w:val="0029450B"/>
    <w:rsid w:val="002C0980"/>
    <w:rsid w:val="002F0827"/>
    <w:rsid w:val="0038694B"/>
    <w:rsid w:val="003F6A94"/>
    <w:rsid w:val="00456F2E"/>
    <w:rsid w:val="004A7E9D"/>
    <w:rsid w:val="004B20F5"/>
    <w:rsid w:val="0053027B"/>
    <w:rsid w:val="00562EF0"/>
    <w:rsid w:val="005E2EDF"/>
    <w:rsid w:val="0061797B"/>
    <w:rsid w:val="00640544"/>
    <w:rsid w:val="00642930"/>
    <w:rsid w:val="00664A3D"/>
    <w:rsid w:val="006E7E78"/>
    <w:rsid w:val="007121C9"/>
    <w:rsid w:val="00740467"/>
    <w:rsid w:val="00763E88"/>
    <w:rsid w:val="007803BC"/>
    <w:rsid w:val="007A4704"/>
    <w:rsid w:val="008038E2"/>
    <w:rsid w:val="00817DE4"/>
    <w:rsid w:val="00933FA5"/>
    <w:rsid w:val="00935CE2"/>
    <w:rsid w:val="00A1696D"/>
    <w:rsid w:val="00A22FCB"/>
    <w:rsid w:val="00A55872"/>
    <w:rsid w:val="00A6538B"/>
    <w:rsid w:val="00A70D3D"/>
    <w:rsid w:val="00B73063"/>
    <w:rsid w:val="00CE2C0A"/>
    <w:rsid w:val="00D3502B"/>
    <w:rsid w:val="00D45ABA"/>
    <w:rsid w:val="00D74DD4"/>
    <w:rsid w:val="00D86DA7"/>
    <w:rsid w:val="00DA5371"/>
    <w:rsid w:val="00E07C22"/>
    <w:rsid w:val="00E312AF"/>
    <w:rsid w:val="00E96274"/>
    <w:rsid w:val="00EB0A61"/>
    <w:rsid w:val="00EB3602"/>
    <w:rsid w:val="00EF565E"/>
    <w:rsid w:val="00FA0747"/>
    <w:rsid w:val="00FC57C1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2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12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2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2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2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2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12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2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2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2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St-2455/2016-3</izvorni_sadrzaj>
    <derivirana_varijabla naziv="DomainObject.Oznaka_1">St-2455/2016-3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2455</izvorni_sadrzaj>
    <derivirana_varijabla naziv="DomainObject.Predmet.Broj_1">2455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St-2455/2016</izvorni_sadrzaj>
    <derivirana_varijabla naziv="DomainObject.Predmet.OznakaBroj_1">St-2455/2016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SANBEL GORICA j.d.o.o. za usluge</izvorni_sadrzaj>
    <derivirana_varijabla naziv="DomainObject.Predmet.ProtustrankaFormated_1">  SANBEL GORICA j.d.o.o. za usluge</derivirana_varijabla>
  </DomainObject.Predmet.ProtustrankaFormated>
  <DomainObject.Predmet.ProtustrankaFormatedOIB>
    <izvorni_sadrzaj>  SANBEL GORICA j.d.o.o. za usluge, OIB 91534594976</izvorni_sadrzaj>
    <derivirana_varijabla naziv="DomainObject.Predmet.ProtustrankaFormatedOIB_1">  SANBEL GORICA j.d.o.o. za usluge, OIB 91534594976</derivirana_varijabla>
  </DomainObject.Predmet.ProtustrankaFormatedOIB>
  <DomainObject.Predmet.ProtustrankaFormatedWithAdress>
    <izvorni_sadrzaj> SANBEL GORICA j.d.o.o. za usluge, Karamanov prilaz 1, 10000 Zagreb</izvorni_sadrzaj>
    <derivirana_varijabla naziv="DomainObject.Predmet.ProtustrankaFormatedWithAdress_1"> SANBEL GORICA j.d.o.o. za usluge, Karamanov prilaz 1, 10000 Zagreb</derivirana_varijabla>
  </DomainObject.Predmet.ProtustrankaFormatedWithAdress>
  <DomainObject.Predmet.ProtustrankaFormatedWithAdressOIB>
    <izvorni_sadrzaj> SANBEL GORICA j.d.o.o. za usluge, OIB 91534594976, Karamanov prilaz 1, 10000 Zagreb</izvorni_sadrzaj>
    <derivirana_varijabla naziv="DomainObject.Predmet.ProtustrankaFormatedWithAdressOIB_1"> SANBEL GORICA j.d.o.o. za usluge, OIB 91534594976, Karamanov prilaz 1, 10000 Zagreb</derivirana_varijabla>
  </DomainObject.Predmet.ProtustrankaFormatedWithAdressOIB>
  <DomainObject.Predmet.ProtustrankaWithAdress>
    <izvorni_sadrzaj>SANBEL GORICA j.d.o.o. za usluge Karamanov prilaz 1, 10000 Zagreb</izvorni_sadrzaj>
    <derivirana_varijabla naziv="DomainObject.Predmet.ProtustrankaWithAdress_1">SANBEL GORICA j.d.o.o. za usluge Karamanov prilaz 1, 10000 Zagreb</derivirana_varijabla>
  </DomainObject.Predmet.ProtustrankaWithAdress>
  <DomainObject.Predmet.ProtustrankaWithAdressOIB>
    <izvorni_sadrzaj>SANBEL GORICA j.d.o.o. za usluge, OIB 91534594976, Karamanov prilaz 1, 10000 Zagreb</izvorni_sadrzaj>
    <derivirana_varijabla naziv="DomainObject.Predmet.ProtustrankaWithAdressOIB_1">SANBEL GORICA j.d.o.o. za usluge, OIB 91534594976, Karamanov prilaz 1, 10000 Zagreb</derivirana_varijabla>
  </DomainObject.Predmet.ProtustrankaWithAdressOIB>
  <DomainObject.Predmet.ProtustrankaNazivFormated>
    <izvorni_sadrzaj>SANBEL GORICA j.d.o.o. za usluge</izvorni_sadrzaj>
    <derivirana_varijabla naziv="DomainObject.Predmet.ProtustrankaNazivFormated_1">SANBEL GORICA j.d.o.o. za usluge</derivirana_varijabla>
  </DomainObject.Predmet.ProtustrankaNazivFormated>
  <DomainObject.Predmet.ProtustrankaNazivFormatedOIB>
    <izvorni_sadrzaj>SANBEL GORICA j.d.o.o. za usluge, OIB 91534594976</izvorni_sadrzaj>
    <derivirana_varijabla naziv="DomainObject.Predmet.ProtustrankaNazivFormatedOIB_1">SANBEL GORICA j.d.o.o. za usluge, OIB 91534594976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SANBEL GORICA j.d.o.o. za usluge</item>
    </izvorni_sadrzaj>
    <derivirana_varijabla naziv="DomainObject.Predmet.ProtuStrankaListFormated_1">
      <item>SANBEL GORICA j.d.o.o. za usluge</item>
    </derivirana_varijabla>
  </DomainObject.Predmet.ProtuStrankaListFormated>
  <DomainObject.Predmet.ProtuStrankaListFormatedOIB>
    <izvorni_sadrzaj>
      <item>SANBEL GORICA j.d.o.o. za usluge, OIB 91534594976</item>
    </izvorni_sadrzaj>
    <derivirana_varijabla naziv="DomainObject.Predmet.ProtuStrankaListFormatedOIB_1">
      <item>SANBEL GORICA j.d.o.o. za usluge, OIB 91534594976</item>
    </derivirana_varijabla>
  </DomainObject.Predmet.ProtuStrankaListFormatedOIB>
  <DomainObject.Predmet.ProtuStrankaListFormatedWithAdress>
    <izvorni_sadrzaj>
      <item>SANBEL GORICA j.d.o.o. za usluge, Karamanov prilaz 1, 10000 Zagreb</item>
    </izvorni_sadrzaj>
    <derivirana_varijabla naziv="DomainObject.Predmet.ProtuStrankaListFormatedWithAdress_1">
      <item>SANBEL GORICA j.d.o.o. za usluge, Karamanov prilaz 1, 10000 Zagreb</item>
    </derivirana_varijabla>
  </DomainObject.Predmet.ProtuStrankaListFormatedWithAdress>
  <DomainObject.Predmet.ProtuStrankaListFormatedWithAdressOIB>
    <izvorni_sadrzaj>
      <item>SANBEL GORICA j.d.o.o. za usluge, OIB 91534594976, Karamanov prilaz 1, 10000 Zagreb</item>
    </izvorni_sadrzaj>
    <derivirana_varijabla naziv="DomainObject.Predmet.ProtuStrankaListFormatedWithAdressOIB_1">
      <item>SANBEL GORICA j.d.o.o. za usluge, OIB 91534594976, Karamanov prilaz 1, 10000 Zagreb</item>
    </derivirana_varijabla>
  </DomainObject.Predmet.ProtuStrankaListFormatedWithAdressOIB>
  <DomainObject.Predmet.ProtuStrankaListNazivFormated>
    <izvorni_sadrzaj>
      <item>SANBEL GORICA j.d.o.o. za usluge</item>
    </izvorni_sadrzaj>
    <derivirana_varijabla naziv="DomainObject.Predmet.ProtuStrankaListNazivFormated_1">
      <item>SANBEL GORICA j.d.o.o. za usluge</item>
    </derivirana_varijabla>
  </DomainObject.Predmet.ProtuStrankaListNazivFormated>
  <DomainObject.Predmet.ProtuStrankaListNazivFormatedOIB>
    <izvorni_sadrzaj>
      <item>SANBEL GORICA j.d.o.o. za usluge, OIB 91534594976</item>
    </izvorni_sadrzaj>
    <derivirana_varijabla naziv="DomainObject.Predmet.ProtuStrankaListNazivFormatedOIB_1">
      <item>SANBEL GORICA j.d.o.o. za usluge, OIB 91534594976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St-2455/2016-3</izvorni_sadrzaj>
    <derivirana_varijabla naziv="DomainObject.PoslovniBrojDokumenta_1">St-2455/2016-3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SANBEL GORICA j.d.o.o. za usluge</izvorni_sadrzaj>
    <derivirana_varijabla naziv="DomainObject.Predmet.ProtustrankaIDrugi_1">SANBEL GORICA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SANBEL GORICA j.d.o.o. za usluge, OIB 91534594976, Karamanov prilaz 1, 10000 Zagreb</izvorni_sadrzaj>
    <derivirana_varijabla naziv="DomainObject.Predmet.ProtustrankaIDrugiAdressOIB_1">SANBEL GORICA j.d.o.o. za usluge, OIB 91534594976, Karamanov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SANBEL GORICA j.d.o.o. za usluge</item>
      <item>FINA Regionalni centar Zagreb</item>
    </izvorni_sadrzaj>
    <derivirana_varijabla naziv="DomainObject.Predmet.SudioniciListNaziv_1">
      <item>SANBEL GORICA j.d.o.o. za usluge</item>
      <item>FINA Regionalni centar Zagreb</item>
    </derivirana_varijabla>
  </DomainObject.Predmet.SudioniciListNaziv>
  <DomainObject.Predmet.SudioniciListAdressOIB>
    <izvorni_sadrzaj>
      <item>SANBEL GORICA j.d.o.o. za usluge, OIB 91534594976, Karamanov prilaz 1,10000 Zagreb</item>
      <item>FINA Regionalni centar Zagreb, OIB 85821130368, Trg svibanjskih žrtava 1995. br. 1,10000 Zagreb</item>
    </izvorni_sadrzaj>
    <derivirana_varijabla naziv="DomainObject.Predmet.SudioniciListAdressOIB_1">
      <item>SANBEL GORICA j.d.o.o. za usluge, OIB 91534594976, Karamanov prilaz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91534594976</item>
      <item>, OIB 85821130368</item>
    </izvorni_sadrzaj>
    <derivirana_varijabla naziv="DomainObject.Predmet.SudioniciListNazivOIB_1">
      <item>, OIB 91534594976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1952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2016-10-18T08:56:00Z</dcterms:created>
  <dc:creator>Snježana Markotić Jurić</dc:creator>
  <cp:lastModifiedBy>Snježana Markotić Jurić</cp:lastModifiedBy>
  <cp:lastPrinted>2016-10-18T08:56:00Z</cp:lastPrinted>
  <dcterms:modified xmlns:xsi="http://www.w3.org/2001/XMLSchema-instance" xsi:type="dcterms:W3CDTF">2016-10-18T10:16:00Z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St-2455/2016-3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