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733a" w14:paraId="909733a" w:rsidRDefault="00AE649C" w:rsidP="000F6E7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E33798" w:rsidP="000F6E72" w:rsidR="00AE649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F6E72">
        <w:t>REPUBLIKA HRVATSKA</w:t>
      </w:r>
    </w:p>
    <w:p w:rsidRDefault="000F6E72" w:rsidP="000F6E72" w:rsidR="000F6E72">
      <w:pPr>
        <w:pStyle w:val="Bezproreda"/>
      </w:pPr>
      <w:r>
        <w:t>TRGOVAČKI SUD U VARAŽDINU</w:t>
      </w:r>
    </w:p>
    <w:p w:rsidRDefault="000F6E72" w:rsidP="000F6E72" w:rsidR="000F6E72">
      <w:pPr>
        <w:pStyle w:val="Bezproreda"/>
      </w:pPr>
      <w:r>
        <w:t>42000 Varaždin, Ul. braće Radić 2</w:t>
      </w:r>
    </w:p>
    <w:p w:rsidRDefault="000F6E72" w:rsidP="000F6E72" w:rsidR="000F6E72">
      <w:pPr>
        <w:pStyle w:val="Bezproreda"/>
      </w:pPr>
    </w:p>
    <w:p w:rsidRDefault="000F6E72" w:rsidP="000F6E72" w:rsidR="000F6E72">
      <w:pPr>
        <w:jc w:val="both"/>
      </w:pPr>
      <w:r>
        <w:tab/>
      </w:r>
      <w:r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 </w:t>
      </w:r>
      <w:r>
        <w:t>UDRUGA „ZA BOLJE SUTRA“, OIB 68550317476, Kolodvorska 4, Kotoriba</w:t>
      </w:r>
      <w:r>
        <w:t xml:space="preserve">, dana </w:t>
      </w:r>
      <w:r>
        <w:t>9. veljače</w:t>
      </w:r>
      <w:r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0F6E72" w:rsidP="000F6E72" w:rsidR="000F6E72">
      <w:pPr>
        <w:jc w:val="center"/>
      </w:pPr>
    </w:p>
    <w:p w:rsidRDefault="000F6E72" w:rsidP="000F6E72" w:rsidR="000F6E72">
      <w:pPr>
        <w:jc w:val="center"/>
      </w:pPr>
      <w:r>
        <w:t>OGLAS</w:t>
      </w:r>
    </w:p>
    <w:p w:rsidRDefault="000F6E72" w:rsidP="000F6E72" w:rsidR="000F6E72"/>
    <w:p w:rsidRDefault="000F6E72" w:rsidP="000F6E72" w:rsidR="000F6E72">
      <w:pPr>
        <w:jc w:val="both"/>
      </w:pPr>
      <w:r>
        <w:t>I/</w:t>
      </w:r>
      <w:r>
        <w:tab/>
        <w:t xml:space="preserve">Utvrđuje se da ukupni iznos evidentiranog duga dužnika UDRUGA „ZA BOLJE SUTRA“, OIB 68550317476, Kolodvorska 4, Kotoriba, iznosi </w:t>
      </w:r>
      <w:r>
        <w:t>11.319,51</w:t>
      </w:r>
      <w:r>
        <w:t xml:space="preserve"> kn.</w:t>
      </w:r>
    </w:p>
    <w:p w:rsidRDefault="000F6E72" w:rsidP="000F6E72" w:rsidR="000F6E72">
      <w:pPr>
        <w:jc w:val="both"/>
      </w:pPr>
    </w:p>
    <w:p w:rsidRDefault="000F6E72" w:rsidP="000F6E72" w:rsidR="000F6E72">
      <w:pPr>
        <w:jc w:val="both"/>
      </w:pPr>
      <w:r>
        <w:t>II/</w:t>
      </w:r>
      <w:r>
        <w:tab/>
        <w:t xml:space="preserve"> Poziva se predsjednik udruge dužnika, Damir Ignac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0F6E72" w:rsidP="000F6E72" w:rsidR="000F6E72">
      <w:pPr>
        <w:jc w:val="both"/>
      </w:pPr>
    </w:p>
    <w:p w:rsidRDefault="000F6E72" w:rsidP="000F6E72" w:rsidR="000F6E72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F6E72" w:rsidP="000F6E72" w:rsidR="000F6E72"/>
    <w:p w:rsidRDefault="000F6E72" w:rsidP="000F6E72" w:rsidR="000F6E72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F6E72" w:rsidP="000F6E72" w:rsidR="000F6E72">
      <w:pPr>
        <w:jc w:val="both"/>
        <w:rPr>
          <w:color w:val="000000"/>
        </w:rPr>
      </w:pPr>
      <w:r>
        <w:tab/>
      </w:r>
    </w:p>
    <w:p w:rsidRDefault="000F6E72" w:rsidP="000F6E72" w:rsidR="000F6E72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0F6E72" w:rsidP="000F6E72" w:rsidR="000F6E72">
      <w:pPr>
        <w:jc w:val="both"/>
      </w:pPr>
    </w:p>
    <w:p w:rsidRDefault="000F6E72" w:rsidP="000F6E72" w:rsidR="000F6E72">
      <w:pPr>
        <w:jc w:val="center"/>
      </w:pPr>
      <w:r>
        <w:t xml:space="preserve">U Varaždinu </w:t>
      </w:r>
      <w:r>
        <w:t xml:space="preserve">9. veljače </w:t>
      </w:r>
      <w:r>
        <w:t xml:space="preserve"> 2016.</w:t>
      </w:r>
    </w:p>
    <w:p w:rsidRDefault="000F6E72" w:rsidP="000F6E72" w:rsidR="000F6E72">
      <w:pPr>
        <w:jc w:val="both"/>
      </w:pPr>
    </w:p>
    <w:p w:rsidRDefault="000F6E72" w:rsidP="000F6E72" w:rsidR="000F6E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F6E72" w:rsidP="000F6E72" w:rsidR="000F6E72"/>
    <w:p w:rsidRDefault="000F6E72" w:rsidP="000F6E72" w:rsidR="000F6E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>
        <w:t>, v.r.</w:t>
      </w:r>
    </w:p>
    <w:p w:rsidRDefault="000F6E72" w:rsidP="000F6E72" w:rsidR="000F6E72" w:rsidRPr="00B76F3C">
      <w:pPr>
        <w:pStyle w:val="Bezproreda"/>
      </w:pPr>
    </w:p>
    <w:p w:rsidRDefault="00EA1C6D" w:rsidP="000F6E72" w:rsidR="00DA0242">
      <w:pPr>
        <w:pStyle w:val="SudSjedite"/>
      </w:pPr>
      <w:r>
        <w:tab/>
      </w:r>
    </w:p>
    <w:sectPr w:rsidSect="000F6E72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E72" w:rsidP="000F6E72" w:rsidR="008333A9">
    <w:pPr>
      <w:pStyle w:val="Bezproreda"/>
      <w:jc w:val="right"/>
    </w:pPr>
    <w:r>
      <w:rPr>
        <w:rStyle w:val="PozadinaSvijetloCrvena"/>
        <w:shd w:fill="auto" w:color="auto" w:val="clear"/>
      </w:rPr>
      <w:t>Poslovni broj: ST-1064/15-4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E7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79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F6E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F6E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8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St-1064/2015-4</izvorni_sadrzaj>
    <derivirana_varijabla naziv="DomainObject.Oznaka_1">St-1064/2015-4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"ZA BOLJE SUTRA" zastupanog po punomoćniku Damir Ignac</izvorni_sadrzaj>
    <derivirana_varijabla naziv="DomainObject.Predmet.ProtustrankaFormated_1">  UDRUGA "ZA BOLJE SUTRA" zastupanog po punomoćniku Damir Ignac</derivirana_varijabla>
  </DomainObject.Predmet.ProtustrankaFormated>
  <DomainObject.Predmet.ProtustrankaFormatedOIB>
    <izvorni_sadrzaj>  UDRUGA "ZA BOLJE SUTRA", OIB 68550317476 zastupanog po punomoćniku Damir Ignac</izvorni_sadrzaj>
    <derivirana_varijabla naziv="DomainObject.Predmet.ProtustrankaFormatedOIB_1">  UDRUGA "ZA BOLJE SUTRA", OIB 68550317476 zastupanog po punomoćniku Damir Ignac</derivirana_varijabla>
  </DomainObject.Predmet.ProtustrankaFormatedOIB>
  <DomainObject.Predmet.ProtustrankaFormatedWithAdress>
    <izvorni_sadrzaj> UDRUGA "ZA BOLJE SUTRA", Kolodvorska 4, 40320 Kotoriba zastupanog po punomoćniku Damir Ignac</izvorni_sadrzaj>
    <derivirana_varijabla naziv="DomainObject.Predmet.ProtustrankaFormatedWithAdress_1"> UDRUGA "ZA BOLJE SUTRA", Kolodvorska 4, 40320 Kotoriba zastupanog po punomoćniku Damir Ignac</derivirana_varijabla>
  </DomainObject.Predmet.ProtustrankaFormatedWithAdress>
  <DomainObject.Predmet.ProtustrankaFormatedWithAdressOIB>
    <izvorni_sadrzaj> UDRUGA "ZA BOLJE SUTRA", OIB 68550317476, Kolodvorska 4, 40320 Kotoriba zastupanog po punomoćniku Damir Ignac</izvorni_sadrzaj>
    <derivirana_varijabla naziv="DomainObject.Predmet.ProtustrankaFormatedWithAdressOIB_1"> UDRUGA "ZA BOLJE SUTRA", OIB 68550317476, Kolodvorska 4, 40320 Kotoriba zastupanog po punomoćniku Damir Ignac</derivirana_varijabla>
  </DomainObject.Predmet.ProtustrankaFormatedWithAdressOIB>
  <DomainObject.Predmet.ProtustrankaWithAdress>
    <izvorni_sadrzaj>UDRUGA "ZA BOLJE SUTRA" Kolodvorska 4, 40320 Kotoriba</izvorni_sadrzaj>
    <derivirana_varijabla naziv="DomainObject.Predmet.ProtustrankaWithAdress_1">UDRUGA "ZA BOLJE SUTRA" Kolodvorska 4, 40320 Kotoriba</derivirana_varijabla>
  </DomainObject.Predmet.ProtustrankaWithAdress>
  <DomainObject.Predmet.ProtustrankaWithAdressOIB>
    <izvorni_sadrzaj>UDRUGA "ZA BOLJE SUTRA", OIB 68550317476, Kolodvorska 4, 40320 Kotoriba</izvorni_sadrzaj>
    <derivirana_varijabla naziv="DomainObject.Predmet.ProtustrankaWithAdressOIB_1">UDRUGA "ZA BOLJE SUTRA", OIB 68550317476, Kolodvorska 4, 40320 Kotoriba</derivirana_varijabla>
  </DomainObject.Predmet.ProtustrankaWithAdressOIB>
  <DomainObject.Predmet.ProtustrankaNazivFormated>
    <izvorni_sadrzaj>UDRUGA "ZA BOLJE SUTRA"</izvorni_sadrzaj>
    <derivirana_varijabla naziv="DomainObject.Predmet.ProtustrankaNazivFormated_1">UDRUGA "ZA BOLJE SUTRA"</derivirana_varijabla>
  </DomainObject.Predmet.ProtustrankaNazivFormated>
  <DomainObject.Predmet.ProtustrankaNazivFormatedOIB>
    <izvorni_sadrzaj>UDRUGA "ZA BOLJE SUTRA", OIB 68550317476</izvorni_sadrzaj>
    <derivirana_varijabla naziv="DomainObject.Predmet.ProtustrankaNazivFormatedOIB_1">UDRUGA "ZA BOLJE SUTRA", OIB 68550317476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11319.51</izvorni_sadrzaj>
    <derivirana_varijabla naziv="DomainObject.Predmet.TrenutnaVrijednost_1">11319.51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"ZA BOLJE SUTRA" zastupanog po punomoćniku Damir Ignac</item>
    </izvorni_sadrzaj>
    <derivirana_varijabla naziv="DomainObject.Predmet.ProtuStrankaListFormated_1">
      <item>UDRUGA "ZA BOLJE SUTRA" zastupanog po punomoćniku Damir Ignac</item>
    </derivirana_varijabla>
  </DomainObject.Predmet.ProtuStrankaListFormated>
  <DomainObject.Predmet.ProtuStrankaListFormatedOIB>
    <izvorni_sadrzaj>
      <item>UDRUGA "ZA BOLJE SUTRA", OIB 68550317476 zastupanog po punomoćniku Damir Ignac</item>
    </izvorni_sadrzaj>
    <derivirana_varijabla naziv="DomainObject.Predmet.ProtuStrankaListFormatedOIB_1">
      <item>UDRUGA "ZA BOLJE SUTRA", OIB 68550317476 zastupanog po punomoćniku Damir Ignac</item>
    </derivirana_varijabla>
  </DomainObject.Predmet.ProtuStrankaListFormatedOIB>
  <DomainObject.Predmet.ProtuStrankaListFormatedWithAdress>
    <izvorni_sadrzaj>
      <item>UDRUGA "ZA BOLJE SUTRA", Kolodvorska 4, 40320 Kotoriba zastupanog po punomoćniku Damir Ignac</item>
    </izvorni_sadrzaj>
    <derivirana_varijabla naziv="DomainObject.Predmet.ProtuStrankaListFormatedWithAdress_1">
      <item>UDRUGA "ZA BOLJE SUTRA", Kolodvorska 4, 40320 Kotoriba zastupanog po punomoćniku Damir Ignac</item>
    </derivirana_varijabla>
  </DomainObject.Predmet.ProtuStrankaListFormatedWithAdress>
  <DomainObject.Predmet.ProtuStrankaListFormatedWithAdressOIB>
    <izvorni_sadrzaj>
      <item>UDRUGA "ZA BOLJE SUTRA", OIB 68550317476, Kolodvorska 4, 40320 Kotoriba zastupanog po punomoćniku Damir Ignac</item>
    </izvorni_sadrzaj>
    <derivirana_varijabla naziv="DomainObject.Predmet.ProtuStrankaListFormatedWithAdressOIB_1">
      <item>UDRUGA "ZA BOLJE SUTRA", OIB 68550317476, Kolodvorska 4, 40320 Kotoriba zastupanog po punomoćniku Damir Ignac</item>
    </derivirana_varijabla>
  </DomainObject.Predmet.ProtuStrankaListFormatedWithAdressOIB>
  <DomainObject.Predmet.ProtuStrankaListNazivFormated>
    <izvorni_sadrzaj>
      <item>UDRUGA "ZA BOLJE SUTRA"</item>
    </izvorni_sadrzaj>
    <derivirana_varijabla naziv="DomainObject.Predmet.ProtuStrankaListNazivFormated_1">
      <item>UDRUGA "ZA BOLJE SUTRA"</item>
    </derivirana_varijabla>
  </DomainObject.Predmet.ProtuStrankaListNazivFormated>
  <DomainObject.Predmet.ProtuStrankaListNazivFormatedOIB>
    <izvorni_sadrzaj>
      <item>UDRUGA "ZA BOLJE SUTRA", OIB 68550317476</item>
    </izvorni_sadrzaj>
    <derivirana_varijabla naziv="DomainObject.Predmet.ProtuStrankaListNazivFormatedOIB_1">
      <item>UDRUGA "ZA BOLJE SUTRA", OIB 68550317476</item>
    </derivirana_varijabla>
  </DomainObject.Predmet.ProtuStrankaListNazivFormatedOIB>
  <DomainObject.Predmet.OstaliListFormated>
    <izvorni_sadrzaj>
      <item>Damir Ignac punomoćnik sudionika u postupku UDRUGA "ZA BOLJE SUTRA"</item>
    </izvorni_sadrzaj>
    <derivirana_varijabla naziv="DomainObject.Predmet.OstaliListFormated_1">
      <item>Damir Ignac punomoćnik sudionika u postupku UDRUGA "ZA BOLJE SUTRA"</item>
    </derivirana_varijabla>
  </DomainObject.Predmet.OstaliListFormated>
  <DomainObject.Predmet.OstaliListFormatedOIB>
    <izvorni_sadrzaj>
      <item>Damir Ignac punomoćnik sudionika u postupku UDRUGA "ZA BOLJE SUTRA"</item>
    </izvorni_sadrzaj>
    <derivirana_varijabla naziv="DomainObject.Predmet.OstaliListFormatedOIB_1">
      <item>Damir Ignac punomoćnik sudionika u postupku UDRUGA "ZA BOLJE SUTRA"</item>
    </derivirana_varijabla>
  </DomainObject.Predmet.OstaliListFormatedOIB>
  <DomainObject.Predmet.OstaliListFormatedWithAdress>
    <izvorni_sadrzaj>
      <item>Damir Ignac, Kolodvorska 4 (kod Udruga "ZA BOLJE SUTRA"), 40320 Kotoriba punomoćnik sudionika u postupku UDRUGA "ZA BOLJE SUTRA"</item>
    </izvorni_sadrzaj>
    <derivirana_varijabla naziv="DomainObject.Predmet.OstaliListFormatedWithAdress_1">
      <item>Damir Ignac, Kolodvorska 4 (kod Udruga "ZA BOLJE SUTRA"), 40320 Kotoriba punomoćnik sudionika u postupku UDRUGA "ZA BOLJE SUTRA"</item>
    </derivirana_varijabla>
  </DomainObject.Predmet.OstaliListFormatedWithAdress>
  <DomainObject.Predmet.OstaliListFormatedWithAdressOIB>
    <izvorni_sadrzaj>
      <item>Damir Ignac, Kolodvorska 4 (kod Udruga "ZA BOLJE SUTRA"), 40320 Kotoriba punomoćnik sudionika u postupku UDRUGA "ZA BOLJE SUTRA"</item>
    </izvorni_sadrzaj>
    <derivirana_varijabla naziv="DomainObject.Predmet.OstaliListFormatedWithAdressOIB_1">
      <item>Damir Ignac, Kolodvorska 4 (kod Udruga "ZA BOLJE SUTRA"), 40320 Kotoriba punomoćnik sudionika u postupku UDRUGA "ZA BOLJE SUTRA"</item>
    </derivirana_varijabla>
  </DomainObject.Predmet.OstaliListFormatedWithAdressOIB>
  <DomainObject.Predmet.OstaliListNazivFormated>
    <izvorni_sadrzaj>
      <item>Damir Ignac</item>
    </izvorni_sadrzaj>
    <derivirana_varijabla naziv="DomainObject.Predmet.OstaliListNazivFormated_1">
      <item>Damir Ignac</item>
    </derivirana_varijabla>
  </DomainObject.Predmet.OstaliListNazivFormated>
  <DomainObject.Predmet.OstaliListNazivFormatedOIB>
    <izvorni_sadrzaj>
      <item>Damir Ignac</item>
    </izvorni_sadrzaj>
    <derivirana_varijabla naziv="DomainObject.Predmet.OstaliListNazivFormatedOIB_1">
      <item>Damir Ignac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St-1064/2015-4</izvorni_sadrzaj>
    <derivirana_varijabla naziv="DomainObject.PoslovniBrojDokumenta_1">St-1064/2015-4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"ZA BOLJE SUTRA"</izvorni_sadrzaj>
    <derivirana_varijabla naziv="DomainObject.Predmet.ProtustrankaIDrugi_1">UDRUGA "ZA BOLJE SUTRA"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"ZA BOLJE SUTRA", OIB 68550317476, Kolodvorska 4, 40320 Kotoriba</izvorni_sadrzaj>
    <derivirana_varijabla naziv="DomainObject.Predmet.ProtustrankaIDrugiAdressOIB_1">UDRUGA "ZA BOLJE SUTRA", OIB 68550317476, Kolodvorska 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"ZA BOLJE SUTRA"</item>
      <item>Damir Ignac</item>
    </izvorni_sadrzaj>
    <derivirana_varijabla naziv="DomainObject.Predmet.SudioniciListNaziv_1">
      <item>Financijska agencija</item>
      <item>UDRUGA "ZA BOLJE SUTRA"</item>
      <item>Damir Ignac</item>
    </derivirana_varijabla>
  </DomainObject.Predmet.SudioniciListNaziv>
  <DomainObject.Predmet.SudioniciListAdressOIB>
    <izvorni_sadrzaj>
      <item>Financijska agencija, OIB 85821130368, A. Cesarca 2,42000 Varaždin</item>
      <item>UDRUGA "ZA BOLJE SUTRA", OIB 68550317476, Kolodvorska 4,40320 Kotoriba</item>
      <item>Damir Ignac, Kolodvorska 4 (kod Udruga "ZA BOLJE SUTRA"),40320 Kotoriba</item>
    </izvorni_sadrzaj>
    <derivirana_varijabla naziv="DomainObject.Predmet.SudioniciListAdressOIB_1">
      <item>Financijska agencija, OIB 85821130368, A. Cesarca 2,42000 Varaždin</item>
      <item>UDRUGA "ZA BOLJE SUTRA", OIB 68550317476, Kolodvorska 4,40320 Kotoriba</item>
      <item>Damir Ignac, Kolodvorska 4 (kod Udruga "ZA BOLJE SUTRA"),40320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58641-8B4B-4F51-A4BB-C88028BE9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1827</properties:Characters>
  <properties:Lines>46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2016-02-09T09:27:00Z</cp:lastPrinted>
  <dcterms:modified xmlns:xsi="http://www.w3.org/2001/XMLSchema-instance" xsi:type="dcterms:W3CDTF">2016-02-09T09:27:00Z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