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B710B" w:rsidR="008B5D6C" w:rsidRPr="006A1BF5">
        <w:tc>
          <w:tcPr>
            <w:tcW w:type="dxa" w:w="2829"/>
            <w:shd w:fill="auto" w:color="auto" w:val="clear"/>
          </w:tcPr>
          <w:p w:rsidRDefault="00761244" w:rsidP="00BB710B" w:rsidR="008B5D6C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5D6C" w:rsidP="00BB710B" w:rsidR="008B5D6C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8B5D6C" w:rsidP="00BB710B" w:rsidR="008B5D6C" w:rsidRPr="006A1BF5">
            <w:pPr>
              <w:jc w:val="center"/>
            </w:pPr>
            <w:r>
              <w:t>Trgovački sud u Varaždinu</w:t>
            </w:r>
          </w:p>
          <w:p w:rsidRDefault="008B5D6C" w:rsidP="00BB710B" w:rsidR="008B5D6C" w:rsidRPr="006A1BF5">
            <w:pPr>
              <w:jc w:val="center"/>
            </w:pPr>
            <w:r>
              <w:t>Varaždin, Braće Radić 2</w:t>
            </w:r>
          </w:p>
        </w:tc>
      </w:tr>
    </w:tbl>
    <w:p w14:textId="94e308b" w14:paraId="94e308b" w:rsidRDefault="008B5D6C" w:rsidP="008B5D6C" w:rsidR="008B5D6C">
      <w:pPr>
        <w:jc w:val="both"/>
        <w15:collapsed w:val="false"/>
        <w:rPr>
          <w:szCs w:val="24"/>
          <w:lang w:val="hr-HR"/>
        </w:rPr>
      </w:pPr>
    </w:p>
    <w:p w:rsidRDefault="008B5D6C" w:rsidP="008B5D6C" w:rsidR="008B5D6C">
      <w:pPr>
        <w:jc w:val="both"/>
        <w:rPr>
          <w:szCs w:val="24"/>
          <w:lang w:val="hr-HR"/>
        </w:rPr>
      </w:pPr>
    </w:p>
    <w:p w:rsidRDefault="008B5D6C" w:rsidP="008B5D6C" w:rsidR="008B5D6C" w:rsidRPr="0075110C">
      <w:pPr>
        <w:jc w:val="both"/>
        <w:rPr>
          <w:szCs w:val="24"/>
          <w:lang w:val="hr-HR"/>
        </w:rPr>
      </w:pPr>
    </w:p>
    <w:p w:rsidRDefault="008B5D6C" w:rsidP="008B5D6C" w:rsidR="008B5D6C" w:rsidRPr="0075110C">
      <w:pPr>
        <w:jc w:val="center"/>
      </w:pPr>
      <w:r w:rsidRPr="0075110C">
        <w:t>R E P U B L I K A    H R V A T S K A</w:t>
      </w:r>
    </w:p>
    <w:p w:rsidRDefault="008B5D6C" w:rsidP="008B5D6C" w:rsidR="008B5D6C" w:rsidRPr="0075110C">
      <w:pPr>
        <w:jc w:val="both"/>
        <w:rPr>
          <w:szCs w:val="24"/>
          <w:lang w:val="hr-HR"/>
        </w:rPr>
      </w:pPr>
    </w:p>
    <w:p w:rsidRDefault="008B5D6C" w:rsidP="008B5D6C" w:rsidR="008B5D6C">
      <w:pPr>
        <w:jc w:val="center"/>
        <w:rPr>
          <w:szCs w:val="24"/>
          <w:lang w:val="hr-HR"/>
        </w:rPr>
      </w:pPr>
      <w:r w:rsidRPr="0075110C">
        <w:rPr>
          <w:szCs w:val="24"/>
          <w:lang w:val="hr-HR"/>
        </w:rPr>
        <w:t>R J E Š E N J E</w:t>
      </w:r>
    </w:p>
    <w:p w:rsidRDefault="002B0EC9" w:rsidR="002B0EC9" w:rsidRPr="00E05106">
      <w:pPr>
        <w:jc w:val="right"/>
        <w:rPr>
          <w:szCs w:val="24"/>
          <w:lang w:val="hr-HR"/>
        </w:rPr>
      </w:pPr>
    </w:p>
    <w:p w:rsidRDefault="002B0EC9" w:rsidP="00E86DFB" w:rsidR="00E86DFB" w:rsidRPr="00E05106">
      <w:pPr>
        <w:rPr>
          <w:szCs w:val="24"/>
          <w:lang w:val="hr-HR"/>
        </w:rPr>
      </w:pPr>
      <w:r w:rsidRPr="00E05106">
        <w:rPr>
          <w:szCs w:val="24"/>
          <w:lang w:val="hr-HR"/>
        </w:rPr>
        <w:tab/>
      </w:r>
    </w:p>
    <w:p w:rsidRDefault="00E86DFB" w:rsidP="008B4500" w:rsidR="008B4500" w:rsidRPr="00E05106">
      <w:pPr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</w:t>
      </w:r>
      <w:r w:rsidRPr="00E05106">
        <w:rPr>
          <w:szCs w:val="24"/>
          <w:lang w:val="hr-HR"/>
        </w:rPr>
        <w:tab/>
        <w:t xml:space="preserve">Trgovački sud u Varaždinu </w:t>
      </w:r>
      <w:r w:rsidR="00D155E0" w:rsidRPr="00E05106">
        <w:rPr>
          <w:szCs w:val="24"/>
          <w:lang w:val="hr-HR"/>
        </w:rPr>
        <w:t xml:space="preserve">po sucu toga suda Iris Hatvalić Nemec kao stečajnom sucu u stečajnom postupku nad </w:t>
      </w:r>
      <w:r w:rsidR="00FA12F8" w:rsidRPr="00E05106">
        <w:rPr>
          <w:szCs w:val="24"/>
          <w:lang w:val="hr-HR"/>
        </w:rPr>
        <w:t>društvom Validus d.d. u stečaju, Varaždin, Anina 2,</w:t>
      </w:r>
      <w:r w:rsidR="00FA12F8" w:rsidRPr="00E05106">
        <w:rPr>
          <w:b/>
          <w:szCs w:val="24"/>
          <w:lang w:val="hr-HR"/>
        </w:rPr>
        <w:t xml:space="preserve"> </w:t>
      </w:r>
      <w:r w:rsidR="00FA12F8" w:rsidRPr="00E05106">
        <w:rPr>
          <w:szCs w:val="24"/>
          <w:lang w:val="hr-HR"/>
        </w:rPr>
        <w:t>MBS: 070039838, OIB: 07838648475,</w:t>
      </w:r>
      <w:r w:rsidR="00D155E0" w:rsidRPr="00E05106">
        <w:rPr>
          <w:szCs w:val="24"/>
          <w:lang w:val="hr-HR"/>
        </w:rPr>
        <w:t xml:space="preserve"> </w:t>
      </w:r>
      <w:r w:rsidR="00654E20" w:rsidRPr="00E05106">
        <w:rPr>
          <w:szCs w:val="24"/>
          <w:lang w:val="hr-HR"/>
        </w:rPr>
        <w:t xml:space="preserve">dana </w:t>
      </w:r>
      <w:r w:rsidR="009C2205">
        <w:rPr>
          <w:szCs w:val="24"/>
          <w:lang w:val="hr-HR"/>
        </w:rPr>
        <w:t>4</w:t>
      </w:r>
      <w:r w:rsidR="00E05106">
        <w:rPr>
          <w:szCs w:val="24"/>
          <w:lang w:val="hr-HR"/>
        </w:rPr>
        <w:t xml:space="preserve">. </w:t>
      </w:r>
      <w:r w:rsidR="009C2205">
        <w:rPr>
          <w:szCs w:val="24"/>
          <w:lang w:val="hr-HR"/>
        </w:rPr>
        <w:t>svibnja 2018</w:t>
      </w:r>
      <w:r w:rsidR="0095396B" w:rsidRPr="00E05106">
        <w:rPr>
          <w:szCs w:val="24"/>
          <w:lang w:val="hr-HR"/>
        </w:rPr>
        <w:t>.</w:t>
      </w:r>
    </w:p>
    <w:p w:rsidRDefault="0095396B" w:rsidP="0095396B" w:rsidR="0095396B" w:rsidRPr="00E05106">
      <w:pPr>
        <w:jc w:val="both"/>
        <w:rPr>
          <w:lang w:val="hr-HR"/>
        </w:rPr>
      </w:pPr>
    </w:p>
    <w:p w:rsidRDefault="00297179" w:rsidP="00297179" w:rsidR="00297179" w:rsidRPr="00E05106">
      <w:pPr>
        <w:jc w:val="center"/>
        <w:rPr>
          <w:szCs w:val="24"/>
          <w:lang w:val="hr-HR"/>
        </w:rPr>
      </w:pPr>
      <w:r w:rsidRPr="00E05106">
        <w:rPr>
          <w:szCs w:val="24"/>
          <w:lang w:val="hr-HR"/>
        </w:rPr>
        <w:t>r i j e š i o     j e:</w:t>
      </w:r>
    </w:p>
    <w:p w:rsidRDefault="00297179" w:rsidP="00297179" w:rsidR="00297179" w:rsidRPr="00E05106">
      <w:pPr>
        <w:rPr>
          <w:szCs w:val="24"/>
          <w:lang w:val="hr-HR"/>
        </w:rPr>
      </w:pPr>
    </w:p>
    <w:p w:rsidRDefault="00CF0A93" w:rsidP="00E60288" w:rsidR="00C612EF" w:rsidRPr="00E05106">
      <w:pPr>
        <w:ind w:firstLine="708"/>
        <w:jc w:val="both"/>
        <w:rPr>
          <w:lang w:val="hr-HR"/>
        </w:rPr>
      </w:pPr>
      <w:r w:rsidRPr="00E05106">
        <w:rPr>
          <w:szCs w:val="24"/>
          <w:lang w:val="hr-HR"/>
        </w:rPr>
        <w:t>1</w:t>
      </w:r>
      <w:r w:rsidR="00C4253C" w:rsidRPr="00E05106">
        <w:rPr>
          <w:szCs w:val="24"/>
          <w:lang w:val="hr-HR"/>
        </w:rPr>
        <w:t xml:space="preserve">.  </w:t>
      </w:r>
      <w:r w:rsidR="00C612EF" w:rsidRPr="00E05106">
        <w:rPr>
          <w:lang w:val="hr-HR"/>
        </w:rPr>
        <w:t>Ponuditelju</w:t>
      </w:r>
      <w:r w:rsidR="00E04AD9" w:rsidRPr="00E05106">
        <w:rPr>
          <w:lang w:val="hr-HR"/>
        </w:rPr>
        <w:t xml:space="preserve"> </w:t>
      </w:r>
      <w:r w:rsidR="009C2205">
        <w:t xml:space="preserve">Nives Pavić iz Varaždina, Zagrebačka ulica 231, OIB: 94190870771 </w:t>
      </w:r>
      <w:r w:rsidR="00C32E25" w:rsidRPr="00E05106">
        <w:rPr>
          <w:lang w:val="hr-HR"/>
        </w:rPr>
        <w:t>dosuđuje se</w:t>
      </w:r>
      <w:r w:rsidR="00C4253C" w:rsidRPr="00E05106">
        <w:rPr>
          <w:lang w:val="hr-HR"/>
        </w:rPr>
        <w:t xml:space="preserve"> </w:t>
      </w:r>
      <w:r w:rsidR="006233AD">
        <w:rPr>
          <w:lang w:val="hr-HR"/>
        </w:rPr>
        <w:t>u cijelosti</w:t>
      </w:r>
    </w:p>
    <w:p w:rsidRDefault="009C2205" w:rsidP="009C2205" w:rsidR="009C2205" w:rsidRPr="00EC41D7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</w:pPr>
      <w:r>
        <w:t>1. etaža,</w:t>
      </w:r>
      <w:r w:rsidRPr="00EC41D7"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EC41D7">
          <w:t>16,88 m2</w:t>
        </w:r>
      </w:smartTag>
      <w:r>
        <w:t>, spremišta</w:t>
      </w:r>
      <w:r w:rsidRPr="00EC41D7">
        <w:t xml:space="preserve"> I sa </w:t>
      </w:r>
      <w:smartTag w:element="metricconverter" w:uri="urn:schemas-microsoft-com:office:smarttags">
        <w:smartTagPr>
          <w:attr w:val="40,20 m2" w:name="ProductID"/>
        </w:smartTagPr>
        <w:r w:rsidRPr="00EC41D7">
          <w:t>40,20 m2</w:t>
        </w:r>
      </w:smartTag>
      <w:r>
        <w:t>, spremišta</w:t>
      </w:r>
      <w:r w:rsidRPr="00EC41D7">
        <w:t xml:space="preserve"> II sa </w:t>
      </w:r>
      <w:smartTag w:element="metricconverter" w:uri="urn:schemas-microsoft-com:office:smarttags">
        <w:smartTagPr>
          <w:attr w:val="26,68 m2" w:name="ProductID"/>
        </w:smartTagPr>
        <w:r w:rsidRPr="00EC41D7">
          <w:t>26,68 m2</w:t>
        </w:r>
      </w:smartTag>
      <w:r>
        <w:t>, spremišta</w:t>
      </w:r>
      <w:r w:rsidRPr="00EC41D7">
        <w:t xml:space="preserve"> III sa </w:t>
      </w:r>
      <w:smartTag w:element="metricconverter" w:uri="urn:schemas-microsoft-com:office:smarttags">
        <w:smartTagPr>
          <w:attr w:val="66,38 m2" w:name="ProductID"/>
        </w:smartTagPr>
        <w:r w:rsidRPr="00EC41D7">
          <w:t>66,38 m2</w:t>
        </w:r>
      </w:smartTag>
      <w:r>
        <w:t>, spremišta</w:t>
      </w:r>
      <w:r w:rsidRPr="00EC41D7">
        <w:t xml:space="preserve"> IV sa </w:t>
      </w:r>
      <w:smartTag w:element="metricconverter" w:uri="urn:schemas-microsoft-com:office:smarttags">
        <w:smartTagPr>
          <w:attr w:val="5,36 m2" w:name="ProductID"/>
        </w:smartTagPr>
        <w:r w:rsidRPr="00EC41D7">
          <w:t>5,36 m2</w:t>
        </w:r>
      </w:smartTag>
      <w:r>
        <w:t>, spremišta</w:t>
      </w:r>
      <w:r w:rsidRPr="00EC41D7">
        <w:t xml:space="preserve"> V sa </w:t>
      </w:r>
      <w:smartTag w:element="metricconverter" w:uri="urn:schemas-microsoft-com:office:smarttags">
        <w:smartTagPr>
          <w:attr w:val="5,22 m2" w:name="ProductID"/>
        </w:smartTagPr>
        <w:r w:rsidRPr="00EC41D7">
          <w:t>5,22 m2</w:t>
        </w:r>
      </w:smartTag>
      <w:r w:rsidRPr="00EC41D7">
        <w:t>, spremišt</w:t>
      </w:r>
      <w:r>
        <w:t>a</w:t>
      </w:r>
      <w:r w:rsidRPr="00EC41D7">
        <w:t xml:space="preserve"> VI sa </w:t>
      </w:r>
      <w:smartTag w:element="metricconverter" w:uri="urn:schemas-microsoft-com:office:smarttags">
        <w:smartTagPr>
          <w:attr w:val="26,52 m2" w:name="ProductID"/>
        </w:smartTagPr>
        <w:r w:rsidRPr="00EC41D7">
          <w:t>26,52 m2</w:t>
        </w:r>
      </w:smartTag>
      <w:r>
        <w:t>, spremišta</w:t>
      </w:r>
      <w:r w:rsidRPr="00EC41D7">
        <w:t xml:space="preserve"> VII sa </w:t>
      </w:r>
      <w:smartTag w:element="metricconverter" w:uri="urn:schemas-microsoft-com:office:smarttags">
        <w:smartTagPr>
          <w:attr w:val="13,19 m2" w:name="ProductID"/>
        </w:smartTagPr>
        <w:r w:rsidRPr="00EC41D7">
          <w:t>13,19 m2</w:t>
        </w:r>
      </w:smartTag>
      <w:r>
        <w:t>, spremišta</w:t>
      </w:r>
      <w:r w:rsidRPr="00EC41D7">
        <w:t xml:space="preserve"> VIII sa </w:t>
      </w:r>
      <w:smartTag w:element="metricconverter" w:uri="urn:schemas-microsoft-com:office:smarttags">
        <w:smartTagPr>
          <w:attr w:val="8,78 m2" w:name="ProductID"/>
        </w:smartTagPr>
        <w:r w:rsidRPr="00EC41D7">
          <w:t>8,78 m2</w:t>
        </w:r>
      </w:smartTag>
      <w:r>
        <w:t>, spremišta</w:t>
      </w:r>
      <w:r w:rsidRPr="00EC41D7">
        <w:t xml:space="preserve"> IX sa </w:t>
      </w:r>
      <w:smartTag w:element="metricconverter" w:uri="urn:schemas-microsoft-com:office:smarttags">
        <w:smartTagPr>
          <w:attr w:val="21,74 m2" w:name="ProductID"/>
        </w:smartTagPr>
        <w:r w:rsidRPr="00EC41D7">
          <w:t>21,74 m2</w:t>
        </w:r>
      </w:smartTag>
      <w:r>
        <w:t>, spremišta</w:t>
      </w:r>
      <w:r w:rsidRPr="00EC41D7">
        <w:t xml:space="preserve"> X sa </w:t>
      </w:r>
      <w:smartTag w:element="metricconverter" w:uri="urn:schemas-microsoft-com:office:smarttags">
        <w:smartTagPr>
          <w:attr w:val="9,57 m2" w:name="ProductID"/>
        </w:smartTagPr>
        <w:r w:rsidRPr="00EC41D7">
          <w:t>9,57 m2</w:t>
        </w:r>
      </w:smartTag>
      <w:r>
        <w:t>, spremišta</w:t>
      </w:r>
      <w:r w:rsidRPr="00EC41D7">
        <w:t xml:space="preserve"> XI sa </w:t>
      </w:r>
      <w:smartTag w:element="metricconverter" w:uri="urn:schemas-microsoft-com:office:smarttags">
        <w:smartTagPr>
          <w:attr w:val="18,47 m2" w:name="ProductID"/>
        </w:smartTagPr>
        <w:r w:rsidRPr="00EC41D7">
          <w:t>18,47 m2</w:t>
        </w:r>
      </w:smartTag>
      <w:r>
        <w:t>, spremišta</w:t>
      </w:r>
      <w:r w:rsidRPr="00EC41D7">
        <w:t xml:space="preserve"> XII sa </w:t>
      </w:r>
      <w:smartTag w:element="metricconverter" w:uri="urn:schemas-microsoft-com:office:smarttags">
        <w:smartTagPr>
          <w:attr w:val="18,14 m2" w:name="ProductID"/>
        </w:smartTagPr>
        <w:r w:rsidRPr="00EC41D7">
          <w:t>18,14 m2</w:t>
        </w:r>
      </w:smartTag>
      <w:r w:rsidRPr="00EC41D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EC41D7">
          <w:t>14,07 m2</w:t>
        </w:r>
      </w:smartTag>
      <w:r w:rsidRPr="00EC41D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EC41D7">
          <w:t>14,36 m2</w:t>
        </w:r>
      </w:smartTag>
      <w:r w:rsidRPr="00EC41D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EC41D7">
          <w:t>305,56 m2</w:t>
        </w:r>
      </w:smartTag>
      <w:r w:rsidRPr="00EC41D7">
        <w:t xml:space="preserve">, </w:t>
      </w:r>
    </w:p>
    <w:p w:rsidRDefault="009C2205" w:rsidP="009C2205" w:rsidR="009C2205" w:rsidRPr="00EC41D7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</w:pPr>
      <w:r>
        <w:t xml:space="preserve">9. etaža, </w:t>
      </w:r>
      <w:r w:rsidRPr="00EC41D7">
        <w:t xml:space="preserve">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EC41D7">
          <w:t>154,16 m2</w:t>
        </w:r>
      </w:smartTag>
      <w:r w:rsidRPr="00EC41D7">
        <w:t xml:space="preserve">, </w:t>
      </w:r>
    </w:p>
    <w:p w:rsidRDefault="009C2205" w:rsidP="009C2205" w:rsidR="009C2205" w:rsidRPr="00EC41D7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</w:pPr>
      <w:r>
        <w:t xml:space="preserve">10. etaža, </w:t>
      </w:r>
      <w:r w:rsidRPr="00EC41D7">
        <w:t xml:space="preserve">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EC41D7">
          <w:t>12,84 m2</w:t>
        </w:r>
      </w:smartTag>
      <w:r w:rsidRPr="00EC41D7">
        <w:t xml:space="preserve">, </w:t>
      </w:r>
    </w:p>
    <w:p w:rsidRDefault="00C612EF" w:rsidP="00C4253C" w:rsidR="00C612EF" w:rsidRPr="009C2205">
      <w:pPr>
        <w:ind w:firstLine="720"/>
        <w:jc w:val="both"/>
        <w:rPr>
          <w:color w:val="FF0000"/>
          <w:lang w:val="hr-HR"/>
        </w:rPr>
      </w:pPr>
    </w:p>
    <w:p w:rsidRDefault="009F43C3" w:rsidP="00C4253C" w:rsidR="00C4253C" w:rsidRPr="00455DDD">
      <w:pPr>
        <w:ind w:firstLine="720"/>
        <w:jc w:val="both"/>
        <w:rPr>
          <w:lang w:val="hr-HR"/>
        </w:rPr>
      </w:pPr>
      <w:r w:rsidRPr="00455DDD">
        <w:rPr>
          <w:lang w:val="hr-HR"/>
        </w:rPr>
        <w:t>a koji posebni dijelovi su</w:t>
      </w:r>
      <w:r w:rsidR="00C4253C" w:rsidRPr="00455DDD">
        <w:rPr>
          <w:lang w:val="hr-HR"/>
        </w:rPr>
        <w:t xml:space="preserve"> neodvojiv</w:t>
      </w:r>
      <w:r w:rsidR="00C32E25" w:rsidRPr="00455DDD">
        <w:rPr>
          <w:lang w:val="hr-HR"/>
        </w:rPr>
        <w:t>o povezan</w:t>
      </w:r>
      <w:r w:rsidRPr="00455DDD">
        <w:rPr>
          <w:lang w:val="hr-HR"/>
        </w:rPr>
        <w:t>i</w:t>
      </w:r>
      <w:r w:rsidR="00C32E25" w:rsidRPr="00455DDD">
        <w:rPr>
          <w:lang w:val="hr-HR"/>
        </w:rPr>
        <w:t xml:space="preserve"> sa suvlasništvom cijel</w:t>
      </w:r>
      <w:r w:rsidR="00C4253C" w:rsidRPr="00455DDD">
        <w:rPr>
          <w:lang w:val="hr-HR"/>
        </w:rPr>
        <w:t xml:space="preserve">e nekretnine upisane u z.k. uložak broj 12749, </w:t>
      </w:r>
      <w:r w:rsidR="00C32E25" w:rsidRPr="00455DDD">
        <w:rPr>
          <w:lang w:val="hr-HR"/>
        </w:rPr>
        <w:t xml:space="preserve"> </w:t>
      </w:r>
      <w:r w:rsidR="00C4253C" w:rsidRPr="00455DDD">
        <w:rPr>
          <w:lang w:val="hr-HR"/>
        </w:rPr>
        <w:t>etažno vlasniš</w:t>
      </w:r>
      <w:r w:rsidR="00C32E25" w:rsidRPr="00455DDD">
        <w:rPr>
          <w:lang w:val="hr-HR"/>
        </w:rPr>
        <w:t>tvo k.o. Varaždin (</w:t>
      </w:r>
      <w:r w:rsidR="00C4253C" w:rsidRPr="00455DDD">
        <w:rPr>
          <w:lang w:val="hr-HR"/>
        </w:rPr>
        <w:t>u osnivanju), čestica broj 2017/1, zgrada u Aninoj ulici od 1188 m2 i dvorište u Aninoj ulici od 421 m2, u neutvrđenom omjeru</w:t>
      </w:r>
      <w:r w:rsidR="005E44FF" w:rsidRPr="00455DDD">
        <w:rPr>
          <w:lang w:val="hr-HR"/>
        </w:rPr>
        <w:t>,</w:t>
      </w:r>
      <w:r w:rsidR="00C4253C" w:rsidRPr="00455DDD">
        <w:rPr>
          <w:lang w:val="hr-HR"/>
        </w:rPr>
        <w:t xml:space="preserve"> za iznos od </w:t>
      </w:r>
      <w:r w:rsidR="009C2205" w:rsidRPr="00455DDD">
        <w:t xml:space="preserve">510.486,30 </w:t>
      </w:r>
      <w:r w:rsidR="00C4253C" w:rsidRPr="00455DDD">
        <w:rPr>
          <w:lang w:val="hr-HR"/>
        </w:rPr>
        <w:t xml:space="preserve">kn. </w:t>
      </w:r>
    </w:p>
    <w:p w:rsidRDefault="00C612EF" w:rsidP="00C4253C" w:rsidR="00C612EF" w:rsidRPr="00E05106">
      <w:pPr>
        <w:ind w:firstLine="720"/>
        <w:jc w:val="both"/>
        <w:rPr>
          <w:lang w:val="hr-HR"/>
        </w:rPr>
      </w:pPr>
    </w:p>
    <w:p w:rsidRDefault="00E60288" w:rsidP="0091452A" w:rsidR="0091452A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>2</w:t>
      </w:r>
      <w:r w:rsidR="0091452A" w:rsidRPr="00E05106">
        <w:rPr>
          <w:szCs w:val="24"/>
          <w:lang w:val="hr-HR"/>
        </w:rPr>
        <w:t>. Nekretnine</w:t>
      </w:r>
      <w:r w:rsidR="00515FED" w:rsidRPr="00E05106">
        <w:rPr>
          <w:szCs w:val="24"/>
          <w:lang w:val="hr-HR"/>
        </w:rPr>
        <w:t xml:space="preserve"> iz točke 1</w:t>
      </w:r>
      <w:r w:rsidR="00297179" w:rsidRPr="00E05106">
        <w:rPr>
          <w:szCs w:val="24"/>
          <w:lang w:val="hr-HR"/>
        </w:rPr>
        <w:t xml:space="preserve">. ovog rješenja predati će se </w:t>
      </w:r>
      <w:r w:rsidR="00C32E25" w:rsidRPr="00E05106">
        <w:rPr>
          <w:szCs w:val="24"/>
          <w:lang w:val="hr-HR"/>
        </w:rPr>
        <w:t>ponuditelj</w:t>
      </w:r>
      <w:r w:rsidR="0091452A" w:rsidRPr="00E05106">
        <w:rPr>
          <w:szCs w:val="24"/>
          <w:lang w:val="hr-HR"/>
        </w:rPr>
        <w:t>u</w:t>
      </w:r>
      <w:r w:rsidR="00C32E25"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>nakon što ponudi</w:t>
      </w:r>
      <w:r w:rsidR="0091452A" w:rsidRPr="00E05106">
        <w:rPr>
          <w:szCs w:val="24"/>
          <w:lang w:val="hr-HR"/>
        </w:rPr>
        <w:t>telj</w:t>
      </w:r>
      <w:r w:rsidR="00C4253C" w:rsidRPr="00E05106">
        <w:rPr>
          <w:szCs w:val="24"/>
          <w:lang w:val="hr-HR"/>
        </w:rPr>
        <w:t xml:space="preserve"> u roku od 45</w:t>
      </w:r>
      <w:r w:rsidR="00297179" w:rsidRPr="00E05106">
        <w:rPr>
          <w:szCs w:val="24"/>
          <w:lang w:val="hr-HR"/>
        </w:rPr>
        <w:t xml:space="preserve"> dana</w:t>
      </w:r>
      <w:r w:rsidR="0091452A" w:rsidRPr="00E05106">
        <w:rPr>
          <w:szCs w:val="24"/>
          <w:lang w:val="hr-HR"/>
        </w:rPr>
        <w:t xml:space="preserve"> od održanog ročišta za prodaju</w:t>
      </w:r>
      <w:r w:rsidR="00297179" w:rsidRPr="00E05106">
        <w:rPr>
          <w:szCs w:val="24"/>
          <w:lang w:val="hr-HR"/>
        </w:rPr>
        <w:t xml:space="preserve"> </w:t>
      </w:r>
      <w:r w:rsidR="0091452A" w:rsidRPr="00E05106">
        <w:rPr>
          <w:szCs w:val="24"/>
          <w:lang w:val="hr-HR"/>
        </w:rPr>
        <w:t>položi</w:t>
      </w:r>
      <w:r w:rsidR="00297179" w:rsidRPr="00E05106">
        <w:rPr>
          <w:szCs w:val="24"/>
          <w:lang w:val="hr-HR"/>
        </w:rPr>
        <w:t xml:space="preserve"> razliku kupovnine u iznosu od </w:t>
      </w:r>
      <w:r w:rsidR="00455DDD">
        <w:rPr>
          <w:szCs w:val="24"/>
          <w:lang w:val="hr-HR"/>
        </w:rPr>
        <w:t>458.486,30</w:t>
      </w:r>
      <w:r w:rsidR="00C4253C"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>kuna i nakon što ovo rješenje postane  pravomoćno.</w:t>
      </w:r>
    </w:p>
    <w:p w:rsidRDefault="0091452A" w:rsidP="0091452A" w:rsidR="0091452A" w:rsidRPr="00E05106">
      <w:pPr>
        <w:ind w:firstLine="720"/>
        <w:jc w:val="both"/>
        <w:rPr>
          <w:szCs w:val="24"/>
          <w:lang w:val="hr-HR"/>
        </w:rPr>
      </w:pPr>
    </w:p>
    <w:p w:rsidRDefault="00E60288" w:rsidP="00297179" w:rsidR="00297179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>3</w:t>
      </w:r>
      <w:r w:rsidR="00297179" w:rsidRPr="00E05106">
        <w:rPr>
          <w:szCs w:val="24"/>
          <w:lang w:val="hr-HR"/>
        </w:rPr>
        <w:t>. Nakon pravomoćnosti ovog rješenja i nakon što kupac položi razliku kupovnine</w:t>
      </w:r>
      <w:r w:rsidR="0091452A" w:rsidRPr="00E05106">
        <w:rPr>
          <w:szCs w:val="24"/>
          <w:lang w:val="hr-HR"/>
        </w:rPr>
        <w:t xml:space="preserve"> u iznosu od </w:t>
      </w:r>
      <w:r w:rsidR="00455DDD">
        <w:rPr>
          <w:szCs w:val="24"/>
          <w:lang w:val="hr-HR"/>
        </w:rPr>
        <w:t>458.486,30</w:t>
      </w:r>
      <w:r w:rsidR="0091452A" w:rsidRPr="00E05106">
        <w:rPr>
          <w:szCs w:val="24"/>
          <w:lang w:val="hr-HR"/>
        </w:rPr>
        <w:t xml:space="preserve"> kn</w:t>
      </w:r>
      <w:r w:rsidR="00297179" w:rsidRPr="00E05106">
        <w:rPr>
          <w:szCs w:val="24"/>
          <w:lang w:val="hr-HR"/>
        </w:rPr>
        <w:t xml:space="preserve"> z</w:t>
      </w:r>
      <w:r w:rsidR="0091452A" w:rsidRPr="00E05106">
        <w:rPr>
          <w:szCs w:val="24"/>
          <w:lang w:val="hr-HR"/>
        </w:rPr>
        <w:t>emljišno</w:t>
      </w:r>
      <w:r w:rsidR="00297179" w:rsidRPr="00E05106">
        <w:rPr>
          <w:szCs w:val="24"/>
          <w:lang w:val="hr-HR"/>
        </w:rPr>
        <w:t xml:space="preserve">knjižni odjel Općinskog suda u </w:t>
      </w:r>
      <w:r w:rsidR="00364823" w:rsidRPr="00E05106">
        <w:rPr>
          <w:szCs w:val="24"/>
          <w:lang w:val="hr-HR"/>
        </w:rPr>
        <w:t>Varaždinu</w:t>
      </w:r>
      <w:r w:rsidR="00297179" w:rsidRPr="00E05106">
        <w:rPr>
          <w:szCs w:val="24"/>
          <w:lang w:val="hr-HR"/>
        </w:rPr>
        <w:t xml:space="preserve"> će u korist </w:t>
      </w:r>
      <w:r w:rsidR="002C6DED" w:rsidRPr="00E05106">
        <w:rPr>
          <w:szCs w:val="24"/>
          <w:lang w:val="hr-HR"/>
        </w:rPr>
        <w:t>kupca</w:t>
      </w:r>
      <w:r w:rsidR="00C4253C" w:rsidRPr="00E05106">
        <w:rPr>
          <w:szCs w:val="24"/>
          <w:lang w:val="hr-HR"/>
        </w:rPr>
        <w:t xml:space="preserve"> </w:t>
      </w:r>
      <w:r w:rsidR="009C2205">
        <w:t>Nives Pavić iz Varaždina, Zagrebačka ulica 231, OIB: 94190870771</w:t>
      </w:r>
      <w:r w:rsidR="00C4253C" w:rsidRPr="00E05106">
        <w:rPr>
          <w:lang w:val="hr-HR"/>
        </w:rPr>
        <w:t xml:space="preserve">upisati pravo vlasništva  </w:t>
      </w:r>
      <w:r w:rsidR="0091452A" w:rsidRPr="00E05106">
        <w:rPr>
          <w:lang w:val="hr-HR"/>
        </w:rPr>
        <w:t>nekretnina iz točke 1. ovog rješenja</w:t>
      </w:r>
      <w:r w:rsidR="00C32E25" w:rsidRPr="00E05106">
        <w:rPr>
          <w:lang w:val="hr-HR"/>
        </w:rPr>
        <w:t>.</w:t>
      </w:r>
      <w:r w:rsidR="00297179" w:rsidRPr="00E05106">
        <w:rPr>
          <w:szCs w:val="24"/>
          <w:lang w:val="hr-HR"/>
        </w:rPr>
        <w:t xml:space="preserve"> </w:t>
      </w:r>
    </w:p>
    <w:p w:rsidRDefault="0091452A" w:rsidP="00297179" w:rsidR="0091452A" w:rsidRPr="00E05106">
      <w:pPr>
        <w:ind w:firstLine="720"/>
        <w:jc w:val="both"/>
        <w:rPr>
          <w:szCs w:val="24"/>
          <w:lang w:val="hr-HR"/>
        </w:rPr>
      </w:pPr>
    </w:p>
    <w:p w:rsidRDefault="00E60288" w:rsidP="001C16EB" w:rsidR="00DF658B" w:rsidRPr="001C16EB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lastRenderedPageBreak/>
        <w:t>4</w:t>
      </w:r>
      <w:r w:rsidR="000D1E5E" w:rsidRPr="00E05106">
        <w:rPr>
          <w:szCs w:val="24"/>
          <w:lang w:val="hr-HR"/>
        </w:rPr>
        <w:t>. Na nekretninama</w:t>
      </w:r>
      <w:r w:rsidR="00515FED" w:rsidRPr="00E05106">
        <w:rPr>
          <w:szCs w:val="24"/>
          <w:lang w:val="hr-HR"/>
        </w:rPr>
        <w:t xml:space="preserve"> iz točke 1.</w:t>
      </w:r>
      <w:r w:rsidR="00297179" w:rsidRPr="00E05106">
        <w:rPr>
          <w:szCs w:val="24"/>
          <w:lang w:val="hr-HR"/>
        </w:rPr>
        <w:t xml:space="preserve"> izreke ovog rješenja određuje se</w:t>
      </w:r>
      <w:r w:rsidR="00455DDD">
        <w:rPr>
          <w:szCs w:val="24"/>
          <w:lang w:val="hr-HR"/>
        </w:rPr>
        <w:t xml:space="preserve"> brisanje </w:t>
      </w:r>
      <w:r w:rsidR="00BA6895">
        <w:t>upisanih prava i tereta provedenih pod brojem</w:t>
      </w:r>
      <w:r w:rsidR="00297179" w:rsidRPr="00E05106">
        <w:rPr>
          <w:szCs w:val="24"/>
          <w:lang w:val="hr-HR"/>
        </w:rPr>
        <w:t>:</w:t>
      </w:r>
      <w:r w:rsidR="001C16EB">
        <w:rPr>
          <w:szCs w:val="24"/>
          <w:lang w:val="hr-HR"/>
        </w:rPr>
        <w:t xml:space="preserve"> </w:t>
      </w:r>
      <w:r w:rsidR="00DF658B" w:rsidRPr="00E05106">
        <w:rPr>
          <w:lang w:val="hr-HR"/>
        </w:rPr>
        <w:t xml:space="preserve">Z-3197/12, </w:t>
      </w:r>
      <w:r w:rsidR="001C16EB">
        <w:rPr>
          <w:lang w:val="hr-HR"/>
        </w:rPr>
        <w:t>Z-5657/2008,</w:t>
      </w:r>
      <w:r w:rsidR="001C16EB">
        <w:rPr>
          <w:szCs w:val="24"/>
          <w:lang w:val="hr-HR"/>
        </w:rPr>
        <w:t xml:space="preserve"> </w:t>
      </w:r>
      <w:r w:rsidR="00DF658B" w:rsidRPr="00E05106">
        <w:rPr>
          <w:lang w:val="hr-HR"/>
        </w:rPr>
        <w:t>Z-2279/11</w:t>
      </w:r>
      <w:r w:rsidR="00300D35" w:rsidRPr="00E05106">
        <w:rPr>
          <w:lang w:val="hr-HR"/>
        </w:rPr>
        <w:t>, Z-1970/12,</w:t>
      </w:r>
      <w:r w:rsidR="00DF658B" w:rsidRPr="00E05106">
        <w:rPr>
          <w:lang w:val="hr-HR"/>
        </w:rPr>
        <w:t xml:space="preserve"> </w:t>
      </w:r>
      <w:r w:rsidR="00956F9C" w:rsidRPr="00E05106">
        <w:rPr>
          <w:lang w:val="hr-HR"/>
        </w:rPr>
        <w:t>Z-</w:t>
      </w:r>
      <w:r w:rsidR="001C16EB">
        <w:rPr>
          <w:lang w:val="hr-HR"/>
        </w:rPr>
        <w:t>2668/2012,</w:t>
      </w:r>
      <w:r w:rsidR="001C16EB">
        <w:rPr>
          <w:szCs w:val="24"/>
          <w:lang w:val="hr-HR"/>
        </w:rPr>
        <w:t xml:space="preserve"> </w:t>
      </w:r>
      <w:r w:rsidR="001C16EB">
        <w:rPr>
          <w:lang w:val="hr-HR"/>
        </w:rPr>
        <w:t>Z-3792/2012</w:t>
      </w:r>
      <w:r w:rsidR="001C16EB">
        <w:rPr>
          <w:szCs w:val="24"/>
          <w:lang w:val="hr-HR"/>
        </w:rPr>
        <w:t xml:space="preserve">, </w:t>
      </w:r>
      <w:r w:rsidR="00DF658B" w:rsidRPr="00E05106">
        <w:rPr>
          <w:lang w:val="hr-HR"/>
        </w:rPr>
        <w:t>Z-</w:t>
      </w:r>
      <w:r w:rsidR="00300D35" w:rsidRPr="00E05106">
        <w:rPr>
          <w:lang w:val="hr-HR"/>
        </w:rPr>
        <w:t xml:space="preserve">1128/13, </w:t>
      </w:r>
      <w:r w:rsidR="00BA6895">
        <w:rPr>
          <w:lang w:val="hr-HR"/>
        </w:rPr>
        <w:t>te brisanje zabilježbe rješenja o dosudi.</w:t>
      </w:r>
    </w:p>
    <w:p w:rsidRDefault="00DF658B" w:rsidP="00297179" w:rsidR="00DF658B" w:rsidRPr="00E05106">
      <w:pPr>
        <w:ind w:firstLine="720"/>
        <w:jc w:val="both"/>
        <w:rPr>
          <w:szCs w:val="24"/>
          <w:lang w:val="hr-HR"/>
        </w:rPr>
      </w:pPr>
    </w:p>
    <w:p w:rsidRDefault="00E60288" w:rsidP="00297179" w:rsidR="00297179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>5</w:t>
      </w:r>
      <w:r w:rsidR="00297179" w:rsidRPr="00E05106">
        <w:rPr>
          <w:szCs w:val="24"/>
          <w:lang w:val="hr-HR"/>
        </w:rPr>
        <w:t xml:space="preserve">. Nalaže se </w:t>
      </w:r>
      <w:r w:rsidR="00956F9C" w:rsidRPr="00E05106">
        <w:rPr>
          <w:szCs w:val="24"/>
          <w:lang w:val="hr-HR"/>
        </w:rPr>
        <w:t>zemljišnoknjižnom</w:t>
      </w:r>
      <w:r w:rsidR="00297179" w:rsidRPr="00E05106">
        <w:rPr>
          <w:szCs w:val="24"/>
          <w:lang w:val="hr-HR"/>
        </w:rPr>
        <w:t xml:space="preserve"> odjelu Općinskog suda u </w:t>
      </w:r>
      <w:r w:rsidR="00473D4E" w:rsidRPr="00E05106">
        <w:rPr>
          <w:szCs w:val="24"/>
          <w:lang w:val="hr-HR"/>
        </w:rPr>
        <w:t>Varaždinu</w:t>
      </w:r>
      <w:r w:rsidR="00297179" w:rsidRPr="00E05106">
        <w:rPr>
          <w:szCs w:val="24"/>
          <w:lang w:val="hr-HR"/>
        </w:rPr>
        <w:t xml:space="preserve"> zabilježba rješenja o dosudi odmah po primitku  ovog  rješenja. </w:t>
      </w:r>
    </w:p>
    <w:p w:rsidRDefault="00297179" w:rsidP="00297179" w:rsidR="00297179" w:rsidRPr="00E05106">
      <w:pPr>
        <w:jc w:val="both"/>
        <w:rPr>
          <w:szCs w:val="24"/>
          <w:lang w:val="hr-HR"/>
        </w:rPr>
      </w:pPr>
    </w:p>
    <w:p w:rsidRDefault="00E60288" w:rsidP="00956F9C" w:rsidR="00297179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>6</w:t>
      </w:r>
      <w:r w:rsidR="00297179" w:rsidRPr="00E05106">
        <w:rPr>
          <w:szCs w:val="24"/>
          <w:lang w:val="hr-HR"/>
        </w:rPr>
        <w:t xml:space="preserve">.  Nalaže se </w:t>
      </w:r>
      <w:r w:rsidR="00956F9C" w:rsidRPr="00E05106">
        <w:rPr>
          <w:szCs w:val="24"/>
          <w:lang w:val="hr-HR"/>
        </w:rPr>
        <w:t>zemljišnoknjižnom</w:t>
      </w:r>
      <w:r w:rsidR="00297179" w:rsidRPr="00E05106">
        <w:rPr>
          <w:szCs w:val="24"/>
          <w:lang w:val="hr-HR"/>
        </w:rPr>
        <w:t xml:space="preserve"> odjelu Općinskog suda u </w:t>
      </w:r>
      <w:r w:rsidR="00473D4E" w:rsidRPr="00E05106">
        <w:rPr>
          <w:szCs w:val="24"/>
          <w:lang w:val="hr-HR"/>
        </w:rPr>
        <w:t>Varaždinu</w:t>
      </w:r>
      <w:r w:rsidR="00297179" w:rsidRPr="00E05106">
        <w:rPr>
          <w:szCs w:val="24"/>
          <w:lang w:val="hr-HR"/>
        </w:rPr>
        <w:t xml:space="preserve"> upis</w:t>
      </w:r>
      <w:r w:rsidR="002C6DED" w:rsidRPr="00E05106">
        <w:rPr>
          <w:szCs w:val="24"/>
          <w:lang w:val="hr-HR"/>
        </w:rPr>
        <w:t xml:space="preserve"> prava  vlasništva na nekretninama iz točke 1. izreke ovog rješenja </w:t>
      </w:r>
      <w:r w:rsidR="00956F9C" w:rsidRPr="00E05106">
        <w:rPr>
          <w:lang w:val="hr-HR"/>
        </w:rPr>
        <w:t>za korist</w:t>
      </w:r>
      <w:r w:rsidR="002C6DED" w:rsidRPr="00E05106">
        <w:rPr>
          <w:lang w:val="hr-HR"/>
        </w:rPr>
        <w:t xml:space="preserve"> kupca </w:t>
      </w:r>
      <w:r w:rsidRPr="00E05106">
        <w:rPr>
          <w:lang w:val="hr-HR"/>
        </w:rPr>
        <w:t xml:space="preserve">odvjetnika </w:t>
      </w:r>
      <w:r w:rsidR="009C2205">
        <w:t xml:space="preserve">Nives Pavić iz Varaždina, Zagrebačka ulica 231, OIB: 94190870771 </w:t>
      </w:r>
      <w:r w:rsidR="00297179" w:rsidRPr="00E05106">
        <w:rPr>
          <w:szCs w:val="24"/>
          <w:lang w:val="hr-HR"/>
        </w:rPr>
        <w:t>nakon pravomoćnost</w:t>
      </w:r>
      <w:r w:rsidR="00956F9C" w:rsidRPr="00E05106">
        <w:rPr>
          <w:szCs w:val="24"/>
          <w:lang w:val="hr-HR"/>
        </w:rPr>
        <w:t>i ovog rješenja i nakon što kup</w:t>
      </w:r>
      <w:r w:rsidR="002C6DED" w:rsidRPr="00E05106">
        <w:rPr>
          <w:szCs w:val="24"/>
          <w:lang w:val="hr-HR"/>
        </w:rPr>
        <w:t>ac položi</w:t>
      </w:r>
      <w:r w:rsidR="00297179" w:rsidRPr="00E05106">
        <w:rPr>
          <w:szCs w:val="24"/>
          <w:lang w:val="hr-HR"/>
        </w:rPr>
        <w:t xml:space="preserve"> razliku kupovnine, a na temelju  pravomoćnog rješenja o dosudi</w:t>
      </w:r>
      <w:r w:rsidR="002C6DED" w:rsidRPr="00E05106">
        <w:rPr>
          <w:szCs w:val="24"/>
          <w:lang w:val="hr-HR"/>
        </w:rPr>
        <w:t xml:space="preserve"> nekretnine i potvrde suda da je</w:t>
      </w:r>
      <w:r w:rsidR="007275E5" w:rsidRPr="00E05106">
        <w:rPr>
          <w:szCs w:val="24"/>
          <w:lang w:val="hr-HR"/>
        </w:rPr>
        <w:t xml:space="preserve"> kup</w:t>
      </w:r>
      <w:r w:rsidR="002C6DED" w:rsidRPr="00E05106">
        <w:rPr>
          <w:szCs w:val="24"/>
          <w:lang w:val="hr-HR"/>
        </w:rPr>
        <w:t>ac položio</w:t>
      </w:r>
      <w:r w:rsidR="00297179" w:rsidRPr="00E05106">
        <w:rPr>
          <w:szCs w:val="24"/>
          <w:lang w:val="hr-HR"/>
        </w:rPr>
        <w:t xml:space="preserve"> kupovninu u skladu s </w:t>
      </w:r>
      <w:r w:rsidRPr="00E05106">
        <w:rPr>
          <w:szCs w:val="24"/>
          <w:lang w:val="hr-HR"/>
        </w:rPr>
        <w:t>točkom 2</w:t>
      </w:r>
      <w:r w:rsidR="002C6DED" w:rsidRPr="00E05106">
        <w:rPr>
          <w:szCs w:val="24"/>
          <w:lang w:val="hr-HR"/>
        </w:rPr>
        <w:t>. ovog rješenja</w:t>
      </w:r>
      <w:r w:rsidR="00297179" w:rsidRPr="00E05106">
        <w:rPr>
          <w:szCs w:val="24"/>
          <w:lang w:val="hr-HR"/>
        </w:rPr>
        <w:t>.</w:t>
      </w:r>
    </w:p>
    <w:p w:rsidRDefault="00297179" w:rsidP="00297179" w:rsidR="00297179" w:rsidRPr="00E05106">
      <w:pPr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ab/>
      </w:r>
    </w:p>
    <w:p w:rsidRDefault="00E60288" w:rsidP="00E60288" w:rsidR="00297179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>7</w:t>
      </w:r>
      <w:r w:rsidR="00297179" w:rsidRPr="00E05106">
        <w:rPr>
          <w:szCs w:val="24"/>
          <w:lang w:val="hr-HR"/>
        </w:rPr>
        <w:t xml:space="preserve">. Nalaže se </w:t>
      </w:r>
      <w:r w:rsidR="005E44FF" w:rsidRPr="00E05106">
        <w:rPr>
          <w:szCs w:val="24"/>
          <w:lang w:val="hr-HR"/>
        </w:rPr>
        <w:t>zemljišnoknjižnom</w:t>
      </w:r>
      <w:r w:rsidR="00297179" w:rsidRPr="00E05106">
        <w:rPr>
          <w:szCs w:val="24"/>
          <w:lang w:val="hr-HR"/>
        </w:rPr>
        <w:t xml:space="preserve"> odjelu Općinskog suda u </w:t>
      </w:r>
      <w:r w:rsidR="00473D4E" w:rsidRPr="00E05106">
        <w:rPr>
          <w:szCs w:val="24"/>
          <w:lang w:val="hr-HR"/>
        </w:rPr>
        <w:t>Varaždinu</w:t>
      </w:r>
      <w:r w:rsidR="005F6A7D"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>brisanje pr</w:t>
      </w:r>
      <w:r w:rsidRPr="00E05106">
        <w:rPr>
          <w:szCs w:val="24"/>
          <w:lang w:val="hr-HR"/>
        </w:rPr>
        <w:t>ava i tereta u skladu s točkom 4</w:t>
      </w:r>
      <w:r w:rsidR="00297179" w:rsidRPr="00E05106">
        <w:rPr>
          <w:szCs w:val="24"/>
          <w:lang w:val="hr-HR"/>
        </w:rPr>
        <w:t>.  izreke ovog rješenja nakon pravomoćnosti ovog rješenja i nakon što kupac položi kupovninu.</w:t>
      </w:r>
    </w:p>
    <w:p w:rsidRDefault="00297179" w:rsidP="00297179" w:rsidR="00297179" w:rsidRPr="00E05106">
      <w:pPr>
        <w:ind w:firstLine="720"/>
        <w:jc w:val="both"/>
        <w:rPr>
          <w:szCs w:val="24"/>
          <w:lang w:val="hr-HR"/>
        </w:rPr>
      </w:pPr>
    </w:p>
    <w:p w:rsidRDefault="00297179" w:rsidP="00297179" w:rsidR="00297179" w:rsidRPr="00E05106">
      <w:pPr>
        <w:jc w:val="both"/>
        <w:rPr>
          <w:szCs w:val="24"/>
          <w:lang w:val="hr-HR"/>
        </w:rPr>
      </w:pPr>
    </w:p>
    <w:p w:rsidRDefault="00297179" w:rsidP="00297179" w:rsidR="00297179" w:rsidRPr="00E05106">
      <w:pPr>
        <w:ind w:firstLine="720" w:left="288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          Obrazloženje  </w:t>
      </w:r>
    </w:p>
    <w:p w:rsidRDefault="00297179" w:rsidP="00297179" w:rsidR="00297179" w:rsidRPr="00E05106">
      <w:pPr>
        <w:jc w:val="both"/>
        <w:rPr>
          <w:szCs w:val="24"/>
          <w:lang w:val="hr-HR"/>
        </w:rPr>
      </w:pPr>
    </w:p>
    <w:p w:rsidRDefault="00297179" w:rsidP="00297179" w:rsidR="002C6DED" w:rsidRPr="00E05106">
      <w:pPr>
        <w:jc w:val="both"/>
        <w:rPr>
          <w:lang w:val="hr-HR"/>
        </w:rPr>
      </w:pPr>
      <w:r w:rsidRPr="00E05106">
        <w:rPr>
          <w:szCs w:val="24"/>
          <w:lang w:val="hr-HR"/>
        </w:rPr>
        <w:tab/>
        <w:t>Na usmenoj javno</w:t>
      </w:r>
      <w:r w:rsidR="002C6DED" w:rsidRPr="00E05106">
        <w:rPr>
          <w:szCs w:val="24"/>
          <w:lang w:val="hr-HR"/>
        </w:rPr>
        <w:t>j dražbi radi prodaje nekretnina označenih</w:t>
      </w:r>
      <w:r w:rsidRPr="00E05106">
        <w:rPr>
          <w:szCs w:val="24"/>
          <w:lang w:val="hr-HR"/>
        </w:rPr>
        <w:t xml:space="preserve"> u toč</w:t>
      </w:r>
      <w:r w:rsidR="002C6DED" w:rsidRPr="00E05106">
        <w:rPr>
          <w:szCs w:val="24"/>
          <w:lang w:val="hr-HR"/>
        </w:rPr>
        <w:t>c</w:t>
      </w:r>
      <w:r w:rsidR="005E44FF" w:rsidRPr="00E05106">
        <w:rPr>
          <w:szCs w:val="24"/>
          <w:lang w:val="hr-HR"/>
        </w:rPr>
        <w:t>i  1. ovog  rješenja,  održanoj</w:t>
      </w:r>
      <w:r w:rsidRPr="00E05106">
        <w:rPr>
          <w:szCs w:val="24"/>
          <w:lang w:val="hr-HR"/>
        </w:rPr>
        <w:t xml:space="preserve"> </w:t>
      </w:r>
      <w:r w:rsidR="002C6DED" w:rsidRPr="00E05106">
        <w:rPr>
          <w:szCs w:val="24"/>
          <w:lang w:val="hr-HR"/>
        </w:rPr>
        <w:t>4. svibnja</w:t>
      </w:r>
      <w:r w:rsidR="001C16EB">
        <w:rPr>
          <w:szCs w:val="24"/>
          <w:lang w:val="hr-HR"/>
        </w:rPr>
        <w:t xml:space="preserve"> 2018</w:t>
      </w:r>
      <w:r w:rsidRPr="00E05106">
        <w:rPr>
          <w:szCs w:val="24"/>
          <w:lang w:val="hr-HR"/>
        </w:rPr>
        <w:t>. sudjelovali su</w:t>
      </w:r>
      <w:r w:rsidR="00473D4E" w:rsidRPr="00E05106">
        <w:rPr>
          <w:lang w:eastAsia="en-US" w:val="hr-HR"/>
        </w:rPr>
        <w:t xml:space="preserve"> stečajni upravitelj</w:t>
      </w:r>
      <w:r w:rsidR="005E44FF" w:rsidRPr="00E05106">
        <w:rPr>
          <w:lang w:eastAsia="en-US" w:val="hr-HR"/>
        </w:rPr>
        <w:t>, zastupnik razlučnog vjerovnika Republike Hrvatske – zamjenik ŽDO Varaždin</w:t>
      </w:r>
      <w:r w:rsidR="00473D4E" w:rsidRPr="00E05106">
        <w:rPr>
          <w:lang w:eastAsia="en-US" w:val="hr-HR"/>
        </w:rPr>
        <w:t xml:space="preserve"> </w:t>
      </w:r>
      <w:r w:rsidRPr="00E05106">
        <w:rPr>
          <w:szCs w:val="24"/>
          <w:lang w:val="hr-HR"/>
        </w:rPr>
        <w:t>te dražbovatelj</w:t>
      </w:r>
      <w:r w:rsidR="00473D4E" w:rsidRPr="00E05106">
        <w:rPr>
          <w:szCs w:val="24"/>
          <w:lang w:val="hr-HR"/>
        </w:rPr>
        <w:t xml:space="preserve"> </w:t>
      </w:r>
      <w:r w:rsidR="00BA6895">
        <w:t>Nives Pavić iz Varaždina</w:t>
      </w:r>
      <w:r w:rsidR="008D444D" w:rsidRPr="00E05106">
        <w:rPr>
          <w:lang w:val="hr-HR"/>
        </w:rPr>
        <w:t>.</w:t>
      </w:r>
    </w:p>
    <w:p w:rsidRDefault="009C2205" w:rsidP="002C6DED" w:rsidR="00297179" w:rsidRPr="00E05106">
      <w:pPr>
        <w:ind w:firstLine="720"/>
        <w:jc w:val="both"/>
        <w:rPr>
          <w:szCs w:val="24"/>
          <w:lang w:val="hr-HR"/>
        </w:rPr>
      </w:pPr>
      <w:r>
        <w:t xml:space="preserve">Nives Pavić </w:t>
      </w:r>
      <w:r w:rsidR="005E44FF" w:rsidRPr="00E05106">
        <w:rPr>
          <w:lang w:val="hr-HR"/>
        </w:rPr>
        <w:t>se</w:t>
      </w:r>
      <w:r w:rsidR="00473D4E" w:rsidRPr="00E05106">
        <w:rPr>
          <w:lang w:val="hr-HR"/>
        </w:rPr>
        <w:t xml:space="preserve"> </w:t>
      </w:r>
      <w:r w:rsidR="00BA6895">
        <w:rPr>
          <w:szCs w:val="24"/>
          <w:lang w:val="hr-HR"/>
        </w:rPr>
        <w:t>prijavila</w:t>
      </w:r>
      <w:r w:rsidR="00297179" w:rsidRPr="00E05106">
        <w:rPr>
          <w:szCs w:val="24"/>
          <w:lang w:val="hr-HR"/>
        </w:rPr>
        <w:t xml:space="preserve"> kao dražbovatelj te</w:t>
      </w:r>
      <w:r w:rsidR="002C6DED" w:rsidRPr="00E05106">
        <w:rPr>
          <w:szCs w:val="24"/>
          <w:lang w:val="hr-HR"/>
        </w:rPr>
        <w:t xml:space="preserve"> je</w:t>
      </w:r>
      <w:r w:rsidR="005E44FF" w:rsidRPr="00E05106">
        <w:rPr>
          <w:szCs w:val="24"/>
          <w:lang w:val="hr-HR"/>
        </w:rPr>
        <w:t xml:space="preserve"> </w:t>
      </w:r>
      <w:r w:rsidR="00BA6895">
        <w:rPr>
          <w:szCs w:val="24"/>
          <w:lang w:val="hr-HR"/>
        </w:rPr>
        <w:t xml:space="preserve">dala </w:t>
      </w:r>
      <w:r w:rsidR="002C6DED" w:rsidRPr="00E05106">
        <w:rPr>
          <w:szCs w:val="24"/>
          <w:lang w:val="hr-HR"/>
        </w:rPr>
        <w:t>najpovoljniju ponudu jer je za nekretnine</w:t>
      </w:r>
      <w:r w:rsidR="005E44FF" w:rsidRPr="00E05106">
        <w:rPr>
          <w:szCs w:val="24"/>
          <w:lang w:val="hr-HR"/>
        </w:rPr>
        <w:t xml:space="preserve"> iz točke 1. ovog rješenja ponudi</w:t>
      </w:r>
      <w:r w:rsidR="00BA6895">
        <w:rPr>
          <w:szCs w:val="24"/>
          <w:lang w:val="hr-HR"/>
        </w:rPr>
        <w:t>la</w:t>
      </w:r>
      <w:r w:rsidR="00297179" w:rsidRPr="00E05106">
        <w:rPr>
          <w:szCs w:val="24"/>
          <w:lang w:val="hr-HR"/>
        </w:rPr>
        <w:t xml:space="preserve"> kupovninu  u  iznosu od </w:t>
      </w:r>
      <w:r w:rsidRPr="00B1520D">
        <w:t xml:space="preserve">510.486,30 </w:t>
      </w:r>
      <w:r w:rsidR="008D444D" w:rsidRPr="00E05106">
        <w:rPr>
          <w:lang w:val="hr-HR"/>
        </w:rPr>
        <w:t>kn</w:t>
      </w:r>
      <w:r w:rsidR="00473D4E" w:rsidRPr="00E05106">
        <w:rPr>
          <w:szCs w:val="24"/>
          <w:lang w:val="hr-HR"/>
        </w:rPr>
        <w:t>.</w:t>
      </w:r>
      <w:r w:rsidR="00297179" w:rsidRPr="00E05106">
        <w:rPr>
          <w:szCs w:val="24"/>
          <w:lang w:val="hr-HR"/>
        </w:rPr>
        <w:t xml:space="preserve"> </w:t>
      </w:r>
    </w:p>
    <w:p w:rsidRDefault="00297179" w:rsidP="00297179" w:rsidR="00297179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Sud je ut</w:t>
      </w:r>
      <w:r w:rsidR="00FC2D1F" w:rsidRPr="00E05106">
        <w:rPr>
          <w:szCs w:val="24"/>
          <w:lang w:val="hr-HR"/>
        </w:rPr>
        <w:t>vrdio prednju činjenicu te da je</w:t>
      </w:r>
      <w:r w:rsidRPr="00E05106">
        <w:rPr>
          <w:szCs w:val="24"/>
          <w:lang w:val="hr-HR"/>
        </w:rPr>
        <w:t xml:space="preserve"> </w:t>
      </w:r>
      <w:r w:rsidR="00BA6895">
        <w:rPr>
          <w:szCs w:val="24"/>
          <w:lang w:val="hr-HR"/>
        </w:rPr>
        <w:t>ponuditelj</w:t>
      </w:r>
      <w:r w:rsidR="005E44FF" w:rsidRPr="00E05106">
        <w:rPr>
          <w:szCs w:val="24"/>
          <w:lang w:val="hr-HR"/>
        </w:rPr>
        <w:t xml:space="preserve"> </w:t>
      </w:r>
      <w:r w:rsidR="001C16EB">
        <w:rPr>
          <w:szCs w:val="24"/>
          <w:lang w:val="hr-HR"/>
        </w:rPr>
        <w:t xml:space="preserve">Nives Pavić </w:t>
      </w:r>
      <w:r w:rsidR="005E44FF" w:rsidRPr="00E05106">
        <w:rPr>
          <w:szCs w:val="24"/>
          <w:lang w:val="hr-HR"/>
        </w:rPr>
        <w:t>ispuni</w:t>
      </w:r>
      <w:r w:rsidR="001C16EB">
        <w:rPr>
          <w:szCs w:val="24"/>
          <w:lang w:val="hr-HR"/>
        </w:rPr>
        <w:t>la</w:t>
      </w:r>
      <w:r w:rsidR="005E44FF" w:rsidRPr="00E05106">
        <w:rPr>
          <w:szCs w:val="24"/>
          <w:lang w:val="hr-HR"/>
        </w:rPr>
        <w:t xml:space="preserve">  uvjete  da  </w:t>
      </w:r>
      <w:r w:rsidR="00BA6895">
        <w:rPr>
          <w:szCs w:val="24"/>
          <w:lang w:val="hr-HR"/>
        </w:rPr>
        <w:t>joj</w:t>
      </w:r>
      <w:r w:rsidRPr="00E05106">
        <w:rPr>
          <w:szCs w:val="24"/>
          <w:lang w:val="hr-HR"/>
        </w:rPr>
        <w:t xml:space="preserve"> se  pre</w:t>
      </w:r>
      <w:r w:rsidR="00FC2D1F" w:rsidRPr="00E05106">
        <w:rPr>
          <w:szCs w:val="24"/>
          <w:lang w:val="hr-HR"/>
        </w:rPr>
        <w:t>dmetne nekretnine dosude</w:t>
      </w:r>
      <w:r w:rsidRPr="00E05106">
        <w:rPr>
          <w:szCs w:val="24"/>
          <w:lang w:val="hr-HR"/>
        </w:rPr>
        <w:t xml:space="preserve">. </w:t>
      </w:r>
    </w:p>
    <w:p w:rsidRDefault="001F5833" w:rsidP="00297179" w:rsidR="00297179" w:rsidRPr="00E05106">
      <w:pPr>
        <w:ind w:firstLine="720"/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Ponuditelj </w:t>
      </w:r>
      <w:r w:rsidR="00BA6895">
        <w:rPr>
          <w:szCs w:val="24"/>
          <w:lang w:val="hr-HR"/>
        </w:rPr>
        <w:t xml:space="preserve">Nives Pavić </w:t>
      </w:r>
      <w:r w:rsidRPr="00E05106">
        <w:rPr>
          <w:szCs w:val="24"/>
          <w:lang w:val="hr-HR"/>
        </w:rPr>
        <w:t>je</w:t>
      </w:r>
      <w:r w:rsidR="00297179" w:rsidRPr="00E05106">
        <w:rPr>
          <w:szCs w:val="24"/>
          <w:lang w:val="hr-HR"/>
        </w:rPr>
        <w:t xml:space="preserve"> </w:t>
      </w:r>
      <w:r w:rsidR="00BA6895">
        <w:rPr>
          <w:szCs w:val="24"/>
          <w:lang w:val="hr-HR"/>
        </w:rPr>
        <w:t>uplatila</w:t>
      </w:r>
      <w:r w:rsidR="005F6A7D"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 xml:space="preserve">iznos osiguranja od </w:t>
      </w:r>
      <w:r w:rsidR="00BA6895">
        <w:rPr>
          <w:szCs w:val="24"/>
          <w:lang w:val="hr-HR"/>
        </w:rPr>
        <w:t>52</w:t>
      </w:r>
      <w:r w:rsidRPr="00E05106">
        <w:rPr>
          <w:szCs w:val="24"/>
          <w:lang w:val="hr-HR"/>
        </w:rPr>
        <w:t>.000,00</w:t>
      </w:r>
      <w:r w:rsidR="00297179" w:rsidRPr="00E05106">
        <w:rPr>
          <w:szCs w:val="24"/>
          <w:lang w:val="hr-HR"/>
        </w:rPr>
        <w:t xml:space="preserve"> kuna</w:t>
      </w:r>
      <w:r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 xml:space="preserve">te  stoga  </w:t>
      </w:r>
      <w:r w:rsidRPr="00E05106">
        <w:rPr>
          <w:szCs w:val="24"/>
          <w:lang w:val="hr-HR"/>
        </w:rPr>
        <w:t xml:space="preserve">za nekretnine iz točke 1. rješenja </w:t>
      </w:r>
      <w:r w:rsidR="00297179" w:rsidRPr="00E05106">
        <w:rPr>
          <w:szCs w:val="24"/>
          <w:lang w:val="hr-HR"/>
        </w:rPr>
        <w:t xml:space="preserve">mora  uplatiti  </w:t>
      </w:r>
      <w:r w:rsidR="005E44FF" w:rsidRPr="00E05106">
        <w:rPr>
          <w:szCs w:val="24"/>
          <w:lang w:val="hr-HR"/>
        </w:rPr>
        <w:t>razliku  kupovnine u  iznosu</w:t>
      </w:r>
      <w:r w:rsidR="00297179" w:rsidRPr="00E05106">
        <w:rPr>
          <w:szCs w:val="24"/>
          <w:lang w:val="hr-HR"/>
        </w:rPr>
        <w:t xml:space="preserve"> od </w:t>
      </w:r>
      <w:r w:rsidR="00BA6895">
        <w:rPr>
          <w:szCs w:val="24"/>
          <w:lang w:val="hr-HR"/>
        </w:rPr>
        <w:t>458.486,30</w:t>
      </w:r>
      <w:r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>kn.</w:t>
      </w:r>
      <w:r w:rsidRPr="00E05106">
        <w:rPr>
          <w:szCs w:val="24"/>
          <w:lang w:val="hr-HR"/>
        </w:rPr>
        <w:t xml:space="preserve"> </w:t>
      </w:r>
    </w:p>
    <w:p w:rsidRDefault="00EC1018" w:rsidP="00297179" w:rsidR="00297179" w:rsidRPr="00E05106">
      <w:pPr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ab/>
        <w:t>Nekretnine</w:t>
      </w:r>
      <w:r w:rsidR="00297179" w:rsidRPr="00E05106">
        <w:rPr>
          <w:szCs w:val="24"/>
          <w:lang w:val="hr-HR"/>
        </w:rPr>
        <w:t xml:space="preserve"> </w:t>
      </w:r>
      <w:r w:rsidR="00C03983" w:rsidRPr="00E05106">
        <w:rPr>
          <w:szCs w:val="24"/>
          <w:lang w:val="hr-HR"/>
        </w:rPr>
        <w:t xml:space="preserve">iz točke 1. izreke rješenja </w:t>
      </w:r>
      <w:r w:rsidR="00297179" w:rsidRPr="00E05106">
        <w:rPr>
          <w:szCs w:val="24"/>
          <w:lang w:val="hr-HR"/>
        </w:rPr>
        <w:t xml:space="preserve">će se predati </w:t>
      </w:r>
      <w:r w:rsidR="00C03983" w:rsidRPr="00E05106">
        <w:rPr>
          <w:szCs w:val="24"/>
          <w:lang w:val="hr-HR"/>
        </w:rPr>
        <w:t>kupcu</w:t>
      </w:r>
      <w:r w:rsidR="00297179" w:rsidRPr="00E05106">
        <w:rPr>
          <w:szCs w:val="24"/>
          <w:lang w:val="hr-HR"/>
        </w:rPr>
        <w:t xml:space="preserve"> nakon što u roku od </w:t>
      </w:r>
      <w:r w:rsidR="005E44FF" w:rsidRPr="00E05106">
        <w:rPr>
          <w:szCs w:val="24"/>
          <w:lang w:val="hr-HR"/>
        </w:rPr>
        <w:t>45</w:t>
      </w:r>
      <w:r w:rsidR="00297179" w:rsidRPr="00E05106">
        <w:rPr>
          <w:szCs w:val="24"/>
          <w:lang w:val="hr-HR"/>
        </w:rPr>
        <w:t xml:space="preserve"> dana o</w:t>
      </w:r>
      <w:r w:rsidR="005E44FF" w:rsidRPr="00E05106">
        <w:rPr>
          <w:szCs w:val="24"/>
          <w:lang w:val="hr-HR"/>
        </w:rPr>
        <w:t>d dana održavanja dražbe, polože</w:t>
      </w:r>
      <w:r w:rsidR="00297179" w:rsidRPr="00E05106">
        <w:rPr>
          <w:szCs w:val="24"/>
          <w:lang w:val="hr-HR"/>
        </w:rPr>
        <w:t xml:space="preserve"> razliku  kupovnine u  iznosu od </w:t>
      </w:r>
      <w:r w:rsidR="00BA6895">
        <w:rPr>
          <w:szCs w:val="24"/>
          <w:lang w:val="hr-HR"/>
        </w:rPr>
        <w:t>458.486,30</w:t>
      </w:r>
      <w:r w:rsidR="005E44FF" w:rsidRPr="00E05106">
        <w:rPr>
          <w:szCs w:val="24"/>
          <w:lang w:val="hr-HR"/>
        </w:rPr>
        <w:t xml:space="preserve"> </w:t>
      </w:r>
      <w:r w:rsidR="00297179" w:rsidRPr="00E05106">
        <w:rPr>
          <w:szCs w:val="24"/>
          <w:lang w:val="hr-HR"/>
        </w:rPr>
        <w:t>kn i  nakon što ovo  rješenje postane  pravomoćno.</w:t>
      </w:r>
    </w:p>
    <w:p w:rsidRDefault="00297179" w:rsidP="00297179" w:rsidR="00297179" w:rsidRPr="00E05106">
      <w:pPr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ab/>
        <w:t xml:space="preserve">Slijedom iznijetog,  odlučeno je  kao u  izreci ovog rješenja, u smislu  čl.  103. i čl.  108. Ovršnog  zakona.  </w:t>
      </w:r>
    </w:p>
    <w:p w:rsidRDefault="0095396B" w:rsidP="00783C76" w:rsidR="002B0EC9" w:rsidRPr="00E05106">
      <w:pPr>
        <w:jc w:val="both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</w:t>
      </w:r>
      <w:r w:rsidRPr="00E05106">
        <w:rPr>
          <w:lang w:val="hr-HR"/>
        </w:rPr>
        <w:t xml:space="preserve"> </w:t>
      </w:r>
      <w:r w:rsidR="00F602AF" w:rsidRPr="00E05106">
        <w:rPr>
          <w:szCs w:val="24"/>
          <w:lang w:val="hr-HR"/>
        </w:rPr>
        <w:tab/>
        <w:t xml:space="preserve"> </w:t>
      </w:r>
    </w:p>
    <w:p w:rsidRDefault="005F6A7D" w:rsidP="00783C76" w:rsidR="005F6A7D" w:rsidRPr="00E05106">
      <w:pPr>
        <w:jc w:val="both"/>
        <w:rPr>
          <w:szCs w:val="24"/>
          <w:lang w:val="hr-HR"/>
        </w:rPr>
      </w:pPr>
    </w:p>
    <w:p w:rsidRDefault="002B0EC9" w:rsidR="002B0EC9" w:rsidRPr="00E05106">
      <w:pPr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           </w:t>
      </w:r>
      <w:r w:rsidRPr="00E05106">
        <w:rPr>
          <w:szCs w:val="24"/>
          <w:lang w:val="hr-HR"/>
        </w:rPr>
        <w:tab/>
      </w:r>
      <w:r w:rsidRPr="00E05106">
        <w:rPr>
          <w:szCs w:val="24"/>
          <w:lang w:val="hr-HR"/>
        </w:rPr>
        <w:tab/>
      </w:r>
      <w:r w:rsidRPr="00E05106">
        <w:rPr>
          <w:szCs w:val="24"/>
          <w:lang w:val="hr-HR"/>
        </w:rPr>
        <w:tab/>
        <w:t xml:space="preserve">U </w:t>
      </w:r>
      <w:r w:rsidR="008B5D6C">
        <w:rPr>
          <w:szCs w:val="24"/>
          <w:lang w:val="hr-HR"/>
        </w:rPr>
        <w:t xml:space="preserve">Varaždinu </w:t>
      </w:r>
      <w:r w:rsidR="00A014A3" w:rsidRPr="00E05106">
        <w:rPr>
          <w:szCs w:val="24"/>
          <w:lang w:val="hr-HR"/>
        </w:rPr>
        <w:t xml:space="preserve"> </w:t>
      </w:r>
      <w:r w:rsidR="009C2205">
        <w:rPr>
          <w:szCs w:val="24"/>
          <w:lang w:val="hr-HR"/>
        </w:rPr>
        <w:t>4. svibnja</w:t>
      </w:r>
      <w:r w:rsidR="00EC1018" w:rsidRPr="00E05106">
        <w:rPr>
          <w:szCs w:val="24"/>
          <w:lang w:val="hr-HR"/>
        </w:rPr>
        <w:t xml:space="preserve"> </w:t>
      </w:r>
      <w:r w:rsidR="009C2205">
        <w:rPr>
          <w:szCs w:val="24"/>
          <w:lang w:val="hr-HR"/>
        </w:rPr>
        <w:t>2018</w:t>
      </w:r>
      <w:r w:rsidR="005F6A7D" w:rsidRPr="00E05106">
        <w:rPr>
          <w:szCs w:val="24"/>
          <w:lang w:val="hr-HR"/>
        </w:rPr>
        <w:t>.</w:t>
      </w:r>
    </w:p>
    <w:p w:rsidRDefault="00A50EFC" w:rsidR="00A50EFC">
      <w:pPr>
        <w:rPr>
          <w:szCs w:val="24"/>
          <w:lang w:val="hr-HR"/>
        </w:rPr>
      </w:pPr>
    </w:p>
    <w:p w:rsidRDefault="00934D09" w:rsidR="00934D09" w:rsidRPr="00E05106">
      <w:pPr>
        <w:rPr>
          <w:szCs w:val="24"/>
          <w:lang w:val="hr-HR"/>
        </w:rPr>
      </w:pPr>
    </w:p>
    <w:p w:rsidRDefault="002B0EC9" w:rsidP="008B5D6C" w:rsidR="002B0EC9" w:rsidRPr="00E05106">
      <w:pPr>
        <w:ind w:firstLine="720" w:left="5040"/>
        <w:rPr>
          <w:szCs w:val="24"/>
          <w:lang w:val="hr-HR"/>
        </w:rPr>
      </w:pPr>
      <w:r w:rsidRPr="00E05106">
        <w:rPr>
          <w:szCs w:val="24"/>
          <w:lang w:val="hr-HR"/>
        </w:rPr>
        <w:t>S U D A C:</w:t>
      </w:r>
    </w:p>
    <w:p w:rsidRDefault="002B0EC9" w:rsidR="008B5D6C">
      <w:pPr>
        <w:jc w:val="right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</w:t>
      </w:r>
    </w:p>
    <w:p w:rsidRDefault="008B5D6C" w:rsidP="00C27EF3" w:rsidR="00C27EF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</w:t>
      </w:r>
      <w:r w:rsidR="00A014A3" w:rsidRPr="00E05106">
        <w:rPr>
          <w:szCs w:val="24"/>
          <w:lang w:val="hr-HR"/>
        </w:rPr>
        <w:t>Iris Hatvalić Nemec</w:t>
      </w:r>
    </w:p>
    <w:p w:rsidRDefault="002B0EC9" w:rsidP="00C27EF3" w:rsidR="002B0EC9">
      <w:pPr>
        <w:jc w:val="center"/>
        <w:rPr>
          <w:szCs w:val="24"/>
          <w:lang w:val="hr-HR"/>
        </w:rPr>
      </w:pPr>
      <w:r w:rsidRPr="00E05106">
        <w:rPr>
          <w:szCs w:val="24"/>
          <w:lang w:val="hr-HR"/>
        </w:rPr>
        <w:t xml:space="preserve"> </w:t>
      </w:r>
    </w:p>
    <w:p w:rsidRDefault="008B5D6C" w:rsidP="008B5D6C" w:rsidR="008B5D6C" w:rsidRPr="00E05106">
      <w:pPr>
        <w:jc w:val="center"/>
        <w:rPr>
          <w:szCs w:val="24"/>
          <w:lang w:val="hr-HR"/>
        </w:rPr>
      </w:pPr>
    </w:p>
    <w:p w:rsidRDefault="002B0EC9" w:rsidR="002B0EC9" w:rsidRPr="00E05106">
      <w:pPr>
        <w:rPr>
          <w:szCs w:val="24"/>
          <w:lang w:val="hr-HR"/>
        </w:rPr>
      </w:pPr>
    </w:p>
    <w:p w:rsidRDefault="00A50EFC" w:rsidR="00A50EFC">
      <w:pPr>
        <w:rPr>
          <w:szCs w:val="24"/>
          <w:lang w:val="hr-HR"/>
        </w:rPr>
      </w:pPr>
    </w:p>
    <w:p w:rsidRDefault="00934D09" w:rsidR="00934D09">
      <w:pPr>
        <w:rPr>
          <w:szCs w:val="24"/>
          <w:lang w:val="hr-HR"/>
        </w:rPr>
      </w:pPr>
    </w:p>
    <w:p w:rsidRDefault="00347EB9" w:rsidR="00347EB9">
      <w:pPr>
        <w:rPr>
          <w:szCs w:val="24"/>
          <w:lang w:val="hr-HR"/>
        </w:rPr>
      </w:pPr>
    </w:p>
    <w:p w:rsidRDefault="00934D09" w:rsidR="00934D09" w:rsidRPr="00E05106">
      <w:pPr>
        <w:rPr>
          <w:szCs w:val="24"/>
          <w:lang w:val="hr-HR"/>
        </w:rPr>
      </w:pPr>
    </w:p>
    <w:p w:rsidRDefault="001C16EB" w:rsidP="006233AD" w:rsidR="006233AD">
      <w:pPr>
        <w:jc w:val="both"/>
        <w:rPr>
          <w:szCs w:val="24"/>
        </w:rPr>
      </w:pPr>
      <w:r>
        <w:rPr>
          <w:szCs w:val="24"/>
        </w:rPr>
        <w:lastRenderedPageBreak/>
        <w:t>UPUTA</w:t>
      </w:r>
      <w:r w:rsidR="00D44D1B" w:rsidRPr="00E05106">
        <w:rPr>
          <w:szCs w:val="24"/>
        </w:rPr>
        <w:t xml:space="preserve"> O PRAVNOM LIJEKU:</w:t>
      </w:r>
      <w:r w:rsidR="00783C76" w:rsidRPr="00E05106">
        <w:rPr>
          <w:szCs w:val="24"/>
        </w:rPr>
        <w:t xml:space="preserve"> </w:t>
      </w:r>
    </w:p>
    <w:p w:rsidRDefault="006233AD" w:rsidP="006233AD" w:rsidR="006233AD" w:rsidRPr="006233AD">
      <w:pPr>
        <w:jc w:val="both"/>
        <w:rPr>
          <w:lang w:val="hr-HR"/>
        </w:rPr>
      </w:pPr>
      <w:r w:rsidRPr="006233AD">
        <w:rPr>
          <w:lang w:val="hr-HR"/>
        </w:rPr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D44D1B" w:rsidP="00D44D1B" w:rsidR="00D44D1B" w:rsidRPr="00E05106">
      <w:pPr>
        <w:pStyle w:val="Tijeloteksta"/>
        <w:rPr>
          <w:rFonts w:hAnsi="Times New Roman" w:ascii="Times New Roman"/>
          <w:szCs w:val="24"/>
        </w:rPr>
      </w:pPr>
    </w:p>
    <w:p w:rsidRDefault="008B5D6C" w:rsidP="00D44D1B" w:rsidR="008B5D6C">
      <w:pPr>
        <w:rPr>
          <w:szCs w:val="24"/>
          <w:lang w:val="hr-HR"/>
        </w:rPr>
      </w:pPr>
    </w:p>
    <w:p w:rsidRDefault="00FD0BA8" w:rsidP="00D44D1B" w:rsidR="00D44D1B" w:rsidRPr="00E05106">
      <w:pPr>
        <w:rPr>
          <w:szCs w:val="24"/>
          <w:lang w:val="hr-HR"/>
        </w:rPr>
      </w:pPr>
      <w:r w:rsidRPr="00E05106">
        <w:rPr>
          <w:szCs w:val="24"/>
          <w:lang w:val="hr-HR"/>
        </w:rPr>
        <w:t>O tom</w:t>
      </w:r>
      <w:r w:rsidR="009C2205">
        <w:rPr>
          <w:szCs w:val="24"/>
          <w:lang w:val="hr-HR"/>
        </w:rPr>
        <w:t>e</w:t>
      </w:r>
      <w:r w:rsidRPr="00E05106">
        <w:rPr>
          <w:szCs w:val="24"/>
          <w:lang w:val="hr-HR"/>
        </w:rPr>
        <w:t xml:space="preserve"> obavijest</w:t>
      </w:r>
      <w:r w:rsidR="006233AD">
        <w:rPr>
          <w:szCs w:val="24"/>
          <w:lang w:val="hr-HR"/>
        </w:rPr>
        <w:t>:</w:t>
      </w:r>
    </w:p>
    <w:p w:rsidRDefault="009C2205" w:rsidP="00300D35" w:rsidR="005E44FF" w:rsidRPr="00E05106">
      <w:pPr>
        <w:numPr>
          <w:ilvl w:val="0"/>
          <w:numId w:val="9"/>
        </w:numPr>
        <w:rPr>
          <w:szCs w:val="24"/>
          <w:lang w:val="hr-HR"/>
        </w:rPr>
      </w:pPr>
      <w:r>
        <w:rPr>
          <w:szCs w:val="24"/>
          <w:lang w:val="hr-HR"/>
        </w:rPr>
        <w:t>e-oglasna ploča suda</w:t>
      </w:r>
    </w:p>
    <w:p w:rsidRDefault="005E44FF" w:rsidP="00300D35" w:rsidR="0022042F" w:rsidRPr="00E05106">
      <w:pPr>
        <w:numPr>
          <w:ilvl w:val="0"/>
          <w:numId w:val="9"/>
        </w:numPr>
        <w:rPr>
          <w:szCs w:val="24"/>
          <w:lang w:val="hr-HR"/>
        </w:rPr>
      </w:pPr>
      <w:r w:rsidRPr="00E05106">
        <w:rPr>
          <w:szCs w:val="24"/>
          <w:lang w:val="hr-HR"/>
        </w:rPr>
        <w:t>Zemljišnoknjižni odjel</w:t>
      </w:r>
      <w:r w:rsidR="0022042F" w:rsidRPr="00E05106">
        <w:rPr>
          <w:szCs w:val="24"/>
          <w:lang w:val="hr-HR"/>
        </w:rPr>
        <w:t xml:space="preserve"> Općinskog suda u Varaždinu, odmah radi zabilježbe dosude</w:t>
      </w:r>
    </w:p>
    <w:p w:rsidRDefault="005E44FF" w:rsidP="00300D35" w:rsidR="0022042F" w:rsidRPr="00E05106">
      <w:pPr>
        <w:numPr>
          <w:ilvl w:val="0"/>
          <w:numId w:val="9"/>
        </w:numPr>
        <w:rPr>
          <w:szCs w:val="24"/>
          <w:lang w:val="hr-HR"/>
        </w:rPr>
      </w:pPr>
      <w:r w:rsidRPr="00E05106">
        <w:rPr>
          <w:szCs w:val="24"/>
          <w:lang w:val="hr-HR"/>
        </w:rPr>
        <w:t>Zemljišnoknjižni odjel</w:t>
      </w:r>
      <w:r w:rsidR="0022042F" w:rsidRPr="00E05106">
        <w:rPr>
          <w:szCs w:val="24"/>
          <w:lang w:val="hr-HR"/>
        </w:rPr>
        <w:t xml:space="preserve"> Općinskog suda u</w:t>
      </w:r>
      <w:r w:rsidR="008B5D6C">
        <w:rPr>
          <w:szCs w:val="24"/>
          <w:lang w:val="hr-HR"/>
        </w:rPr>
        <w:t xml:space="preserve"> </w:t>
      </w:r>
      <w:r w:rsidR="0022042F" w:rsidRPr="00E05106">
        <w:rPr>
          <w:szCs w:val="24"/>
          <w:lang w:val="hr-HR"/>
        </w:rPr>
        <w:t>Varaždinu, po pravomoćnosti</w:t>
      </w:r>
    </w:p>
    <w:p w:rsidRDefault="0022042F" w:rsidP="0022042F" w:rsidR="0022042F" w:rsidRPr="00E05106">
      <w:pPr>
        <w:rPr>
          <w:szCs w:val="24"/>
          <w:lang w:val="hr-HR"/>
        </w:rPr>
      </w:pPr>
    </w:p>
    <w:p w:rsidRDefault="0022042F" w:rsidP="0022042F" w:rsidR="002B0EC9" w:rsidRPr="00E05106">
      <w:pPr>
        <w:rPr>
          <w:szCs w:val="24"/>
          <w:lang w:val="hr-HR"/>
        </w:rPr>
      </w:pPr>
      <w:r w:rsidRPr="00E05106">
        <w:rPr>
          <w:szCs w:val="24"/>
          <w:lang w:val="hr-HR"/>
        </w:rPr>
        <w:tab/>
      </w:r>
      <w:r w:rsidRPr="00E05106">
        <w:rPr>
          <w:szCs w:val="24"/>
          <w:lang w:val="hr-HR"/>
        </w:rPr>
        <w:tab/>
      </w: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2A5584" w:rsidR="002A5584" w:rsidRPr="00E05106">
      <w:pPr>
        <w:rPr>
          <w:szCs w:val="24"/>
          <w:lang w:val="hr-HR"/>
        </w:rPr>
      </w:pPr>
    </w:p>
    <w:p w:rsidRDefault="00EC17EB" w:rsidR="00EC17EB" w:rsidRPr="00E05106">
      <w:pPr>
        <w:rPr>
          <w:szCs w:val="24"/>
          <w:lang w:val="hr-HR"/>
        </w:rPr>
      </w:pPr>
    </w:p>
    <w:p w:rsidRDefault="002B0EC9" w:rsidR="002B0EC9" w:rsidRPr="00E05106">
      <w:pPr>
        <w:rPr>
          <w:szCs w:val="24"/>
          <w:lang w:val="hr-HR"/>
        </w:rPr>
      </w:pPr>
    </w:p>
    <w:sectPr w:rsidSect="008B5D6C" w:rsidR="002B0EC9" w:rsidRPr="00E05106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127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10B" w:rsidR="00BB710B">
      <w:r>
        <w:separator/>
      </w:r>
    </w:p>
  </w:endnote>
  <w:endnote w:id="0" w:type="continuationSeparator">
    <w:p w:rsidRDefault="00BB710B" w:rsidR="00BB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10B" w:rsidR="00BB710B">
      <w:r>
        <w:separator/>
      </w:r>
    </w:p>
  </w:footnote>
  <w:footnote w:id="0" w:type="continuationSeparator">
    <w:p w:rsidRDefault="00BB710B" w:rsidR="00BB7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E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1421" w:rsidP="006A0B50" w:rsidR="00221421">
    <w:pPr>
      <w:pStyle w:val="Naslov1"/>
    </w:pPr>
    <w:r>
      <w:tab/>
    </w:r>
  </w:p>
  <w:p w:rsidRDefault="008B5D6C" w:rsidP="008B5D6C" w:rsidR="008B5D6C" w:rsidRPr="008B5D6C">
    <w:pPr>
      <w:ind w:left="5760"/>
    </w:pPr>
    <w:r>
      <w:t xml:space="preserve">       Poslovni broj: 4 St-25/12-609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D6C" w:rsidR="008B5D6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7EB9" w:rsidRPr="00347EB9">
      <w:rPr>
        <w:noProof/>
        <w:lang w:val="hr-HR"/>
      </w:rPr>
      <w:t>1</w:t>
    </w:r>
    <w:r>
      <w:fldChar w:fldCharType="end"/>
    </w:r>
  </w:p>
  <w:p w:rsidRDefault="008B5D6C" w:rsidR="008B5D6C">
    <w:pPr>
      <w:pStyle w:val="Zaglavlje"/>
      <w:jc w:val="center"/>
    </w:pPr>
    <w:r>
      <w:tab/>
    </w:r>
    <w:r w:rsidR="009E096B">
      <w:tab/>
    </w:r>
    <w:r>
      <w:t>Poslovni broj: 4 St-25/12-609</w:t>
    </w:r>
  </w:p>
  <w:p w:rsidRDefault="008B5D6C" w:rsidR="008B5D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2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0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C38D7"/>
    <w:rsid w:val="000D1E5E"/>
    <w:rsid w:val="000D65BB"/>
    <w:rsid w:val="000F13A5"/>
    <w:rsid w:val="0012505B"/>
    <w:rsid w:val="00144D67"/>
    <w:rsid w:val="00146119"/>
    <w:rsid w:val="00146799"/>
    <w:rsid w:val="001474F7"/>
    <w:rsid w:val="00186A6E"/>
    <w:rsid w:val="001C16EB"/>
    <w:rsid w:val="001D1E67"/>
    <w:rsid w:val="001E7993"/>
    <w:rsid w:val="001F5833"/>
    <w:rsid w:val="00200D65"/>
    <w:rsid w:val="002017C7"/>
    <w:rsid w:val="00214375"/>
    <w:rsid w:val="0022042F"/>
    <w:rsid w:val="00221421"/>
    <w:rsid w:val="0022305E"/>
    <w:rsid w:val="00274284"/>
    <w:rsid w:val="00281977"/>
    <w:rsid w:val="00287648"/>
    <w:rsid w:val="0029326C"/>
    <w:rsid w:val="00297179"/>
    <w:rsid w:val="002A3F4D"/>
    <w:rsid w:val="002A5584"/>
    <w:rsid w:val="002B0EC9"/>
    <w:rsid w:val="002C6DED"/>
    <w:rsid w:val="002F447A"/>
    <w:rsid w:val="00300D35"/>
    <w:rsid w:val="00312D11"/>
    <w:rsid w:val="00334B26"/>
    <w:rsid w:val="00335666"/>
    <w:rsid w:val="00347EB9"/>
    <w:rsid w:val="00364823"/>
    <w:rsid w:val="003667DE"/>
    <w:rsid w:val="003C70E9"/>
    <w:rsid w:val="004042A6"/>
    <w:rsid w:val="00425167"/>
    <w:rsid w:val="004253C9"/>
    <w:rsid w:val="00455DDD"/>
    <w:rsid w:val="00470C56"/>
    <w:rsid w:val="00471DC7"/>
    <w:rsid w:val="00473D4E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15FED"/>
    <w:rsid w:val="0052685A"/>
    <w:rsid w:val="00556D74"/>
    <w:rsid w:val="0055784E"/>
    <w:rsid w:val="005740B5"/>
    <w:rsid w:val="00581EE1"/>
    <w:rsid w:val="005C5FE9"/>
    <w:rsid w:val="005E44FF"/>
    <w:rsid w:val="005F6A7D"/>
    <w:rsid w:val="00614AA1"/>
    <w:rsid w:val="006233AD"/>
    <w:rsid w:val="00625F76"/>
    <w:rsid w:val="0062712F"/>
    <w:rsid w:val="0063208E"/>
    <w:rsid w:val="006521A4"/>
    <w:rsid w:val="0065328B"/>
    <w:rsid w:val="00654E20"/>
    <w:rsid w:val="0066674F"/>
    <w:rsid w:val="00683563"/>
    <w:rsid w:val="00693160"/>
    <w:rsid w:val="00696C63"/>
    <w:rsid w:val="006A0B50"/>
    <w:rsid w:val="006A50C3"/>
    <w:rsid w:val="006D06C0"/>
    <w:rsid w:val="006E61B5"/>
    <w:rsid w:val="006F0F97"/>
    <w:rsid w:val="006F7791"/>
    <w:rsid w:val="007275E5"/>
    <w:rsid w:val="007367C8"/>
    <w:rsid w:val="00753BCF"/>
    <w:rsid w:val="00761244"/>
    <w:rsid w:val="007642C8"/>
    <w:rsid w:val="00765090"/>
    <w:rsid w:val="00783C76"/>
    <w:rsid w:val="00796253"/>
    <w:rsid w:val="007D50CB"/>
    <w:rsid w:val="007E1538"/>
    <w:rsid w:val="00807F10"/>
    <w:rsid w:val="0081243E"/>
    <w:rsid w:val="00815CF1"/>
    <w:rsid w:val="008642D2"/>
    <w:rsid w:val="008B4500"/>
    <w:rsid w:val="008B5D6C"/>
    <w:rsid w:val="008D444D"/>
    <w:rsid w:val="0091452A"/>
    <w:rsid w:val="009204F6"/>
    <w:rsid w:val="00934D09"/>
    <w:rsid w:val="0094713F"/>
    <w:rsid w:val="0095396B"/>
    <w:rsid w:val="00956F9C"/>
    <w:rsid w:val="00984709"/>
    <w:rsid w:val="009915D4"/>
    <w:rsid w:val="009C1035"/>
    <w:rsid w:val="009C2205"/>
    <w:rsid w:val="009D3E05"/>
    <w:rsid w:val="009E096B"/>
    <w:rsid w:val="009E61C2"/>
    <w:rsid w:val="009E74BD"/>
    <w:rsid w:val="009F43C3"/>
    <w:rsid w:val="009F659D"/>
    <w:rsid w:val="00A014A3"/>
    <w:rsid w:val="00A0571C"/>
    <w:rsid w:val="00A06FEF"/>
    <w:rsid w:val="00A50EFC"/>
    <w:rsid w:val="00A53E49"/>
    <w:rsid w:val="00A54311"/>
    <w:rsid w:val="00A75D4F"/>
    <w:rsid w:val="00A82C73"/>
    <w:rsid w:val="00AA1783"/>
    <w:rsid w:val="00AB1C9B"/>
    <w:rsid w:val="00AB3773"/>
    <w:rsid w:val="00AC1765"/>
    <w:rsid w:val="00AD4D38"/>
    <w:rsid w:val="00AD7221"/>
    <w:rsid w:val="00AE0B04"/>
    <w:rsid w:val="00B010A7"/>
    <w:rsid w:val="00B21322"/>
    <w:rsid w:val="00B65541"/>
    <w:rsid w:val="00B73083"/>
    <w:rsid w:val="00B9018D"/>
    <w:rsid w:val="00B95C9D"/>
    <w:rsid w:val="00B97922"/>
    <w:rsid w:val="00BA6895"/>
    <w:rsid w:val="00BB710B"/>
    <w:rsid w:val="00BC7819"/>
    <w:rsid w:val="00C01483"/>
    <w:rsid w:val="00C03983"/>
    <w:rsid w:val="00C11A8F"/>
    <w:rsid w:val="00C274FA"/>
    <w:rsid w:val="00C27EF3"/>
    <w:rsid w:val="00C32E25"/>
    <w:rsid w:val="00C35D77"/>
    <w:rsid w:val="00C4253C"/>
    <w:rsid w:val="00C612EF"/>
    <w:rsid w:val="00C73E2D"/>
    <w:rsid w:val="00CB43F6"/>
    <w:rsid w:val="00CB7940"/>
    <w:rsid w:val="00CF0A93"/>
    <w:rsid w:val="00CF6606"/>
    <w:rsid w:val="00D034B5"/>
    <w:rsid w:val="00D155E0"/>
    <w:rsid w:val="00D43651"/>
    <w:rsid w:val="00D44D1B"/>
    <w:rsid w:val="00DA5034"/>
    <w:rsid w:val="00DA73E3"/>
    <w:rsid w:val="00DB1AB9"/>
    <w:rsid w:val="00DB7BA3"/>
    <w:rsid w:val="00DC5E80"/>
    <w:rsid w:val="00DF2626"/>
    <w:rsid w:val="00DF5DD9"/>
    <w:rsid w:val="00DF658B"/>
    <w:rsid w:val="00E04AD9"/>
    <w:rsid w:val="00E05106"/>
    <w:rsid w:val="00E20177"/>
    <w:rsid w:val="00E26E84"/>
    <w:rsid w:val="00E50571"/>
    <w:rsid w:val="00E60288"/>
    <w:rsid w:val="00E8199B"/>
    <w:rsid w:val="00E86DFB"/>
    <w:rsid w:val="00E936DC"/>
    <w:rsid w:val="00EA0399"/>
    <w:rsid w:val="00EA60E0"/>
    <w:rsid w:val="00EC1018"/>
    <w:rsid w:val="00EC17EB"/>
    <w:rsid w:val="00EE3B96"/>
    <w:rsid w:val="00F06AF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C2D1F"/>
    <w:rsid w:val="00FD0BA8"/>
    <w:rsid w:val="00FD16E5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8B5D6C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7612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1244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7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8B5D6C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7612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1244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7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A5C16-3676-4473-998F-158ABA6E6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3897</properties:Characters>
  <properties:Lines>134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2018-05-08T07:45:00Z</dcterms:created>
  <dc:creator>Turek Nevenka</dc:creator>
  <cp:lastModifiedBy>Tihana Martinez</cp:lastModifiedBy>
  <cp:lastPrinted>2018-05-08T07:42:00Z</cp:lastPrinted>
  <dcterms:modified xmlns:xsi="http://www.w3.org/2001/XMLSchema-instance" xsi:type="dcterms:W3CDTF">2018-05-08T07:46:00Z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(St-25-12-609-rješenje o dosudi Nives Pavić-4.5.18.docx)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