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e3dd" w14:paraId="e69e3dd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4D0898">
        <w:t>4</w:t>
      </w:r>
      <w:r w:rsidR="00917AB4">
        <w:t>270/</w:t>
      </w:r>
      <w:r w:rsidR="007055CB">
        <w:t>1</w:t>
      </w:r>
      <w:r w:rsidR="004D0898">
        <w:t>6</w:t>
      </w:r>
      <w:r w:rsidR="007055CB">
        <w:t>-</w:t>
      </w:r>
      <w:r w:rsidR="002416E5">
        <w:t>38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917AB4" w:rsidRPr="00917AB4">
        <w:rPr>
          <w:lang w:val="pt-BR"/>
        </w:rPr>
        <w:t>MITEA GRADNJA d.o.o. u stečaju, OIB: 12727213434, Zagreb, Bačun 30</w:t>
      </w:r>
      <w:r w:rsidRPr="00310646">
        <w:t xml:space="preserve">, </w:t>
      </w:r>
      <w:r w:rsidR="00917AB4">
        <w:t>13</w:t>
      </w:r>
      <w:r>
        <w:t xml:space="preserve">. </w:t>
      </w:r>
      <w:r w:rsidR="00917AB4">
        <w:t>travnja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917AB4" w:rsidRPr="00917AB4">
        <w:rPr>
          <w:lang w:val="pt-BR"/>
        </w:rPr>
        <w:t>MITEA GRADNJA d.o.o. u stečaju, OIB: 12727213434, Zagreb, Bačun 30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E7366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8</w:t>
      </w:r>
      <w:r w:rsidR="0019731B">
        <w:rPr>
          <w:bCs/>
        </w:rPr>
        <w:t xml:space="preserve">. </w:t>
      </w:r>
      <w:r>
        <w:rPr>
          <w:bCs/>
        </w:rPr>
        <w:t>svibnja</w:t>
      </w:r>
      <w:r w:rsidR="007055CB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9:15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4D0898">
        <w:t>89/II</w:t>
      </w:r>
      <w:r w:rsidR="007055CB" w:rsidRPr="007809D5">
        <w:t xml:space="preserve"> 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>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590E39" w:rsidRPr="00792894">
        <w:t xml:space="preserve"> </w:t>
      </w:r>
      <w:r w:rsidR="00EE7366">
        <w:t>13</w:t>
      </w:r>
      <w:r w:rsidR="000639B2">
        <w:t xml:space="preserve">. </w:t>
      </w:r>
      <w:r w:rsidR="00EE7366">
        <w:t xml:space="preserve">travnja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D92B5E">
        <w:t xml:space="preserve">                </w:t>
      </w:r>
      <w:r>
        <w:t>Nikolina Dorić Hadžisejdić</w:t>
      </w:r>
      <w:r w:rsidR="00D92B5E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D92B5E" w:rsidP="007B64C7" w:rsidR="00D92B5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92B5E" w:rsidP="007B64C7" w:rsidR="00D92B5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7E08"/>
    <w:rsid w:val="002416E5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17AB4"/>
    <w:rsid w:val="00977541"/>
    <w:rsid w:val="009B26C0"/>
    <w:rsid w:val="009F0FC8"/>
    <w:rsid w:val="00A0601A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92B5E"/>
    <w:rsid w:val="00DF524F"/>
    <w:rsid w:val="00E03FDC"/>
    <w:rsid w:val="00E14F85"/>
    <w:rsid w:val="00E80E84"/>
    <w:rsid w:val="00EE7366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B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B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B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B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B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B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B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B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516A9-9EC2-4475-9C1E-7559A52AA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141</properties:Words>
  <properties:Characters>671</properties:Characters>
  <properties:Lines>39</properties:Lines>
  <properties:Paragraphs>17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2018-04-13T11:51:00Z</cp:lastPrinted>
  <dcterms:modified xmlns:xsi="http://www.w3.org/2001/XMLSchema-instance" xsi:type="dcterms:W3CDTF">2018-04-13T11:51:00Z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