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cdeb" w14:paraId="85ccdeb" w:rsidRDefault="00AE649C" w:rsidP="00FA5B5E" w:rsidR="00AE649C" w:rsidRPr="00B76F3C">
      <w:pPr>
        <w:pStyle w:val="Naslov3"/>
        <w15:collapsed w:val="false"/>
      </w:pPr>
    </w:p>
    <w:p w:rsidRDefault="00CD7D4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D7D4F" w:rsidP="00CD7D4F" w:rsidR="00CD7D4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D7D4F" w:rsidP="00CD7D4F" w:rsidR="00CD7D4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D7D4F" w:rsidP="00CD7D4F" w:rsidR="00CD7D4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D7D4F" w:rsidP="00CD7D4F" w:rsidR="00CD7D4F">
      <w:pPr>
        <w:jc w:val="both"/>
      </w:pPr>
      <w:r>
        <w:tab/>
      </w:r>
      <w:r>
        <w:tab/>
      </w:r>
      <w:r>
        <w:tab/>
      </w:r>
    </w:p>
    <w:p w:rsidRDefault="00CD7D4F" w:rsidP="00CD7D4F" w:rsidR="00CD7D4F">
      <w:pPr>
        <w:jc w:val="center"/>
      </w:pPr>
      <w:r>
        <w:t>R E P U B L I K A   H R V A T S K A</w:t>
      </w:r>
    </w:p>
    <w:p w:rsidRDefault="00CD7D4F" w:rsidP="00CD7D4F" w:rsidR="00CD7D4F">
      <w:pPr>
        <w:jc w:val="center"/>
      </w:pPr>
    </w:p>
    <w:p w:rsidRDefault="00CD7D4F" w:rsidP="00CD7D4F" w:rsidR="00CD7D4F">
      <w:pPr>
        <w:jc w:val="center"/>
      </w:pPr>
      <w:r>
        <w:t>O G L A S</w:t>
      </w:r>
    </w:p>
    <w:p w:rsidRDefault="00CD7D4F" w:rsidP="00CD7D4F" w:rsidR="00CD7D4F">
      <w:pPr>
        <w:jc w:val="center"/>
      </w:pPr>
    </w:p>
    <w:p w:rsidRDefault="00CD7D4F" w:rsidP="00CD7D4F" w:rsidR="00CD7D4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SKY LINE  j.d.o.o. sa sjedištem u Zadru (Grad Zadar), Put Murvice 44 A, OIB: 94132464626, povodom zahtjeva Financijske agencije, Regionalnog centra Split, Podružnice Zadar, Ivana Danila 4, OIB: 85821130368 od 10. kolovoza 2016., 1. rujna 2016. objavio je </w:t>
      </w:r>
    </w:p>
    <w:p w:rsidRDefault="00CD7D4F" w:rsidP="00CD7D4F" w:rsidR="00CD7D4F">
      <w:pPr>
        <w:jc w:val="both"/>
      </w:pPr>
    </w:p>
    <w:p w:rsidRDefault="00CD7D4F" w:rsidP="00CD7D4F" w:rsidR="00CD7D4F">
      <w:pPr>
        <w:jc w:val="center"/>
      </w:pPr>
      <w:r>
        <w:t>o g l a s</w:t>
      </w:r>
    </w:p>
    <w:p w:rsidRDefault="00CD7D4F" w:rsidP="00CD7D4F" w:rsidR="00CD7D4F">
      <w:pPr>
        <w:jc w:val="center"/>
      </w:pPr>
    </w:p>
    <w:p w:rsidRDefault="00CD7D4F" w:rsidP="00CD7D4F" w:rsidR="00CD7D4F">
      <w:pPr>
        <w:ind w:firstLine="315"/>
        <w:jc w:val="both"/>
      </w:pPr>
      <w:r>
        <w:tab/>
        <w:t xml:space="preserve">1.  Utvrđuje se da ukupni iznos evidentiranog duga dužnika SKY LINE  j.d.o.o. sa sjedištem u Zadru (Grad Zadar), Put Murvice 44 A, OIB: 94132464626,  na temelju neizvršenih osnova za plaćanje iznosi 35.895,30 kn. </w:t>
      </w:r>
    </w:p>
    <w:p w:rsidRDefault="00CD7D4F" w:rsidP="00CD7D4F" w:rsidR="00CD7D4F">
      <w:pPr>
        <w:ind w:firstLine="315"/>
        <w:jc w:val="both"/>
      </w:pPr>
    </w:p>
    <w:p w:rsidRDefault="00CD7D4F" w:rsidP="00CD7D4F" w:rsidR="00CD7D4F">
      <w:pPr>
        <w:jc w:val="both"/>
      </w:pPr>
      <w:r>
        <w:t xml:space="preserve">      </w:t>
      </w:r>
      <w:r>
        <w:tab/>
        <w:t xml:space="preserve">2.  Poziva se osoba ovlaštena za zastupanje dužnika po zakonu Hrvoje Perić, Zadar, Put Murvice 44 A,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D7D4F" w:rsidP="00CD7D4F" w:rsidR="00CD7D4F">
      <w:pPr>
        <w:jc w:val="both"/>
      </w:pPr>
    </w:p>
    <w:p w:rsidRDefault="00CD7D4F" w:rsidP="00CD7D4F" w:rsidR="00CD7D4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D7D4F" w:rsidP="00CD7D4F" w:rsidR="00CD7D4F">
      <w:pPr>
        <w:jc w:val="both"/>
      </w:pPr>
    </w:p>
    <w:p w:rsidRDefault="00CD7D4F" w:rsidP="00CD7D4F" w:rsidR="00CD7D4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D7D4F" w:rsidP="00CD7D4F" w:rsidR="00CD7D4F">
      <w:pPr>
        <w:tabs>
          <w:tab w:pos="0" w:val="left"/>
        </w:tabs>
        <w:jc w:val="both"/>
      </w:pPr>
    </w:p>
    <w:p w:rsidRDefault="00CD7D4F" w:rsidP="00CD7D4F" w:rsidR="00CD7D4F">
      <w:pPr>
        <w:tabs>
          <w:tab w:pos="0" w:val="left"/>
        </w:tabs>
        <w:jc w:val="both"/>
      </w:pPr>
    </w:p>
    <w:p w:rsidRDefault="00CD7D4F" w:rsidP="00CD7D4F" w:rsidR="00CD7D4F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CD7D4F" w:rsidP="00CD7D4F" w:rsidR="00CD7D4F">
      <w:pPr>
        <w:jc w:val="center"/>
      </w:pPr>
    </w:p>
    <w:p w:rsidRDefault="00CD7D4F" w:rsidP="00CD7D4F" w:rsidR="00CD7D4F">
      <w:pPr>
        <w:ind w:firstLine="708" w:left="6372"/>
        <w:jc w:val="center"/>
      </w:pPr>
      <w:r>
        <w:t>Sudska savjetnica:</w:t>
      </w:r>
    </w:p>
    <w:p w:rsidRDefault="00CD7D4F" w:rsidP="00CD7D4F" w:rsidR="00CD7D4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D7D4F" w:rsidP="00CD7D4F" w:rsidR="00CD7D4F">
      <w:pPr>
        <w:tabs>
          <w:tab w:pos="720" w:val="left"/>
        </w:tabs>
        <w:ind w:firstLine="315" w:left="7788"/>
        <w:jc w:val="both"/>
      </w:pPr>
    </w:p>
    <w:p w:rsidRDefault="00CD7D4F" w:rsidP="00CD7D4F" w:rsidR="00CD7D4F">
      <w:pPr>
        <w:tabs>
          <w:tab w:pos="720" w:val="left"/>
        </w:tabs>
        <w:ind w:firstLine="315" w:left="7788"/>
        <w:jc w:val="both"/>
      </w:pPr>
      <w:r>
        <w:tab/>
      </w:r>
    </w:p>
    <w:p w:rsidRDefault="00CD7D4F" w:rsidP="00CD7D4F" w:rsidR="00CD7D4F">
      <w:pPr>
        <w:ind w:firstLine="708"/>
        <w:jc w:val="both"/>
      </w:pPr>
      <w:r>
        <w:t>DNA:</w:t>
      </w:r>
    </w:p>
    <w:p w:rsidRDefault="00CD7D4F" w:rsidP="00CD7D4F" w:rsidR="00CD7D4F">
      <w:pPr>
        <w:ind w:firstLine="708"/>
        <w:jc w:val="both"/>
      </w:pPr>
      <w:r>
        <w:t>1. e-Oglasna ploča suda</w:t>
      </w:r>
    </w:p>
    <w:p w:rsidRDefault="00CD7D4F" w:rsidP="00CD7D4F" w:rsidR="00CD7D4F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D7D4F" w:rsidP="00CD7D4F" w:rsidR="00CD7D4F">
      <w:pPr>
        <w:ind w:firstLine="720"/>
        <w:jc w:val="both"/>
      </w:pPr>
    </w:p>
    <w:p w:rsidRDefault="00CD7D4F" w:rsidP="00CD7D4F" w:rsidR="00CD7D4F">
      <w:pPr>
        <w:ind w:firstLine="720"/>
        <w:jc w:val="both"/>
      </w:pPr>
    </w:p>
    <w:p w:rsidRDefault="00CD7D4F" w:rsidP="00CD7D4F" w:rsidR="00CD7D4F"/>
    <w:p w:rsidRDefault="00CD7D4F" w:rsidP="00CD7D4F" w:rsidR="00CD7D4F"/>
    <w:p w:rsidRDefault="00A21F0D" w:rsidP="00CD7D4F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D4F" w:rsidP="00CD7D4F" w:rsidR="00CD7D4F">
    <w:pPr>
      <w:jc w:val="right"/>
    </w:pPr>
    <w:r>
      <w:t>Poslovni broj: 5 St-1000-16-6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4F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8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3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St-1000/2016-4</izvorni_sadrzaj>
    <derivirana_varijabla naziv="DomainObject.Oznaka_1">St-1000/2016-4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SKY LINE j.d.o.o. za ugostiteljstvo i usluge</izvorni_sadrzaj>
    <derivirana_varijabla naziv="DomainObject.Predmet.ProtustrankaFormated_1">  SKY LINE j.d.o.o. za ugostiteljstvo i usluge</derivirana_varijabla>
  </DomainObject.Predmet.ProtustrankaFormated>
  <DomainObject.Predmet.ProtustrankaFormatedOIB>
    <izvorni_sadrzaj>  SKY LINE j.d.o.o. za ugostiteljstvo i usluge, OIB 94132464626</izvorni_sadrzaj>
    <derivirana_varijabla naziv="DomainObject.Predmet.ProtustrankaFormatedOIB_1">  SKY LINE j.d.o.o. za ugostiteljstvo i usluge, OIB 94132464626</derivirana_varijabla>
  </DomainObject.Predmet.ProtustrankaFormatedOIB>
  <DomainObject.Predmet.ProtustrankaFormatedWithAdress>
    <izvorni_sadrzaj> SKY LINE j.d.o.o. za ugostiteljstvo i usluge, Put Murvice 44A , 23000 Zadar</izvorni_sadrzaj>
    <derivirana_varijabla naziv="DomainObject.Predmet.ProtustrankaFormatedWithAdress_1"> SKY LINE j.d.o.o. za ugostiteljstvo i usluge, Put Murvice 44A , 23000 Zadar</derivirana_varijabla>
  </DomainObject.Predmet.ProtustrankaFormatedWithAdress>
  <DomainObject.Predmet.ProtustrankaFormatedWithAdressOIB>
    <izvorni_sadrzaj> SKY LINE j.d.o.o. za ugostiteljstvo i usluge, OIB 94132464626, Put Murvice 44A , 23000 Zadar</izvorni_sadrzaj>
    <derivirana_varijabla naziv="DomainObject.Predmet.ProtustrankaFormatedWithAdressOIB_1"> SKY LINE j.d.o.o. za ugostiteljstvo i usluge, OIB 94132464626, Put Murvice 44A , 23000 Zadar</derivirana_varijabla>
  </DomainObject.Predmet.ProtustrankaFormatedWithAdressOIB>
  <DomainObject.Predmet.ProtustrankaWithAdress>
    <izvorni_sadrzaj>SKY LINE j.d.o.o. za ugostiteljstvo i usluge Put Murvice 44A , 23000 Zadar</izvorni_sadrzaj>
    <derivirana_varijabla naziv="DomainObject.Predmet.ProtustrankaWithAdress_1">SKY LINE j.d.o.o. za ugostiteljstvo i usluge Put Murvice 44A , 23000 Zadar</derivirana_varijabla>
  </DomainObject.Predmet.ProtustrankaWithAdress>
  <DomainObject.Predmet.ProtustrankaWithAdressOIB>
    <izvorni_sadrzaj>SKY LINE j.d.o.o. za ugostiteljstvo i usluge, OIB 94132464626, Put Murvice 44A , 23000 Zadar</izvorni_sadrzaj>
    <derivirana_varijabla naziv="DomainObject.Predmet.ProtustrankaWithAdressOIB_1">SKY LINE j.d.o.o. za ugostiteljstvo i usluge, OIB 94132464626, Put Murvice 44A , 23000 Zadar</derivirana_varijabla>
  </DomainObject.Predmet.ProtustrankaWithAdressOIB>
  <DomainObject.Predmet.ProtustrankaNazivFormated>
    <izvorni_sadrzaj>SKY LINE j.d.o.o. za ugostiteljstvo i usluge</izvorni_sadrzaj>
    <derivirana_varijabla naziv="DomainObject.Predmet.ProtustrankaNazivFormated_1">SKY LINE j.d.o.o. za ugostiteljstvo i usluge</derivirana_varijabla>
  </DomainObject.Predmet.ProtustrankaNazivFormated>
  <DomainObject.Predmet.ProtustrankaNazivFormatedOIB>
    <izvorni_sadrzaj>SKY LINE j.d.o.o. za ugostiteljstvo i usluge, OIB 94132464626</izvorni_sadrzaj>
    <derivirana_varijabla naziv="DomainObject.Predmet.ProtustrankaNazivFormatedOIB_1">SKY LINE j.d.o.o. za ugostiteljstvo i usluge, OIB 94132464626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35895.30</izvorni_sadrzaj>
    <derivirana_varijabla naziv="DomainObject.Predmet.TrenutnaVrijednost_1">35895.30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SKY LINE j.d.o.o. za ugostiteljstvo i usluge</item>
    </izvorni_sadrzaj>
    <derivirana_varijabla naziv="DomainObject.Predmet.ProtuStrankaListFormated_1">
      <item>SKY LINE j.d.o.o. za ugostiteljstvo i usluge</item>
    </derivirana_varijabla>
  </DomainObject.Predmet.ProtuStrankaListFormated>
  <DomainObject.Predmet.ProtuStrankaListFormatedOIB>
    <izvorni_sadrzaj>
      <item>SKY LINE j.d.o.o. za ugostiteljstvo i usluge, OIB 94132464626</item>
    </izvorni_sadrzaj>
    <derivirana_varijabla naziv="DomainObject.Predmet.ProtuStrankaListFormatedOIB_1">
      <item>SKY LINE j.d.o.o. za ugostiteljstvo i usluge, OIB 94132464626</item>
    </derivirana_varijabla>
  </DomainObject.Predmet.ProtuStrankaListFormatedOIB>
  <DomainObject.Predmet.ProtuStrankaListFormatedWithAdress>
    <izvorni_sadrzaj>
      <item>SKY LINE j.d.o.o. za ugostiteljstvo i usluge, Put Murvice 44A , 23000 Zadar</item>
    </izvorni_sadrzaj>
    <derivirana_varijabla naziv="DomainObject.Predmet.ProtuStrankaListFormatedWithAdress_1">
      <item>SKY LINE j.d.o.o. za ugostiteljstvo i usluge, Put Murvice 44A , 23000 Zadar</item>
    </derivirana_varijabla>
  </DomainObject.Predmet.ProtuStrankaListFormatedWithAdress>
  <DomainObject.Predmet.ProtuStrankaListFormatedWithAdressOIB>
    <izvorni_sadrzaj>
      <item>SKY LINE j.d.o.o. za ugostiteljstvo i usluge, OIB 94132464626, Put Murvice 44A , 23000 Zadar</item>
    </izvorni_sadrzaj>
    <derivirana_varijabla naziv="DomainObject.Predmet.ProtuStrankaListFormatedWithAdressOIB_1">
      <item>SKY LINE j.d.o.o. za ugostiteljstvo i usluge, OIB 94132464626, Put Murvice 44A , 23000 Zadar</item>
    </derivirana_varijabla>
  </DomainObject.Predmet.ProtuStrankaListFormatedWithAdressOIB>
  <DomainObject.Predmet.ProtuStrankaListNazivFormated>
    <izvorni_sadrzaj>
      <item>SKY LINE j.d.o.o. za ugostiteljstvo i usluge</item>
    </izvorni_sadrzaj>
    <derivirana_varijabla naziv="DomainObject.Predmet.ProtuStrankaListNazivFormated_1">
      <item>SKY LINE j.d.o.o. za ugostiteljstvo i usluge</item>
    </derivirana_varijabla>
  </DomainObject.Predmet.ProtuStrankaListNazivFormated>
  <DomainObject.Predmet.ProtuStrankaListNazivFormatedOIB>
    <izvorni_sadrzaj>
      <item>SKY LINE j.d.o.o. za ugostiteljstvo i usluge, OIB 94132464626</item>
    </izvorni_sadrzaj>
    <derivirana_varijabla naziv="DomainObject.Predmet.ProtuStrankaListNazivFormatedOIB_1">
      <item>SKY LINE j.d.o.o. za ugostiteljstvo i usluge, OIB 94132464626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St-1000/2016-4</izvorni_sadrzaj>
    <derivirana_varijabla naziv="DomainObject.PoslovniBrojDokumenta_1">St-1000/2016-4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SKY LINE j.d.o.o. za ugostiteljstvo i usluge</izvorni_sadrzaj>
    <derivirana_varijabla naziv="DomainObject.Predmet.ProtustrankaIDrugi_1">SKY LINE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SKY LINE j.d.o.o. za ugostiteljstvo i usluge, OIB 94132464626, Put Murvice 44A , 23000 Zadar</izvorni_sadrzaj>
    <derivirana_varijabla naziv="DomainObject.Predmet.ProtustrankaIDrugiAdressOIB_1">SKY LINE j.d.o.o. za ugostiteljstvo i usluge, OIB 94132464626, Put Murvice 44A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SKY LINE j.d.o.o. za ugostiteljstvo i usluge</item>
    </izvorni_sadrzaj>
    <derivirana_varijabla naziv="DomainObject.Predmet.SudioniciListNaziv_1">
      <item>FINA</item>
      <item>SKY LINE j.d.o.o. za ugostiteljstvo i usluge</item>
    </derivirana_varijabla>
  </DomainObject.Predmet.SudioniciListNaziv>
  <DomainObject.Predmet.SudioniciListAdressOIB>
    <izvorni_sadrzaj>
      <item>FINA, OIB 85821130368</item>
      <item>SKY LINE j.d.o.o. za ugostiteljstvo i usluge, OIB 94132464626, Put Murvice 44A ,23000 Zadar</item>
    </izvorni_sadrzaj>
    <derivirana_varijabla naziv="DomainObject.Predmet.SudioniciListAdressOIB_1">
      <item>FINA, OIB 85821130368</item>
      <item>SKY LINE j.d.o.o. za ugostiteljstvo i usluge, OIB 94132464626, Put Murvice 44A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86BE8-0B2B-49D4-B3F1-D5A9C34B3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1999</properties:Characters>
  <properties:Lines>59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