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2ec6" w14:paraId="e052ec6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D3EDA">
        <w:rPr>
          <w:rStyle w:val="Naglaeno"/>
          <w:b w:val="false"/>
        </w:rPr>
        <w:t>14 St-</w:t>
      </w:r>
      <w:r w:rsidR="00BF7B12">
        <w:rPr>
          <w:rStyle w:val="Naglaeno"/>
          <w:b w:val="false"/>
        </w:rPr>
        <w:t>859</w:t>
      </w:r>
      <w:r w:rsidRPr="00FD3EDA">
        <w:rPr>
          <w:rStyle w:val="Naglaeno"/>
          <w:b w:val="false"/>
        </w:rPr>
        <w:t>/1</w:t>
      </w:r>
      <w:r w:rsidR="00BF7B12">
        <w:rPr>
          <w:rStyle w:val="Naglaeno"/>
          <w:b w:val="false"/>
        </w:rPr>
        <w:t>6</w:t>
      </w:r>
      <w:r w:rsidRPr="00FD3EDA">
        <w:rPr>
          <w:rStyle w:val="Naglaeno"/>
          <w:b w:val="false"/>
        </w:rPr>
        <w:t>-</w:t>
      </w:r>
      <w:r w:rsidR="005D61B4">
        <w:rPr>
          <w:rStyle w:val="Naglaeno"/>
          <w:b w:val="false"/>
        </w:rPr>
        <w:t>25</w:t>
      </w:r>
      <w:r w:rsidR="00BF7B12">
        <w:rPr>
          <w:rStyle w:val="Naglaeno"/>
          <w:b w:val="false"/>
        </w:rPr>
        <w:t>5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BF7B12" w:rsidP="00BF7B12" w:rsidR="00BF7B12" w:rsidRPr="000525F4">
      <w:pPr>
        <w:jc w:val="both"/>
      </w:pPr>
      <w:r>
        <w:tab/>
      </w:r>
      <w:r w:rsidRPr="000525F4">
        <w:t xml:space="preserve">Trgovački sud u Osijeku, po sucu mr. sc. Tihomiru Kovačeviću, kao stečajnom sucu, u stečajnom postupku nad stečajnom masom iza </w:t>
      </w:r>
      <w:r w:rsidR="00E019BD">
        <w:t xml:space="preserve">stečajnog dužnika </w:t>
      </w:r>
      <w:r w:rsidRPr="000525F4">
        <w:t>ZADRUGA ZA TRGOVINU NA VELIKO I MALO KARLA MOTO u stečaju, Osijek, Donjodravska obala 16, MBS: 030172282, OIB: 14990619068,</w:t>
      </w:r>
      <w:r>
        <w:t xml:space="preserve"> dana </w:t>
      </w:r>
      <w:r w:rsidR="005D61B4">
        <w:t>25</w:t>
      </w:r>
      <w:r>
        <w:t xml:space="preserve">. </w:t>
      </w:r>
      <w:r w:rsidR="005D61B4">
        <w:t>kolovoz</w:t>
      </w:r>
      <w:r>
        <w:t>a 2017.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0B1317" w:rsidR="000B1317" w:rsidRPr="000B131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 stečajnom postupku nad </w:t>
      </w:r>
      <w:r w:rsidR="00BF7B12" w:rsidRPr="00BF7B12">
        <w:rPr>
          <w:bCs/>
        </w:rPr>
        <w:t xml:space="preserve">stečajnom masom iza </w:t>
      </w:r>
      <w:r w:rsidR="00E019BD">
        <w:t xml:space="preserve">stečajnog dužnika </w:t>
      </w:r>
      <w:r w:rsidR="00BF7B12" w:rsidRPr="00BF7B12">
        <w:rPr>
          <w:bCs/>
        </w:rPr>
        <w:t>ZADRUGA ZA TRGOVINU NA VELIKO I MALO KARLA MOTO u stečaju, Osijek, Donjodravska obala 16, MBS: 030172282, OIB: 14990619068</w:t>
      </w:r>
      <w:r w:rsidR="00656B83">
        <w:rPr>
          <w:bCs/>
        </w:rPr>
        <w:t>, određuje se ročište za diobu kupovnine dobivene prodajom nekretnin</w:t>
      </w:r>
      <w:r w:rsidR="004A6CC5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B1317">
        <w:rPr>
          <w:bCs/>
        </w:rPr>
        <w:t xml:space="preserve"> </w:t>
      </w:r>
      <w:r w:rsidR="00FD3EDA" w:rsidRPr="000B1317">
        <w:rPr>
          <w:bCs/>
        </w:rPr>
        <w:t xml:space="preserve">upisane </w:t>
      </w:r>
      <w:r w:rsidR="003C1987" w:rsidRPr="000B1317">
        <w:rPr>
          <w:bCs/>
        </w:rPr>
        <w:t>u zk.ul.br.</w:t>
      </w:r>
      <w:r w:rsidR="00153556" w:rsidRPr="000B1317">
        <w:rPr>
          <w:bCs/>
        </w:rPr>
        <w:t xml:space="preserve"> </w:t>
      </w:r>
      <w:r w:rsidR="004A6CC5">
        <w:t>2232 k.o. Osijek, kč.br. 198, stambena zgrada br. 14 i dvor Petefi Šandora, površine 1010 m</w:t>
      </w:r>
      <w:r w:rsidR="004A6CC5" w:rsidRPr="000B1317">
        <w:rPr>
          <w:vertAlign w:val="superscript"/>
        </w:rPr>
        <w:t>2</w:t>
      </w:r>
      <w:r w:rsidR="004A6CC5">
        <w:t xml:space="preserve"> i to</w:t>
      </w:r>
    </w:p>
    <w:p w:rsidRDefault="0045232A" w:rsidP="000B1317" w:rsidR="0045232A" w:rsidRPr="0045232A">
      <w:pPr>
        <w:pStyle w:val="Odlomakpopisa"/>
        <w:numPr>
          <w:ilvl w:val="0"/>
          <w:numId w:val="43"/>
        </w:numPr>
        <w:jc w:val="both"/>
        <w:rPr>
          <w:bCs/>
        </w:rPr>
      </w:pPr>
      <w:r>
        <w:t>suvlasnički dio: 528/10000 ETAŽNO VLASNIŠTVO (E-1) - STAN 1, nalazi u prizemlju uličnog dijela, a sastoji se od: hodnika, kupaonice, dnevnog boravka s kuhinjom i ostavom, sobe i sobe, ukupne korisne površine 52,87 m</w:t>
      </w:r>
      <w:r w:rsidRPr="00FD6C57">
        <w:rPr>
          <w:vertAlign w:val="superscript"/>
        </w:rPr>
        <w:t>2</w:t>
      </w:r>
      <w:r>
        <w:t>, te sporednog dijela koji se sastoji od terase površine 20,13 m</w:t>
      </w:r>
      <w:r w:rsidRPr="00FD6C57">
        <w:rPr>
          <w:vertAlign w:val="superscript"/>
        </w:rPr>
        <w:t>2</w:t>
      </w:r>
      <w:r>
        <w:t xml:space="preserve"> i parkirališnog mjesta 14 površine 15,00 m</w:t>
      </w:r>
      <w:r w:rsidRPr="00FD6C57">
        <w:rPr>
          <w:vertAlign w:val="superscript"/>
        </w:rPr>
        <w:t>2</w:t>
      </w:r>
    </w:p>
    <w:p w:rsidRDefault="004A6CC5" w:rsidP="000B1317" w:rsidR="00BD5B55" w:rsidRPr="000B1317">
      <w:pPr>
        <w:pStyle w:val="Odlomakpopisa"/>
        <w:numPr>
          <w:ilvl w:val="0"/>
          <w:numId w:val="43"/>
        </w:numPr>
        <w:jc w:val="both"/>
        <w:rPr>
          <w:bCs/>
        </w:rPr>
      </w:pPr>
      <w:r>
        <w:t xml:space="preserve">suvlasnički dio: </w:t>
      </w:r>
      <w:r w:rsidR="0045232A" w:rsidRPr="009532CA">
        <w:t>305/10000 ETAŽNO VLASNIŠTVO (E-9) - STAN 9, nalazi na 3. katu uličnog dijela, a sastoji se od: hodnika, kupaonice, dnevnog boravka s kuhinjom i ostavom ukupne korisne površine 30,55 m</w:t>
      </w:r>
      <w:r w:rsidR="0045232A" w:rsidRPr="009532CA">
        <w:rPr>
          <w:vertAlign w:val="superscript"/>
        </w:rPr>
        <w:t>2</w:t>
      </w:r>
      <w:r w:rsidR="005542EB">
        <w:t xml:space="preserve"> i</w:t>
      </w:r>
    </w:p>
    <w:p w:rsidRDefault="000B1317" w:rsidP="004A6CC5" w:rsidR="000B1317" w:rsidRPr="004A6CC5">
      <w:pPr>
        <w:pStyle w:val="Odlomakpopisa"/>
        <w:numPr>
          <w:ilvl w:val="0"/>
          <w:numId w:val="42"/>
        </w:numPr>
        <w:jc w:val="both"/>
        <w:rPr>
          <w:bCs/>
        </w:rPr>
      </w:pPr>
      <w:r>
        <w:t xml:space="preserve">suvlasnički dio: </w:t>
      </w:r>
      <w:r w:rsidR="005542EB">
        <w:t>663/10000 ETAŽNO VLASNIŠTVO (E-18) - STAN 18, nalazi u prizemlju dvorišnog dijela, a sastoji se od: hodnika, dnevnog boravka s kuhinjom, kupaonice, sobe, sobe i ostave ukupne korisne pov. 66,49 m</w:t>
      </w:r>
      <w:r w:rsidR="005542EB" w:rsidRPr="006720AF">
        <w:rPr>
          <w:vertAlign w:val="superscript"/>
        </w:rPr>
        <w:t>2</w:t>
      </w:r>
      <w:r w:rsidR="005542EB">
        <w:t>, te sporednog dijela koji se sastoji od kućnog vrta površine 30,59 m</w:t>
      </w:r>
      <w:r w:rsidR="005542EB" w:rsidRPr="006720AF">
        <w:rPr>
          <w:vertAlign w:val="superscript"/>
        </w:rPr>
        <w:t>2</w:t>
      </w:r>
    </w:p>
    <w:p w:rsidRDefault="00BD5B55" w:rsidP="00BD5B55" w:rsidR="00BD5B55" w:rsidRPr="00AC57A8">
      <w:pPr>
        <w:ind w:left="2478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5542EB" w:rsidP="00BD5B55" w:rsidR="00656B83" w:rsidRPr="00AE76C0">
      <w:pPr>
        <w:jc w:val="center"/>
      </w:pPr>
      <w:r>
        <w:t>26</w:t>
      </w:r>
      <w:r w:rsidR="00656B83" w:rsidRPr="00AE76C0">
        <w:t xml:space="preserve">. </w:t>
      </w:r>
      <w:r>
        <w:t>rujan</w:t>
      </w:r>
      <w:r w:rsidR="00656B83" w:rsidRPr="00AE76C0">
        <w:t xml:space="preserve"> 20</w:t>
      </w:r>
      <w:r w:rsidR="00810854" w:rsidRPr="00AE76C0">
        <w:t>1</w:t>
      </w:r>
      <w:r w:rsidR="00C065D4">
        <w:t>7</w:t>
      </w:r>
      <w:r w:rsidR="00656B83" w:rsidRPr="00AE76C0">
        <w:t xml:space="preserve">. godine u </w:t>
      </w:r>
      <w:r w:rsidR="006F188F">
        <w:t>1</w:t>
      </w:r>
      <w:r>
        <w:t>2</w:t>
      </w:r>
      <w:r w:rsidR="00656B83" w:rsidRPr="00AE76C0">
        <w:t>,</w:t>
      </w:r>
      <w:r w:rsidR="006F188F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6F188F">
        <w:rPr>
          <w:bCs/>
        </w:rPr>
        <w:t>a</w:t>
      </w:r>
      <w:r>
        <w:rPr>
          <w:bCs/>
        </w:rPr>
        <w:t xml:space="preserve"> upravitelj</w:t>
      </w:r>
      <w:r w:rsidR="006F188F">
        <w:rPr>
          <w:bCs/>
        </w:rPr>
        <w:t>ica i</w:t>
      </w:r>
    </w:p>
    <w:p w:rsidRDefault="006F188F" w:rsidP="00EB65E2" w:rsidR="00F54578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B2 KAPITAL</w:t>
      </w:r>
      <w:r w:rsidR="00C065D4">
        <w:rPr>
          <w:bCs/>
        </w:rPr>
        <w:t xml:space="preserve"> d.o.o. Zagreb</w:t>
      </w:r>
      <w:r>
        <w:rPr>
          <w:bCs/>
        </w:rPr>
        <w:t>.</w:t>
      </w:r>
    </w:p>
    <w:p w:rsidRDefault="008F5CC9" w:rsidP="00656B83" w:rsidR="008F5CC9">
      <w:pPr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6F188F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6F188F">
        <w:rPr>
          <w:bCs/>
        </w:rPr>
        <w:t>e</w:t>
      </w:r>
      <w:r w:rsidR="006A0C2A">
        <w:rPr>
          <w:bCs/>
        </w:rPr>
        <w:t xml:space="preserve"> na zakazano ročište, nj</w:t>
      </w:r>
      <w:r w:rsidR="006F188F">
        <w:rPr>
          <w:bCs/>
        </w:rPr>
        <w:t>ego</w:t>
      </w:r>
      <w:r w:rsidR="00E17DEB">
        <w:rPr>
          <w:bCs/>
        </w:rPr>
        <w:t>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6D12AB">
        <w:rPr>
          <w:bCs/>
        </w:rPr>
        <w:t>že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</w:p>
    <w:p w:rsidRDefault="00FD3EDA" w:rsidR="00FD3EDA">
      <w:pPr>
        <w:jc w:val="both"/>
      </w:pPr>
    </w:p>
    <w:p w:rsidRDefault="005542EB" w:rsidR="005542EB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6D12AB" w:rsidRPr="00BF7B12">
        <w:rPr>
          <w:bCs/>
        </w:rPr>
        <w:t>stečajnom masom iza ZADRUGA ZA TRGOVINU NA VELIKO I MALO KARLA MOTO u stečaju, Osijek, Donjodravska obala 16, MBS: 030172282, OIB: 14990619068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unovčene su predmetne nekretnine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su rješenja o dosudi predmetnih nekretnina kupcima postala pravomoćna i donijeti zaključci o predaji istih kupcima,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Pr="005F03A5">
        <w:t xml:space="preserve"> (NN 112/12, 25/13, 93/14 i 55/16)</w:t>
      </w:r>
      <w:r>
        <w:t xml:space="preserve"> zakazano je ročište za diobu, na kojem se pozvani vjerovni</w:t>
      </w:r>
      <w:r w:rsidR="003A33ED">
        <w:t xml:space="preserve">k </w:t>
      </w:r>
      <w:r>
        <w:t>mo</w:t>
      </w:r>
      <w:r w:rsidR="003A33ED">
        <w:t>že</w:t>
      </w:r>
      <w:r>
        <w:t xml:space="preserve"> očitovati o tražbini, njezinoj visini i redu namirenja na unovčen</w:t>
      </w:r>
      <w:r w:rsidR="003A33ED">
        <w:t>im</w:t>
      </w:r>
      <w:r>
        <w:t xml:space="preserve"> nekretnin</w:t>
      </w:r>
      <w:r w:rsidR="003A33ED">
        <w:t>ama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B408EF" w:rsidRPr="00B408EF">
        <w:t xml:space="preserve">25. kolovoza </w:t>
      </w:r>
      <w:r w:rsidRPr="00AE76C0">
        <w:t>20</w:t>
      </w:r>
      <w:r w:rsidR="00810854" w:rsidRPr="00AE76C0">
        <w:t>1</w:t>
      </w:r>
      <w:r w:rsidR="000A0D5B">
        <w:t>7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3A33ED">
        <w:rPr>
          <w:bCs/>
        </w:rPr>
        <w:t>a</w:t>
      </w:r>
      <w:r>
        <w:rPr>
          <w:bCs/>
        </w:rPr>
        <w:t xml:space="preserve"> upravitelj</w:t>
      </w:r>
      <w:r w:rsidR="003A33ED">
        <w:rPr>
          <w:bCs/>
        </w:rPr>
        <w:t>ica Edita Đurkin</w:t>
      </w:r>
    </w:p>
    <w:p w:rsidRDefault="003A33ED" w:rsidP="003A33ED" w:rsidR="003A33ED" w:rsidRPr="003A33ED">
      <w:pPr>
        <w:numPr>
          <w:ilvl w:val="0"/>
          <w:numId w:val="35"/>
        </w:numPr>
        <w:jc w:val="both"/>
      </w:pPr>
      <w:r w:rsidRPr="003A33ED">
        <w:rPr>
          <w:bCs/>
        </w:rPr>
        <w:t xml:space="preserve">B2 KAPITAL d.o.o. Zagreb </w:t>
      </w:r>
    </w:p>
    <w:p w:rsidRDefault="00FD3EDA" w:rsidP="003A33ED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E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F7B12" w:rsidRPr="00BF7B12">
      <w:t>14 St-859/16-</w:t>
    </w:r>
    <w:r w:rsidR="005D61B4">
      <w:t>25</w:t>
    </w:r>
    <w:r w:rsidR="00BF7B12" w:rsidRPr="00BF7B12">
      <w:t>5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7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29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1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2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5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8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0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23"/>
  </w:num>
  <w:num w:numId="3">
    <w:abstractNumId w:val="40"/>
  </w:num>
  <w:num w:numId="4">
    <w:abstractNumId w:val="19"/>
  </w:num>
  <w:num w:numId="5">
    <w:abstractNumId w:val="36"/>
  </w:num>
  <w:num w:numId="6">
    <w:abstractNumId w:val="25"/>
  </w:num>
  <w:num w:numId="7">
    <w:abstractNumId w:val="17"/>
  </w:num>
  <w:num w:numId="8">
    <w:abstractNumId w:val="34"/>
  </w:num>
  <w:num w:numId="9">
    <w:abstractNumId w:val="15"/>
  </w:num>
  <w:num w:numId="10">
    <w:abstractNumId w:val="18"/>
  </w:num>
  <w:num w:numId="11">
    <w:abstractNumId w:val="12"/>
  </w:num>
  <w:num w:numId="12">
    <w:abstractNumId w:val="20"/>
  </w:num>
  <w:num w:numId="13">
    <w:abstractNumId w:val="2"/>
  </w:num>
  <w:num w:numId="14">
    <w:abstractNumId w:val="10"/>
  </w:num>
  <w:num w:numId="15">
    <w:abstractNumId w:val="33"/>
  </w:num>
  <w:num w:numId="16">
    <w:abstractNumId w:val="28"/>
  </w:num>
  <w:num w:numId="17">
    <w:abstractNumId w:val="7"/>
  </w:num>
  <w:num w:numId="18">
    <w:abstractNumId w:val="26"/>
  </w:num>
  <w:num w:numId="19">
    <w:abstractNumId w:val="5"/>
  </w:num>
  <w:num w:numId="20">
    <w:abstractNumId w:val="22"/>
  </w:num>
  <w:num w:numId="21">
    <w:abstractNumId w:val="30"/>
  </w:num>
  <w:num w:numId="22">
    <w:abstractNumId w:val="42"/>
  </w:num>
  <w:num w:numId="23">
    <w:abstractNumId w:val="35"/>
  </w:num>
  <w:num w:numId="24">
    <w:abstractNumId w:val="4"/>
  </w:num>
  <w:num w:numId="25">
    <w:abstractNumId w:val="24"/>
  </w:num>
  <w:num w:numId="26">
    <w:abstractNumId w:val="41"/>
  </w:num>
  <w:num w:numId="27">
    <w:abstractNumId w:val="13"/>
  </w:num>
  <w:num w:numId="28">
    <w:abstractNumId w:val="31"/>
  </w:num>
  <w:num w:numId="29">
    <w:abstractNumId w:val="8"/>
  </w:num>
  <w:num w:numId="30">
    <w:abstractNumId w:val="27"/>
  </w:num>
  <w:num w:numId="31">
    <w:abstractNumId w:val="38"/>
  </w:num>
  <w:num w:numId="32">
    <w:abstractNumId w:val="32"/>
  </w:num>
  <w:num w:numId="33">
    <w:abstractNumId w:val="29"/>
  </w:num>
  <w:num w:numId="34">
    <w:abstractNumId w:val="6"/>
  </w:num>
  <w:num w:numId="35">
    <w:abstractNumId w:val="16"/>
  </w:num>
  <w:num w:numId="36">
    <w:abstractNumId w:val="0"/>
  </w:num>
  <w:num w:numId="37">
    <w:abstractNumId w:val="1"/>
  </w:num>
  <w:num w:numId="38">
    <w:abstractNumId w:val="3"/>
  </w:num>
  <w:num w:numId="39">
    <w:abstractNumId w:val="14"/>
  </w:num>
  <w:num w:numId="40">
    <w:abstractNumId w:val="9"/>
  </w:num>
  <w:num w:numId="41">
    <w:abstractNumId w:val="39"/>
  </w:num>
  <w:num w:numId="42">
    <w:abstractNumId w:val="37"/>
  </w:num>
  <w:num w:numId="4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B130F"/>
    <w:rsid w:val="002B3CF8"/>
    <w:rsid w:val="002E654A"/>
    <w:rsid w:val="002F6109"/>
    <w:rsid w:val="00303F56"/>
    <w:rsid w:val="00326063"/>
    <w:rsid w:val="003319BB"/>
    <w:rsid w:val="003839D0"/>
    <w:rsid w:val="003A33ED"/>
    <w:rsid w:val="003A3DE3"/>
    <w:rsid w:val="003C1987"/>
    <w:rsid w:val="003D39A8"/>
    <w:rsid w:val="003E6543"/>
    <w:rsid w:val="0045232A"/>
    <w:rsid w:val="004910B6"/>
    <w:rsid w:val="004A6CC5"/>
    <w:rsid w:val="004B5737"/>
    <w:rsid w:val="004D3CD8"/>
    <w:rsid w:val="004E0AF2"/>
    <w:rsid w:val="004F7440"/>
    <w:rsid w:val="0050735B"/>
    <w:rsid w:val="005542EB"/>
    <w:rsid w:val="00581DFB"/>
    <w:rsid w:val="00583AE5"/>
    <w:rsid w:val="005935DD"/>
    <w:rsid w:val="005A22A6"/>
    <w:rsid w:val="005B48A9"/>
    <w:rsid w:val="005C422E"/>
    <w:rsid w:val="005D61B4"/>
    <w:rsid w:val="005F5811"/>
    <w:rsid w:val="006050CF"/>
    <w:rsid w:val="00637D06"/>
    <w:rsid w:val="00656B83"/>
    <w:rsid w:val="00687144"/>
    <w:rsid w:val="00691413"/>
    <w:rsid w:val="006942E6"/>
    <w:rsid w:val="006A0C2A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21E71"/>
    <w:rsid w:val="009A009C"/>
    <w:rsid w:val="009B3513"/>
    <w:rsid w:val="009C6F99"/>
    <w:rsid w:val="009D6D2D"/>
    <w:rsid w:val="00A10E6E"/>
    <w:rsid w:val="00A42CD3"/>
    <w:rsid w:val="00AB2B0D"/>
    <w:rsid w:val="00AC57A8"/>
    <w:rsid w:val="00AE57DF"/>
    <w:rsid w:val="00AE76C0"/>
    <w:rsid w:val="00AF1248"/>
    <w:rsid w:val="00B252D3"/>
    <w:rsid w:val="00B408EF"/>
    <w:rsid w:val="00B96CB7"/>
    <w:rsid w:val="00BC2126"/>
    <w:rsid w:val="00BD5B55"/>
    <w:rsid w:val="00BF7B12"/>
    <w:rsid w:val="00C065D4"/>
    <w:rsid w:val="00C16970"/>
    <w:rsid w:val="00C21D42"/>
    <w:rsid w:val="00C441E0"/>
    <w:rsid w:val="00C44911"/>
    <w:rsid w:val="00C9309C"/>
    <w:rsid w:val="00CA2A1A"/>
    <w:rsid w:val="00CA6FB5"/>
    <w:rsid w:val="00D25720"/>
    <w:rsid w:val="00D52175"/>
    <w:rsid w:val="00D72A8B"/>
    <w:rsid w:val="00D87D8A"/>
    <w:rsid w:val="00DB3622"/>
    <w:rsid w:val="00DB576F"/>
    <w:rsid w:val="00DE7088"/>
    <w:rsid w:val="00E019BD"/>
    <w:rsid w:val="00E17DEB"/>
    <w:rsid w:val="00E24285"/>
    <w:rsid w:val="00E50025"/>
    <w:rsid w:val="00E550D7"/>
    <w:rsid w:val="00E67E8E"/>
    <w:rsid w:val="00E93865"/>
    <w:rsid w:val="00E96471"/>
    <w:rsid w:val="00EA3785"/>
    <w:rsid w:val="00EB65E2"/>
    <w:rsid w:val="00EC18DA"/>
    <w:rsid w:val="00EE2A24"/>
    <w:rsid w:val="00EF61D1"/>
    <w:rsid w:val="00F31233"/>
    <w:rsid w:val="00F54578"/>
    <w:rsid w:val="00F55B68"/>
    <w:rsid w:val="00F66223"/>
    <w:rsid w:val="00F73875"/>
    <w:rsid w:val="00FA476A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67E8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67E8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E8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E8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67E8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67E8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E8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E8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i spis OVR-127/12
sa našeg suda</izvorni_sadrzaj>
    <derivirana_varijabla naziv="DomainObject.Predmet.Opis_1">u spis priložen i spis OVR-127/12
sa našeg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</item>
      <item>B2 KAPITAL d.o.o., OIB 57509775367</item>
    </izvorni_sadrzaj>
    <derivirana_varijabla naziv="DomainObject.Predmet.OstaliListFormatedOIB_1">
      <item>ŽUPANIJSKO DRŽAVNO ODVJEATNIŠTVO U OSIJEKU</item>
      <item>Tomislav Marčik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</item>
      <item>B2 KAPITAL d.o.o., OIB 57509775367</item>
    </izvorni_sadrzaj>
    <derivirana_varijabla naziv="DomainObject.Predmet.OstaliListNazivFormatedOIB_1">
      <item>ŽUPANIJSKO DRŽAVNO ODVJEATNIŠTVO U OSIJEKU</item>
      <item>Tomislav Marčik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150983-1ECC-4926-8DF1-328B8A2B35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486</properties:Words>
  <properties:Characters>2549</properties:Characters>
  <properties:Lines>81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2017-08-25T11:43:00Z</dcterms:created>
  <dc:creator>banka</dc:creator>
  <cp:lastModifiedBy>Elizabeta Đeke</cp:lastModifiedBy>
  <cp:lastPrinted>2017-08-25T11:46:00Z</cp:lastPrinted>
  <dcterms:modified xmlns:xsi="http://www.w3.org/2001/XMLSchema-instance" xsi:type="dcterms:W3CDTF">2017-08-25T12:04:00Z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