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cbfb" w14:paraId="776cbfb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E06C0A">
        <w:t>BISER LUKA d.d. Split, Velebitska 27, OIB: 81970598098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22.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E06C0A" w:rsidRPr="00E06C0A">
        <w:rPr>
          <w:lang w:val="hr-HR"/>
        </w:rPr>
        <w:t>BISER LUKA d.d. Split, Velebitska 27, OIB: 81970598098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22.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14:00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2A4AD1">
        <w:rPr>
          <w:lang w:val="hr-HR"/>
        </w:rPr>
        <w:t>Mateo Erceg iz Zagreba, Radnička cesta 30, OIB: 93602617826.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E06C0A" w:rsidRPr="00E06C0A">
        <w:rPr>
          <w:lang w:val="hr-HR"/>
        </w:rPr>
        <w:t>BISER LUKA d.d. Split, Velebitska 27, OIB: 81970598098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F3F86" w:rsidRPr="0094096C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E06C0A" w:rsidRPr="00E06C0A">
        <w:rPr>
          <w:lang w:val="hr-HR"/>
        </w:rPr>
        <w:t>BISER LUKA d.d. Split, Velebitska 27, OIB: 81970598098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E06C0A">
        <w:rPr>
          <w:lang w:val="hr-HR"/>
        </w:rPr>
        <w:t>2463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od </w:t>
      </w:r>
      <w:r w:rsidR="00E06C0A">
        <w:rPr>
          <w:lang w:val="hr-HR"/>
        </w:rPr>
        <w:t>26.137,96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4F3F86" w:rsidRPr="0094096C">
        <w:rPr>
          <w:lang w:val="hr-HR"/>
        </w:rPr>
        <w:t>29. siječnja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</w:t>
      </w:r>
      <w:r w:rsidR="00C11B28">
        <w:rPr>
          <w:lang w:val="hr-HR"/>
        </w:rPr>
        <w:t>,</w:t>
      </w:r>
      <w:r w:rsidRPr="0094096C">
        <w:rPr>
          <w:lang w:val="hr-HR"/>
        </w:rPr>
        <w:t xml:space="preserve">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22.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C11B28" w:rsidP="00C11B28" w:rsidR="00C11B28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</w:t>
      </w:r>
      <w:r w:rsidRPr="00C11B28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C11B28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2A4AD1">
      <w:t>1</w:t>
    </w:r>
    <w:r w:rsidR="00E06C0A">
      <w:t>027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2A4AD1">
      <w:t>1</w:t>
    </w:r>
    <w:r w:rsidR="00E06C0A">
      <w:t>027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A4AD1"/>
    <w:rsid w:val="002B02E5"/>
    <w:rsid w:val="002C3EEF"/>
    <w:rsid w:val="002D048F"/>
    <w:rsid w:val="002D3D3D"/>
    <w:rsid w:val="003148C7"/>
    <w:rsid w:val="0032488A"/>
    <w:rsid w:val="00327698"/>
    <w:rsid w:val="00334223"/>
    <w:rsid w:val="00337C5B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56DFE"/>
    <w:rsid w:val="00984E8A"/>
    <w:rsid w:val="009966BF"/>
    <w:rsid w:val="009A23E9"/>
    <w:rsid w:val="009D46D2"/>
    <w:rsid w:val="009D493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11B28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06C0A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St-1027/2015</izvorni_sadrzaj>
    <derivirana_varijabla naziv="DomainObject.Predmet.OznakaBroj_1">St-1027/2015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BISER LUKA, dioničko društvo za proizvodnju, ugostiteljstvo, turizam, trgovinu i građenje</izvorni_sadrzaj>
    <derivirana_varijabla naziv="DomainObject.Predmet.ProtustrankaFormated_1">  BISER LUKA, dioničko društvo za proizvodnju, ugostiteljstvo, turizam, trgovinu i građenje</derivirana_varijabla>
  </DomainObject.Predmet.ProtustrankaFormated>
  <DomainObject.Predmet.ProtustrankaFormatedOIB>
    <izvorni_sadrzaj>  BISER LUKA, dioničko društvo za proizvodnju, ugostiteljstvo, turizam, trgovinu i građenje, OIB 81970598098</izvorni_sadrzaj>
    <derivirana_varijabla naziv="DomainObject.Predmet.ProtustrankaFormatedOIB_1">  BISER LUKA, dioničko društvo za proizvodnju, ugostiteljstvo, turizam, trgovinu i građenje, OIB 81970598098</derivirana_varijabla>
  </DomainObject.Predmet.ProtustrankaFormatedOIB>
  <DomainObject.Predmet.ProtustrankaFormatedWithAdress>
    <izvorni_sadrzaj> BISER LUKA, dioničko društvo za proizvodnju, ugostiteljstvo, turizam, trgovinu i građenje, Velebitska 27, 21000 Split</izvorni_sadrzaj>
    <derivirana_varijabla naziv="DomainObject.Predmet.ProtustrankaFormatedWithAdress_1"> BISER LUKA, dioničko društvo za proizvodnju, ugostiteljstvo, turizam, trgovinu i građenje, Velebitska 27, 21000 Split</derivirana_varijabla>
  </DomainObject.Predmet.ProtustrankaFormatedWithAdress>
  <DomainObject.Predmet.ProtustrankaFormatedWithAdressOIB>
    <izvorni_sadrzaj> BISER LUKA, dioničko društvo za proizvodnju, ugostiteljstvo, turizam, trgovinu i građenje, OIB 81970598098, Velebitska 27, 21000 Split</izvorni_sadrzaj>
    <derivirana_varijabla naziv="DomainObject.Predmet.ProtustrankaFormatedWithAdressOIB_1"> BISER LUKA, dioničko društvo za proizvodnju, ugostiteljstvo, turizam, trgovinu i građenje, OIB 81970598098, Velebitska 27, 21000 Split</derivirana_varijabla>
  </DomainObject.Predmet.ProtustrankaFormatedWithAdressOIB>
  <DomainObject.Predmet.ProtustrankaWithAdress>
    <izvorni_sadrzaj>BISER LUKA, dioničko društvo za proizvodnju, ugostiteljstvo, turizam, trgovinu i građenje Velebitska 27, 21000 Split</izvorni_sadrzaj>
    <derivirana_varijabla naziv="DomainObject.Predmet.ProtustrankaWithAdress_1">BISER LUKA, dioničko društvo za proizvodnju, ugostiteljstvo, turizam, trgovinu i građenje Velebitska 27, 21000 Split</derivirana_varijabla>
  </DomainObject.Predmet.ProtustrankaWithAdress>
  <DomainObject.Predmet.ProtustrankaWithAdressOIB>
    <izvorni_sadrzaj>BISER LUKA, dioničko društvo za proizvodnju, ugostiteljstvo, turizam, trgovinu i građenje, OIB 81970598098, Velebitska 27, 21000 Split</izvorni_sadrzaj>
    <derivirana_varijabla naziv="DomainObject.Predmet.ProtustrankaWithAdressOIB_1">BISER LUKA, dioničko društvo za proizvodnju, ugostiteljstvo, turizam, trgovinu i građenje, OIB 81970598098, Velebitska 27, 21000 Split</derivirana_varijabla>
  </DomainObject.Predmet.ProtustrankaWithAdressOIB>
  <DomainObject.Predmet.ProtustrankaNazivFormated>
    <izvorni_sadrzaj>BISER LUKA, dioničko društvo za proizvodnju, ugostiteljstvo, turizam, trgovinu i građenje</izvorni_sadrzaj>
    <derivirana_varijabla naziv="DomainObject.Predmet.ProtustrankaNazivFormated_1">BISER LUKA, dioničko društvo za proizvodnju, ugostiteljstvo, turizam, trgovinu i građenje</derivirana_varijabla>
  </DomainObject.Predmet.ProtustrankaNazivFormated>
  <DomainObject.Predmet.ProtustrankaNazivFormatedOIB>
    <izvorni_sadrzaj>BISER LUKA, dioničko društvo za proizvodnju, ugostiteljstvo, turizam, trgovinu i građenje, OIB 81970598098</izvorni_sadrzaj>
    <derivirana_varijabla naziv="DomainObject.Predmet.ProtustrankaNazivFormatedOIB_1">BISER LUKA, dioničko društvo za proizvodnju, ugostiteljstvo, turizam, trgovinu i građenje, OIB 81970598098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26137.96</izvorni_sadrzaj>
    <derivirana_varijabla naziv="DomainObject.Predmet.TrenutnaVrijednost_1">26137.96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BISER LUKA, dioničko društvo za proizvodnju, ugostiteljstvo, turizam, trgovinu i građenje</item>
    </izvorni_sadrzaj>
    <derivirana_varijabla naziv="DomainObject.Predmet.ProtuStrankaListFormated_1">
      <item>BISER LUKA, dioničko društvo za proizvodnju, ugostiteljstvo, turizam, trgovinu i građenje</item>
    </derivirana_varijabla>
  </DomainObject.Predmet.ProtuStrankaListFormated>
  <DomainObject.Predmet.ProtuStrankaListFormatedOIB>
    <izvorni_sadrzaj>
      <item>BISER LUKA, dioničko društvo za proizvodnju, ugostiteljstvo, turizam, trgovinu i građenje, OIB 81970598098</item>
    </izvorni_sadrzaj>
    <derivirana_varijabla naziv="DomainObject.Predmet.ProtuStrankaListFormatedOIB_1">
      <item>BISER LUKA, dioničko društvo za proizvodnju, ugostiteljstvo, turizam, trgovinu i građenje, OIB 81970598098</item>
    </derivirana_varijabla>
  </DomainObject.Predmet.ProtuStrankaListFormatedOIB>
  <DomainObject.Predmet.ProtuStrankaListFormatedWithAdress>
    <izvorni_sadrzaj>
      <item>BISER LUKA, dioničko društvo za proizvodnju, ugostiteljstvo, turizam, trgovinu i građenje, Velebitska 27, 21000 Split</item>
    </izvorni_sadrzaj>
    <derivirana_varijabla naziv="DomainObject.Predmet.ProtuStrankaListFormatedWithAdress_1">
      <item>BISER LUKA, dioničko društvo za proizvodnju, ugostiteljstvo, turizam, trgovinu i građenje, Velebitska 27, 21000 Split</item>
    </derivirana_varijabla>
  </DomainObject.Predmet.ProtuStrankaListFormatedWithAdress>
  <DomainObject.Predmet.ProtuStrankaListFormatedWithAdressOIB>
    <izvorni_sadrzaj>
      <item>BISER LUKA, dioničko društvo za proizvodnju, ugostiteljstvo, turizam, trgovinu i građenje, OIB 81970598098, Velebitska 27, 21000 Split</item>
    </izvorni_sadrzaj>
    <derivirana_varijabla naziv="DomainObject.Predmet.ProtuStrankaListFormatedWithAdressOIB_1">
      <item>BISER LUKA, dioničko društvo za proizvodnju, ugostiteljstvo, turizam, trgovinu i građenje, OIB 81970598098, Velebitska 27, 21000 Split</item>
    </derivirana_varijabla>
  </DomainObject.Predmet.ProtuStrankaListFormatedWithAdressOIB>
  <DomainObject.Predmet.ProtuStrankaListNazivFormated>
    <izvorni_sadrzaj>
      <item>BISER LUKA, dioničko društvo za proizvodnju, ugostiteljstvo, turizam, trgovinu i građenje</item>
    </izvorni_sadrzaj>
    <derivirana_varijabla naziv="DomainObject.Predmet.ProtuStrankaListNazivFormated_1">
      <item>BISER LUKA, dioničko društvo za proizvodnju, ugostiteljstvo, turizam, trgovinu i građenje</item>
    </derivirana_varijabla>
  </DomainObject.Predmet.ProtuStrankaListNazivFormated>
  <DomainObject.Predmet.ProtuStrankaListNazivFormatedOIB>
    <izvorni_sadrzaj>
      <item>BISER LUKA, dioničko društvo za proizvodnju, ugostiteljstvo, turizam, trgovinu i građenje, OIB 81970598098</item>
    </izvorni_sadrzaj>
    <derivirana_varijabla naziv="DomainObject.Predmet.ProtuStrankaListNazivFormatedOIB_1">
      <item>BISER LUKA, dioničko društvo za proizvodnju, ugostiteljstvo, turizam, trgovinu i građenje, OIB 81970598098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BISER LUKA, dioničko društvo za proizvodnju, ugostiteljstvo, turizam, trgovinu i građenje</izvorni_sadrzaj>
    <derivirana_varijabla naziv="DomainObject.Predmet.ProtustrankaIDrugi_1">BISER LUKA, dioničko društvo za proizvodnju, ugostiteljstvo, turizam, trgovinu i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BISER LUKA, dioničko društvo za proizvodnju, ugostiteljstvo, turizam, trgovinu i građenje, OIB 81970598098, Velebitska 27, 21000 Split</izvorni_sadrzaj>
    <derivirana_varijabla naziv="DomainObject.Predmet.ProtustrankaIDrugiAdressOIB_1">BISER LUKA, dioničko društvo za proizvodnju, ugostiteljstvo, turizam, trgovinu i građenje, OIB 81970598098, Velebitska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BISER LUKA, dioničko društvo za proizvodnju, ugostiteljstvo, turizam, trgovinu i građenje</item>
    </izvorni_sadrzaj>
    <derivirana_varijabla naziv="DomainObject.Predmet.SudioniciListNaziv_1">
      <item>FINANCIJSKA AGENCIJA RC SPLIT</item>
      <item>BISER LUKA, dioničko društvo za proizvodnju, ugostiteljstvo, turizam, trgovinu i građenje</item>
    </derivirana_varijabla>
  </DomainObject.Predmet.SudioniciListNaziv>
  <DomainObject.Predmet.SudioniciListAdressOIB>
    <izvorni_sadrzaj>
      <item>FINANCIJSKA AGENCIJA RC SPLIT, OIB 85821130368, Mažuranićevo šetalište 24b,21000 Split</item>
      <item>BISER LUKA, dioničko društvo za proizvodnju, ugostiteljstvo, turizam, trgovinu i građenje, OIB 81970598098, Velebitska 27,21000 Split</item>
    </izvorni_sadrzaj>
    <derivirana_varijabla naziv="DomainObject.Predmet.SudioniciListAdressOIB_1">
      <item>FINANCIJSKA AGENCIJA RC SPLIT, OIB 85821130368, Mažuranićevo šetalište 24b,21000 Split</item>
      <item>BISER LUKA, dioničko društvo za proizvodnju, ugostiteljstvo, turizam, trgovinu i građenje, OIB 81970598098, Velebitska 27,21000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81970598098</item>
    </izvorni_sadrzaj>
    <derivirana_varijabla naziv="DomainObject.Predmet.SudioniciListNazivOIB_1">
      <item>, OIB 85821130368</item>
      <item>, OIB 81970598098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D86C9-FB87-4A02-B5D1-833D2C0981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4082</properties:Characters>
  <properties:Lines>84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2016-04-22T11:39:00Z</cp:lastPrinted>
  <dcterms:modified xmlns:xsi="http://www.w3.org/2001/XMLSchema-instance" xsi:type="dcterms:W3CDTF">2016-04-22T11:57:00Z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