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E7A9F" w:rsidR="002E7A9F">
        <w:tc>
          <w:tcPr>
            <w:tcW w:type="dxa" w:w="2985"/>
            <w:hideMark/>
          </w:tcPr>
          <w:p w:rsidRDefault="002E7A9F" w:rsidP="002E7A9F" w:rsidR="002E7A9F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E7A9F" w:rsidP="002E7A9F" w:rsidR="002E7A9F">
            <w:pPr>
              <w:spacing w:after="0"/>
              <w:jc w:val="center"/>
            </w:pPr>
            <w:r>
              <w:t>Republika Hrvatska</w:t>
            </w:r>
          </w:p>
          <w:p w:rsidRDefault="002E7A9F" w:rsidP="002E7A9F" w:rsidR="002E7A9F">
            <w:pPr>
              <w:spacing w:after="0"/>
              <w:jc w:val="center"/>
            </w:pPr>
            <w:r>
              <w:t>Trgovački sud u Varaždinu</w:t>
            </w:r>
          </w:p>
          <w:p w:rsidRDefault="002E7A9F" w:rsidP="002E7A9F" w:rsidR="002E7A9F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07cdb53" w14:paraId="07cdb53" w:rsidRDefault="002E7A9F" w:rsidP="002E7A9F" w:rsidR="002E7A9F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2E7A9F" w:rsidP="002E7A9F" w:rsidR="002E7A9F">
      <w:pPr>
        <w:spacing w:after="0"/>
      </w:pPr>
      <w:r>
        <w:t xml:space="preserve">                                                                                                 Poslovni broj: 3 St-33/2013-47</w:t>
      </w:r>
    </w:p>
    <w:p w:rsidRDefault="002E7A9F" w:rsidP="002E7A9F" w:rsidR="002E7A9F">
      <w:pPr>
        <w:spacing w:after="0"/>
      </w:pPr>
    </w:p>
    <w:p w:rsidRDefault="002E7A9F" w:rsidP="002E7A9F" w:rsidR="002E7A9F">
      <w:pPr>
        <w:spacing w:after="0"/>
      </w:pPr>
    </w:p>
    <w:p w:rsidRDefault="002E7A9F" w:rsidP="002E7A9F" w:rsidR="002E7A9F">
      <w:pPr>
        <w:spacing w:after="0"/>
      </w:pPr>
    </w:p>
    <w:p w:rsidRDefault="002E7A9F" w:rsidP="002E7A9F" w:rsidR="002E7A9F">
      <w:pPr>
        <w:spacing w:after="0"/>
        <w:jc w:val="center"/>
      </w:pPr>
      <w:r>
        <w:t>R E P U B L I K A   H R V A T S K A</w:t>
      </w:r>
    </w:p>
    <w:p w:rsidRDefault="002E7A9F" w:rsidP="002E7A9F" w:rsidR="002E7A9F">
      <w:pPr>
        <w:spacing w:after="0"/>
      </w:pPr>
    </w:p>
    <w:p w:rsidRDefault="002E7A9F" w:rsidP="002E7A9F" w:rsidR="002E7A9F">
      <w:pPr>
        <w:spacing w:after="0"/>
        <w:jc w:val="center"/>
      </w:pPr>
      <w:r>
        <w:t>R J E Š E N J E</w:t>
      </w:r>
    </w:p>
    <w:p w:rsidRDefault="002E7A9F" w:rsidP="002E7A9F" w:rsidR="002E7A9F">
      <w:pPr>
        <w:spacing w:after="0"/>
        <w:jc w:val="center"/>
      </w:pPr>
    </w:p>
    <w:p w:rsidRDefault="002E7A9F" w:rsidP="002E7A9F" w:rsidR="002E7A9F">
      <w:pPr>
        <w:spacing w:after="0"/>
      </w:pPr>
    </w:p>
    <w:p w:rsidRDefault="002E7A9F" w:rsidP="002E7A9F" w:rsidR="002E7A9F">
      <w:pPr>
        <w:spacing w:after="0"/>
        <w:jc w:val="both"/>
      </w:pPr>
      <w:r>
        <w:tab/>
        <w:t>Trgovački sud u Varaždinu, po sucu toga suda Jasni Lekić, u stečajnom postupku nad stečajnim dužnikom D.P.-MASIVA d.o.o. "u stečaju", Varaždin, Ruđera Boškovića 11, OIB: 46868056041, dana 08. lipnja 2018. godine,</w:t>
      </w:r>
    </w:p>
    <w:p w:rsidRDefault="002E7A9F" w:rsidP="002E7A9F" w:rsidR="002E7A9F">
      <w:pPr>
        <w:spacing w:after="0"/>
        <w:jc w:val="both"/>
      </w:pPr>
    </w:p>
    <w:p w:rsidRDefault="002E7A9F" w:rsidP="002E7A9F" w:rsidR="002E7A9F">
      <w:pPr>
        <w:spacing w:after="0"/>
        <w:jc w:val="both"/>
      </w:pPr>
    </w:p>
    <w:p w:rsidRDefault="002E7A9F" w:rsidP="002E7A9F" w:rsidR="002E7A9F">
      <w:pPr>
        <w:spacing w:after="0"/>
        <w:jc w:val="center"/>
      </w:pPr>
      <w:r>
        <w:t>r i j e š i o   j e:</w:t>
      </w:r>
    </w:p>
    <w:p w:rsidRDefault="002E7A9F" w:rsidP="002E7A9F" w:rsidR="002E7A9F">
      <w:pPr>
        <w:spacing w:after="0"/>
      </w:pPr>
    </w:p>
    <w:p w:rsidRDefault="002E7A9F" w:rsidP="002E7A9F" w:rsidR="002E7A9F">
      <w:pPr>
        <w:spacing w:after="0"/>
        <w:jc w:val="both"/>
      </w:pPr>
      <w:r>
        <w:tab/>
        <w:t>I/ Određuje se skupština vjerovnika za dan</w:t>
      </w:r>
    </w:p>
    <w:p w:rsidRDefault="002E7A9F" w:rsidP="002E7A9F" w:rsidR="002E7A9F">
      <w:pPr>
        <w:spacing w:after="0"/>
      </w:pPr>
    </w:p>
    <w:p w:rsidRDefault="002E7A9F" w:rsidP="002E7A9F" w:rsidR="002E7A9F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12. srpnja 2018. u 09,00 sati </w:t>
      </w:r>
    </w:p>
    <w:p w:rsidRDefault="002E7A9F" w:rsidP="002E7A9F" w:rsidR="002E7A9F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kod Trgovačkog suda u Varaždinu, Braće Radić2 , soba 226/II kat</w:t>
      </w:r>
    </w:p>
    <w:p w:rsidRDefault="002E7A9F" w:rsidP="002E7A9F" w:rsidR="002E7A9F">
      <w:pPr>
        <w:spacing w:after="0"/>
        <w:jc w:val="center"/>
        <w:rPr>
          <w:b/>
          <w:i/>
          <w:u w:val="single"/>
        </w:rPr>
      </w:pPr>
    </w:p>
    <w:p w:rsidRDefault="002E7A9F" w:rsidP="002E7A9F" w:rsidR="002E7A9F">
      <w:pPr>
        <w:spacing w:after="0"/>
        <w:jc w:val="both"/>
      </w:pPr>
      <w:r>
        <w:tab/>
        <w:t>II/ Dnevni red:</w:t>
      </w:r>
    </w:p>
    <w:p w:rsidRDefault="002E7A9F" w:rsidP="002E7A9F" w:rsidR="002E7A9F">
      <w:pPr>
        <w:spacing w:after="0"/>
        <w:jc w:val="both"/>
      </w:pPr>
    </w:p>
    <w:p w:rsidRDefault="002E7A9F" w:rsidP="002E7A9F" w:rsidR="002E7A9F">
      <w:pPr>
        <w:numPr>
          <w:ilvl w:val="0"/>
          <w:numId w:val="47"/>
        </w:numPr>
        <w:spacing w:after="0"/>
        <w:jc w:val="both"/>
      </w:pPr>
      <w:r>
        <w:t>Rasprava o prijedlogu stečajne upraviteljice za obustavom i zaključenjem ovog stečajnog postupka temeljem članka 203. st. 1. i 4. Stečajnog zakona (N.N. 44/96, 29/99, 129/00, 123/03, 82/06, 116/10, 25/12 i 133/12)</w:t>
      </w:r>
    </w:p>
    <w:p w:rsidRDefault="002E7A9F" w:rsidP="002E7A9F" w:rsidR="002E7A9F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2E7A9F" w:rsidP="002E7A9F" w:rsidR="002E7A9F">
      <w:pPr>
        <w:spacing w:after="0"/>
        <w:jc w:val="both"/>
      </w:pPr>
    </w:p>
    <w:p w:rsidRDefault="002E7A9F" w:rsidP="002E7A9F" w:rsidR="002E7A9F">
      <w:pPr>
        <w:spacing w:after="0"/>
        <w:jc w:val="both"/>
      </w:pPr>
    </w:p>
    <w:p w:rsidRDefault="002E7A9F" w:rsidP="002E7A9F" w:rsidR="002E7A9F">
      <w:pPr>
        <w:spacing w:after="0"/>
        <w:jc w:val="both"/>
      </w:pPr>
      <w:r>
        <w:tab/>
      </w:r>
      <w:r>
        <w:tab/>
      </w:r>
      <w:r>
        <w:tab/>
      </w:r>
      <w:r>
        <w:tab/>
        <w:t>Varaždin, 8. lipnja 2018.</w:t>
      </w:r>
    </w:p>
    <w:p w:rsidRDefault="002E7A9F" w:rsidP="002E7A9F" w:rsidR="002E7A9F">
      <w:pPr>
        <w:spacing w:after="0"/>
        <w:jc w:val="both"/>
      </w:pPr>
    </w:p>
    <w:p w:rsidRDefault="002E7A9F" w:rsidP="002E7A9F" w:rsidR="002E7A9F">
      <w:pPr>
        <w:spacing w:after="0"/>
        <w:jc w:val="both"/>
      </w:pPr>
    </w:p>
    <w:p w:rsidRDefault="002E7A9F" w:rsidP="002E7A9F" w:rsidR="002E7A9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Sudac:</w:t>
      </w:r>
    </w:p>
    <w:p w:rsidRDefault="002E7A9F" w:rsidP="002E7A9F" w:rsidR="002E7A9F">
      <w:pPr>
        <w:spacing w:after="0"/>
        <w:jc w:val="both"/>
      </w:pPr>
    </w:p>
    <w:p w:rsidRDefault="002E7A9F" w:rsidP="002E7A9F" w:rsidR="002E7A9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Jasna Lekić, v. r.</w:t>
      </w:r>
    </w:p>
    <w:p w:rsidRDefault="002E7A9F" w:rsidP="002E7A9F" w:rsidR="002E7A9F">
      <w:pPr>
        <w:spacing w:after="0"/>
        <w:jc w:val="both"/>
      </w:pPr>
    </w:p>
    <w:p w:rsidRDefault="002E7A9F" w:rsidP="002E7A9F" w:rsidR="002E7A9F">
      <w:pPr>
        <w:spacing w:after="0"/>
        <w:jc w:val="both"/>
      </w:pPr>
    </w:p>
    <w:p w:rsidRDefault="002E7A9F" w:rsidP="002E7A9F" w:rsidR="002E7A9F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2E7A9F" w:rsidP="002E7A9F" w:rsidR="002E7A9F">
      <w:pPr>
        <w:spacing w:after="0"/>
        <w:jc w:val="both"/>
      </w:pPr>
      <w:r>
        <w:tab/>
        <w:t>POUKA O PRAVNOM LIJEKU:</w:t>
      </w:r>
    </w:p>
    <w:p w:rsidRDefault="002E7A9F" w:rsidP="002E7A9F" w:rsidR="002E7A9F">
      <w:pPr>
        <w:spacing w:after="0"/>
        <w:jc w:val="both"/>
      </w:pPr>
    </w:p>
    <w:p w:rsidRDefault="002E7A9F" w:rsidP="002E7A9F" w:rsidR="002E7A9F">
      <w:pPr>
        <w:spacing w:after="0"/>
        <w:jc w:val="both"/>
      </w:pPr>
      <w:r>
        <w:tab/>
        <w:t>Protiv ovog rješenja posebna žalba nije dopuštena.</w:t>
      </w:r>
    </w:p>
    <w:p w:rsidRDefault="002E7A9F" w:rsidP="002E7A9F" w:rsidR="002E7A9F">
      <w:pPr>
        <w:spacing w:after="0"/>
        <w:jc w:val="both"/>
      </w:pPr>
    </w:p>
    <w:p w:rsidRDefault="002E7A9F" w:rsidP="002E7A9F" w:rsidR="002E7A9F">
      <w:pPr>
        <w:spacing w:after="0"/>
        <w:jc w:val="both"/>
      </w:pPr>
      <w:r>
        <w:t>DNA:  1. Stečajna upraviteljica Tea Gatternig, odvjetnica iz Varaždina, Branka Vodnika 4</w:t>
      </w:r>
    </w:p>
    <w:p w:rsidRDefault="002E7A9F" w:rsidP="002E7A9F" w:rsidR="002E7A9F">
      <w:pPr>
        <w:spacing w:after="0"/>
        <w:jc w:val="both"/>
      </w:pPr>
      <w:r>
        <w:t xml:space="preserve">            2. ŽDO Varaždin, građansko-upravni odjel</w:t>
      </w:r>
    </w:p>
    <w:p w:rsidRDefault="002E7A9F" w:rsidP="002E7A9F" w:rsidR="002E7A9F">
      <w:pPr>
        <w:spacing w:after="0"/>
        <w:jc w:val="both"/>
      </w:pPr>
      <w:r>
        <w:t xml:space="preserve">            3. e-Oglasna ploča suda</w:t>
      </w:r>
    </w:p>
    <w:p w:rsidRDefault="002E7A9F" w:rsidP="002E7A9F" w:rsidR="002E7A9F">
      <w:pPr>
        <w:spacing w:after="0"/>
        <w:jc w:val="both"/>
      </w:pPr>
      <w:r>
        <w:t xml:space="preserve">           </w:t>
      </w:r>
    </w:p>
    <w:p w:rsidRDefault="00AE649C" w:rsidP="002E7A9F" w:rsidR="00AE649C" w:rsidRPr="00B76F3C">
      <w:pPr>
        <w:pStyle w:val="NormaleSPIS"/>
        <w:spacing w:after="0"/>
      </w:pPr>
    </w:p>
    <w:p w:rsidRDefault="00AB4602" w:rsidP="002E7A9F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E7A9F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6F60" w:rsidP="00537B78" w:rsidR="00D86F60">
      <w:r>
        <w:separator/>
      </w:r>
    </w:p>
  </w:endnote>
  <w:endnote w:id="0" w:type="continuationSeparator">
    <w:p w:rsidRDefault="00D86F60" w:rsidP="00537B78" w:rsidR="00D86F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6F60" w:rsidP="00537B78" w:rsidR="00D86F60">
      <w:r>
        <w:separator/>
      </w:r>
    </w:p>
  </w:footnote>
  <w:footnote w:id="0" w:type="continuationSeparator">
    <w:p w:rsidRDefault="00D86F60" w:rsidP="00537B78" w:rsidR="00D86F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0A950F1"/>
    <w:multiLevelType w:val="hybridMultilevel"/>
    <w:tmpl w:val="CC0C6D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7A9F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6F60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48A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529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St-33/2013-47</izvorni_sadrzaj>
    <derivirana_varijabla naziv="DomainObject.Oznaka_1">St-33/2013-47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2013.</izvorni_sadrzaj>
    <derivirana_varijabla naziv="DomainObject.Predmet.DatumOsnivanja_1">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St-33/2013</izvorni_sadrzaj>
    <derivirana_varijabla naziv="DomainObject.Predmet.OznakaBroj_1">St-33/2013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D.P. - MASIVA društvo s ograničenom odgovornošću, za proizvodnju i promet elemenata za masivni namještaj</izvorni_sadrzaj>
    <derivirana_varijabla naziv="DomainObject.Predmet.ProtustrankaFormated_1">  D.P. - MASIVA društvo s ograničenom odgovornošću, za proizvodnju i promet elemenata za masivni namještaj</derivirana_varijabla>
  </DomainObject.Predmet.ProtustrankaFormated>
  <DomainObject.Predmet.ProtustrankaFormatedOIB>
    <izvorni_sadrzaj>  D.P. - MASIVA društvo s ograničenom odgovornošću, za proizvodnju i promet elemenata za masivni namještaj, OIB 46868056041</izvorni_sadrzaj>
    <derivirana_varijabla naziv="DomainObject.Predmet.ProtustrankaFormatedOIB_1">  D.P. - MASIVA društvo s ograničenom odgovornošću, za proizvodnju i promet elemenata za masivni namještaj, OIB 46868056041</derivirana_varijabla>
  </DomainObject.Predmet.ProtustrankaFormatedOIB>
  <DomainObject.Predmet.ProtustrankaFormatedWithAdress>
    <izvorni_sadrzaj> D.P. - MASIVA društvo s ograničenom odgovornošću, za proizvodnju i promet elemenata za masivni namještaj, Ruđera Boškovića 11, Varaždin</izvorni_sadrzaj>
    <derivirana_varijabla naziv="DomainObject.Predmet.ProtustrankaFormatedWithAdress_1"> D.P. - MASIVA društvo s ograničenom odgovornošću, za proizvodnju i promet elemenata za masivni namještaj, Ruđera Boškovića 11, Varaždin</derivirana_varijabla>
  </DomainObject.Predmet.ProtustrankaFormatedWithAdress>
  <DomainObject.Predmet.ProtustrankaFormatedWithAdressOIB>
    <izvorni_sadrzaj> D.P. - MASIVA društvo s ograničenom odgovornošću, za proizvodnju i promet elemenata za masivni namještaj, OIB 46868056041, Ruđera Boškovića 11, Varaždin</izvorni_sadrzaj>
    <derivirana_varijabla naziv="DomainObject.Predmet.ProtustrankaFormatedWithAdressOIB_1"> D.P. - MASIVA društvo s ograničenom odgovornošću, za proizvodnju i promet elemenata za masivni namještaj, OIB 46868056041, Ruđera Boškovića 11, Varaždin</derivirana_varijabla>
  </DomainObject.Predmet.ProtustrankaFormatedWithAdressOIB>
  <DomainObject.Predmet.ProtustrankaWithAdress>
    <izvorni_sadrzaj>D.P. - MASIVA društvo s ograničenom odgovornošću, za proizvodnju i promet elemenata za masivni namještaj Ruđera Boškovića 11, Varaždin</izvorni_sadrzaj>
    <derivirana_varijabla naziv="DomainObject.Predmet.ProtustrankaWithAdress_1">D.P. - MASIVA društvo s ograničenom odgovornošću, za proizvodnju i promet elemenata za masivni namještaj Ruđera Boškovića 11, Varaždin</derivirana_varijabla>
  </DomainObject.Predmet.ProtustrankaWithAdress>
  <DomainObject.Predmet.ProtustrankaWithAdressOIB>
    <izvorni_sadrzaj>D.P. - MASIVA društvo s ograničenom odgovornošću, za proizvodnju i promet elemenata za masivni namještaj, OIB 46868056041, Ruđera Boškovića 11, Varaždin</izvorni_sadrzaj>
    <derivirana_varijabla naziv="DomainObject.Predmet.ProtustrankaWithAdressOIB_1">D.P. - MASIVA društvo s ograničenom odgovornošću, za proizvodnju i promet elemenata za masivni namještaj, OIB 46868056041, Ruđera Boškovića 11, Varaždin</derivirana_varijabla>
  </DomainObject.Predmet.ProtustrankaWithAdressOIB>
  <DomainObject.Predmet.ProtustrankaNazivFormated>
    <izvorni_sadrzaj>D.P. - MASIVA društvo s ograničenom odgovornošću, za proizvodnju i promet elemenata za masivni namještaj</izvorni_sadrzaj>
    <derivirana_varijabla naziv="DomainObject.Predmet.ProtustrankaNazivFormated_1">D.P. - MASIVA društvo s ograničenom odgovornošću, za proizvodnju i promet elemenata za masivni namještaj</derivirana_varijabla>
  </DomainObject.Predmet.ProtustrankaNazivFormated>
  <DomainObject.Predmet.ProtustrankaNazivFormatedOIB>
    <izvorni_sadrzaj>D.P. - MASIVA društvo s ograničenom odgovornošću, za proizvodnju i promet elemenata za masivni namještaj, OIB 46868056041</izvorni_sadrzaj>
    <derivirana_varijabla naziv="DomainObject.Predmet.ProtustrankaNazivFormatedOIB_1">D.P. - MASIVA društvo s ograničenom odgovornošću, za proizvodnju i promet elemenata za masivni namještaj, OIB 46868056041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D.P. - MASIVA društvo s ograničenom odgovornošću, za proizvodnju i promet elemenata za masivni namještaj</item>
    </izvorni_sadrzaj>
    <derivirana_varijabla naziv="DomainObject.Predmet.ProtuStrankaListFormated_1">
      <item>D.P. - MASIVA društvo s ograničenom odgovornošću, za proizvodnju i promet elemenata za masivni namještaj</item>
    </derivirana_varijabla>
  </DomainObject.Predmet.ProtuStrankaListFormated>
  <DomainObject.Predmet.ProtuStrankaListFormatedOIB>
    <izvorni_sadrzaj>
      <item>D.P. - MASIVA društvo s ograničenom odgovornošću, za proizvodnju i promet elemenata za masivni namještaj, OIB 46868056041</item>
    </izvorni_sadrzaj>
    <derivirana_varijabla naziv="DomainObject.Predmet.ProtuStrankaListFormatedOIB_1">
      <item>D.P. - MASIVA društvo s ograničenom odgovornošću, za proizvodnju i promet elemenata za masivni namještaj, OIB 46868056041</item>
    </derivirana_varijabla>
  </DomainObject.Predmet.ProtuStrankaListFormatedOIB>
  <DomainObject.Predmet.ProtuStrankaListFormatedWithAdress>
    <izvorni_sadrzaj>
      <item>D.P. - MASIVA društvo s ograničenom odgovornošću, za proizvodnju i promet elemenata za masivni namještaj, Ruđera Boškovića 11, Varaždin</item>
    </izvorni_sadrzaj>
    <derivirana_varijabla naziv="DomainObject.Predmet.ProtuStrankaListFormatedWithAdress_1">
      <item>D.P. - MASIVA društvo s ograničenom odgovornošću, za proizvodnju i promet elemenata za masivni namještaj, Ruđera Boškovića 11, Varaždin</item>
    </derivirana_varijabla>
  </DomainObject.Predmet.ProtuStrankaListFormatedWithAdress>
  <DomainObject.Predmet.ProtuStrankaListFormatedWithAdressOIB>
    <izvorni_sadrzaj>
      <item>D.P. - MASIVA društvo s ograničenom odgovornošću, za proizvodnju i promet elemenata za masivni namještaj, OIB 46868056041, Ruđera Boškovića 11, Varaždin</item>
    </izvorni_sadrzaj>
    <derivirana_varijabla naziv="DomainObject.Predmet.ProtuStrankaListFormatedWithAdressOIB_1">
      <item>D.P. - MASIVA društvo s ograničenom odgovornošću, za proizvodnju i promet elemenata za masivni namještaj, OIB 46868056041, Ruđera Boškovića 11, Varaždin</item>
    </derivirana_varijabla>
  </DomainObject.Predmet.ProtuStrankaListFormatedWithAdressOIB>
  <DomainObject.Predmet.ProtuStrankaListNazivFormated>
    <izvorni_sadrzaj>
      <item>D.P. - MASIVA društvo s ograničenom odgovornošću, za proizvodnju i promet elemenata za masivni namještaj</item>
    </izvorni_sadrzaj>
    <derivirana_varijabla naziv="DomainObject.Predmet.ProtuStrankaListNazivFormated_1">
      <item>D.P. - MASIVA društvo s ograničenom odgovornošću, za proizvodnju i promet elemenata za masivni namještaj</item>
    </derivirana_varijabla>
  </DomainObject.Predmet.ProtuStrankaListNazivFormated>
  <DomainObject.Predmet.ProtuStrankaListNazivFormatedOIB>
    <izvorni_sadrzaj>
      <item>D.P. - MASIVA društvo s ograničenom odgovornošću, za proizvodnju i promet elemenata za masivni namještaj, OIB 46868056041</item>
    </izvorni_sadrzaj>
    <derivirana_varijabla naziv="DomainObject.Predmet.ProtuStrankaListNazivFormatedOIB_1">
      <item>D.P. - MASIVA društvo s ograničenom odgovornošću, za proizvodnju i promet elemenata za masivni namještaj, OIB 46868056041</item>
    </derivirana_varijabla>
  </DomainObject.Predmet.ProtuStrankaListNazivFormatedOIB>
  <DomainObject.Predmet.OstaliListFormated>
    <izvorni_sadrzaj>
      <item>MIRAN MILOLOŽA</item>
      <item>Tea Gatternig</item>
    </izvorni_sadrzaj>
    <derivirana_varijabla naziv="DomainObject.Predmet.OstaliListFormated_1">
      <item>MIRAN MILOLOŽA</item>
      <item>Tea Gatternig</item>
    </derivirana_varijabla>
  </DomainObject.Predmet.OstaliListFormated>
  <DomainObject.Predmet.OstaliListFormatedOIB>
    <izvorni_sadrzaj>
      <item>MIRAN MILOLOŽA</item>
      <item>Tea Gatternig, OIB 20214370352</item>
    </izvorni_sadrzaj>
    <derivirana_varijabla naziv="DomainObject.Predmet.OstaliListFormatedOIB_1">
      <item>MIRAN MILOLOŽA</item>
      <item>Tea Gatternig, OIB 20214370352</item>
    </derivirana_varijabla>
  </DomainObject.Predmet.OstaliListFormatedOIB>
  <DomainObject.Predmet.OstaliListFormatedWithAdress>
    <izvorni_sadrzaj>
      <item>MIRAN MILOLOŽA, VRBIK IV. 3, 10000 Zagreb</item>
      <item>Tea Gatternig, ŠENOINA 3, 42000 Varaždin</item>
    </izvorni_sadrzaj>
    <derivirana_varijabla naziv="DomainObject.Predmet.OstaliListFormatedWithAdress_1">
      <item>MIRAN MILOLOŽA, VRBIK IV. 3, 10000 Zagreb</item>
      <item>Tea Gatternig, ŠENOINA 3, 42000 Varaždin</item>
    </derivirana_varijabla>
  </DomainObject.Predmet.OstaliListFormatedWithAdress>
  <DomainObject.Predmet.OstaliListFormatedWithAdressOIB>
    <izvorni_sadrzaj>
      <item>MIRAN MILOLOŽA, VRBIK IV. 3, 10000 Zagreb</item>
      <item>Tea Gatternig, OIB 20214370352, ŠENOINA 3, 42000 Varaždin</item>
    </izvorni_sadrzaj>
    <derivirana_varijabla naziv="DomainObject.Predmet.OstaliListFormatedWithAdressOIB_1">
      <item>MIRAN MILOLOŽA, VRBIK IV. 3, 10000 Zagreb</item>
      <item>Tea Gatternig, OIB 20214370352, ŠENOINA 3, 42000 Varaždin</item>
    </derivirana_varijabla>
  </DomainObject.Predmet.OstaliListFormatedWithAdressOIB>
  <DomainObject.Predmet.OstaliListNazivFormated>
    <izvorni_sadrzaj>
      <item>MIRAN MILOLOŽA</item>
      <item>Tea Gatternig</item>
    </izvorni_sadrzaj>
    <derivirana_varijabla naziv="DomainObject.Predmet.OstaliListNazivFormated_1">
      <item>MIRAN MILOLOŽA</item>
      <item>Tea Gatternig</item>
    </derivirana_varijabla>
  </DomainObject.Predmet.OstaliListNazivFormated>
  <DomainObject.Predmet.OstaliListNazivFormatedOIB>
    <izvorni_sadrzaj>
      <item>MIRAN MILOLOŽA</item>
      <item>Tea Gatternig, OIB 20214370352</item>
    </izvorni_sadrzaj>
    <derivirana_varijabla naziv="DomainObject.Predmet.OstaliListNazivFormatedOIB_1">
      <item>MIRAN MILOLOŽA</item>
      <item>Tea Gatternig, OIB 20214370352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>St-33/2013-47</izvorni_sadrzaj>
    <derivirana_varijabla naziv="DomainObject.PoslovniBrojDokumenta_1">St-33/2013-47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D.P. - MASIVA društvo s ograničenom odgovornošću, za proizvodnju i promet elemenata za masivni namještaj</izvorni_sadrzaj>
    <derivirana_varijabla naziv="DomainObject.Predmet.ProtustrankaIDrugi_1">D.P. - MASIVA društvo s ograničenom odgovornošću, za proizvodnju i promet elemenata za masivni namještaj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D.P. - MASIVA društvo s ograničenom odgovornošću, za proizvodnju i promet elemenata za masivni namještaj, OIB 46868056041, Ruđera Boškovića 11, Varaždin</izvorni_sadrzaj>
    <derivirana_varijabla naziv="DomainObject.Predmet.ProtustrankaIDrugiAdressOIB_1">D.P. - MASIVA društvo s ograničenom odgovornošću, za proizvodnju i promet elemenata za masivni namještaj, OIB 46868056041, Ruđera Boškovića 11,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D.P. - MASIVA društvo s ograničenom odgovornošću, za proizvodnju i promet elemenata za masivni namještaj</item>
      <item>MIRAN MILOLOŽA</item>
      <item>Tea Gatternig</item>
    </izvorni_sadrzaj>
    <derivirana_varijabla naziv="DomainObject.Predmet.SudioniciListNaziv_1">
      <item>Financijska agencija</item>
      <item>D.P. - MASIVA društvo s ograničenom odgovornošću, za proizvodnju i promet elemenata za masivni namještaj</item>
      <item>MIRAN MILOLOŽA</item>
      <item>Tea Gatternig</item>
    </derivirana_varijabla>
  </DomainObject.Predmet.SudioniciListNaziv>
  <DomainObject.Predmet.SudioniciListAdressOIB>
    <izvorni_sadrzaj>
      <item>Financijska agencija, OIB 85821130368, Ulica grada Vukovara 70,10000 Zagreb</item>
      <item>D.P. - MASIVA društvo s ograničenom odgovornošću, za proizvodnju i promet elemenata za masivni namještaj, OIB 46868056041, Ruđera Boškovića 11,Varaždin</item>
      <item>MIRAN MILOLOŽA, VRBIK IV. 3,10000 Zagreb</item>
      <item>Tea Gatternig, OIB 20214370352, ŠENOINA 3,42000 Varaždin</item>
    </izvorni_sadrzaj>
    <derivirana_varijabla naziv="DomainObject.Predmet.SudioniciListAdressOIB_1">
      <item>Financijska agencija, OIB 85821130368, Ulica grada Vukovara 70,10000 Zagreb</item>
      <item>D.P. - MASIVA društvo s ograničenom odgovornošću, za proizvodnju i promet elemenata za masivni namještaj, OIB 46868056041, Ruđera Boškovića 11,Varaždin</item>
      <item>MIRAN MILOLOŽA, VRBIK IV. 3,10000 Zagreb</item>
      <item>Tea Gatternig, OIB 20214370352, ŠENOINA 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5CA914-3713-4714-AF62-3A65D61D27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181</properties:Words>
  <properties:Characters>861</properties:Characters>
  <properties:Lines>53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2018-06-08T08:13:00Z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St-33/2013-47 / Odluka - Rješenje - sazivanje skupštine vjerovnika (odluka_St-33_2013-47.docx)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