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4067" w14:paraId="88c4067" w:rsidRDefault="003B5767" w:rsidP="003B5767" w:rsidR="003B5767">
      <w:pPr>
        <w:ind w:firstLine="708" w:left="6372"/>
        <w15:collapsed w:val="false"/>
      </w:pPr>
      <w:bookmarkStart w:name="_GoBack" w:id="0"/>
      <w:bookmarkEnd w:id="0"/>
      <w:r>
        <w:t>1.St-92/2003</w:t>
      </w:r>
    </w:p>
    <w:p w:rsidRDefault="003B5767" w:rsidP="00630993" w:rsidR="00630993">
      <w:pPr>
        <w:rPr>
          <w:noProof/>
          <w:lang w:eastAsia="hr-HR"/>
        </w:rPr>
      </w:pP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 w:rsidR="00630993">
        <w:rPr>
          <w:noProof/>
          <w:lang w:eastAsia="hr-HR"/>
        </w:rPr>
        <w:tab/>
      </w:r>
      <w:r w:rsidR="00630993">
        <w:rPr>
          <w:noProof/>
          <w:lang w:eastAsia="hr-HR"/>
        </w:rPr>
        <w:tab/>
      </w:r>
      <w:r w:rsidR="00630993">
        <w:rPr>
          <w:noProof/>
          <w:lang w:eastAsia="hr-HR"/>
        </w:rPr>
        <w:tab/>
      </w:r>
    </w:p>
    <w:p w:rsidRDefault="00630993" w:rsidP="00630993" w:rsidR="00630993"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30993" w:rsidP="00630993" w:rsidR="00630993"/>
    <w:p w:rsidRDefault="00630993" w:rsidP="00630993" w:rsidR="00630993">
      <w:r>
        <w:t>REPUBLIKA HRVATSKA</w:t>
      </w:r>
    </w:p>
    <w:p w:rsidRDefault="00630993" w:rsidP="00630993" w:rsidR="00630993">
      <w:r>
        <w:t xml:space="preserve">TRGOVAČKI SUD U SPLITU </w:t>
      </w:r>
    </w:p>
    <w:p w:rsidRDefault="00630993" w:rsidP="00630993" w:rsidR="00630993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7766">
        <w:tab/>
      </w:r>
      <w:r w:rsidR="003B5767">
        <w:tab/>
      </w:r>
      <w:r>
        <w:tab/>
      </w:r>
    </w:p>
    <w:p w:rsidRDefault="00630993" w:rsidP="00630993" w:rsidR="003B5767">
      <w:r>
        <w:tab/>
      </w:r>
    </w:p>
    <w:p w:rsidRDefault="00630993" w:rsidP="00630993" w:rsidR="00630993">
      <w:pPr>
        <w:jc w:val="center"/>
      </w:pPr>
      <w:r>
        <w:t>R E P U B L I K A  H R V A T S K A</w:t>
      </w:r>
    </w:p>
    <w:p w:rsidRDefault="00630993" w:rsidP="00630993" w:rsidR="00630993">
      <w:pPr>
        <w:jc w:val="center"/>
      </w:pPr>
    </w:p>
    <w:p w:rsidRDefault="00630993" w:rsidP="00630993" w:rsidR="00630993">
      <w:pPr>
        <w:jc w:val="center"/>
      </w:pPr>
      <w:r>
        <w:t>R J E Š E NJ E</w:t>
      </w:r>
    </w:p>
    <w:p w:rsidRDefault="00630993" w:rsidP="00630993" w:rsidR="00630993">
      <w:pPr>
        <w:jc w:val="center"/>
        <w:rPr>
          <w:b/>
        </w:rPr>
      </w:pPr>
    </w:p>
    <w:p w:rsidRDefault="00630993" w:rsidP="00630993" w:rsidR="00630993">
      <w:pPr>
        <w:ind w:firstLine="708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19.lipnja   2018. godine   </w:t>
      </w:r>
    </w:p>
    <w:p w:rsidRDefault="00630993" w:rsidP="00630993" w:rsidR="00630993">
      <w:pPr>
        <w:jc w:val="center"/>
      </w:pPr>
      <w:r>
        <w:t>r i j e š i o     j e</w:t>
      </w:r>
    </w:p>
    <w:p w:rsidRDefault="00630993" w:rsidP="00630993" w:rsidR="00630993">
      <w:pPr>
        <w:jc w:val="center"/>
      </w:pPr>
    </w:p>
    <w:p w:rsidRDefault="00630993" w:rsidP="002547B9" w:rsidR="00630993">
      <w:pPr>
        <w:jc w:val="both"/>
      </w:pPr>
      <w:r>
        <w:t xml:space="preserve">I. </w:t>
      </w:r>
      <w:r>
        <w:tab/>
      </w:r>
      <w:r w:rsidR="009F5FF7">
        <w:t xml:space="preserve">1. </w:t>
      </w:r>
      <w:r>
        <w:t>Kupcu  ENERGO PROJEKT d.o.o. Bjelovar, Ul. Petra Zrinskog 11, OIB: 50586925857</w:t>
      </w:r>
      <w:r w:rsidR="009F5FF7">
        <w:t xml:space="preserve">, </w:t>
      </w:r>
      <w:r>
        <w:t xml:space="preserve"> dosuđuju se nekretnin</w:t>
      </w:r>
      <w:r w:rsidR="005E7766">
        <w:t>a</w:t>
      </w:r>
      <w:r>
        <w:t xml:space="preserve"> stečajnog dužnika JOLA d.o.o. u stečaju, Split,Viška 24.,OIB: 16850447583  i to:</w:t>
      </w:r>
      <w:r w:rsidR="009F5FF7">
        <w:t xml:space="preserve"> Stan oznake</w:t>
      </w:r>
      <w:r>
        <w:t xml:space="preserve"> </w:t>
      </w:r>
      <w:r w:rsidR="009F5FF7">
        <w:t>E-63 T na IV katu, površine 34,66 m2, (</w:t>
      </w:r>
      <w:proofErr w:type="spellStart"/>
      <w:r w:rsidR="009F5FF7">
        <w:t>rochbau</w:t>
      </w:r>
      <w:proofErr w:type="spellEnd"/>
      <w:r w:rsidR="009F5FF7">
        <w:t xml:space="preserve"> faza) i ostava u podrumu, </w:t>
      </w:r>
      <w:r w:rsidR="002547B9" w:rsidRPr="002547B9">
        <w:t>koji se nalaze u poslovno stambenoj zgradi u Ulici Vlahe Paljetka 5 u Bjelovaru, izgrađenoj na kat. čest. 1003/31 ZU 5597 k.o. Bjelovar</w:t>
      </w:r>
      <w:r w:rsidR="002547B9">
        <w:t xml:space="preserve">, </w:t>
      </w:r>
      <w:r w:rsidR="009F5FF7">
        <w:t xml:space="preserve"> za kupoprodaju  cijenu 43.400,00 kn</w:t>
      </w:r>
      <w:r w:rsidR="009B6EBE">
        <w:t>.</w:t>
      </w:r>
    </w:p>
    <w:p w:rsidRDefault="00630993" w:rsidP="00630993" w:rsidR="00630993"/>
    <w:p w:rsidRDefault="009F5FF7" w:rsidP="002547B9" w:rsidR="00630993" w:rsidRPr="002547B9">
      <w:pPr>
        <w:jc w:val="both"/>
      </w:pPr>
      <w:r>
        <w:t>2</w:t>
      </w:r>
      <w:r w:rsidR="00630993">
        <w:t>.</w:t>
      </w:r>
      <w:r>
        <w:t xml:space="preserve"> Kupcu RADIO VIROVITICA d.o.o. Virovitica, Trg. Dr. Franje Tuđmana 6, OIB: 38448471127</w:t>
      </w:r>
      <w:r w:rsidR="00630993">
        <w:t xml:space="preserve">, </w:t>
      </w:r>
      <w:r w:rsidR="008F6FD1">
        <w:t xml:space="preserve">dosuđuju se nekretnina stečajnog dužnika JOLA d.o.o. u stečaju, Split,Viška 24.,OIB: 16850447583  </w:t>
      </w:r>
      <w:r w:rsidR="00630993">
        <w:t>i</w:t>
      </w:r>
      <w:r>
        <w:t xml:space="preserve"> to: 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</w:t>
      </w:r>
      <w:r w:rsidR="002547B9">
        <w:t xml:space="preserve">, </w:t>
      </w:r>
      <w:r w:rsidR="002547B9" w:rsidRPr="002547B9">
        <w:t>koji se nalaze u poslovno stambenoj zgradi u Ulici Vlahe Paljetka 5 u Bjelovaru, izgrađenoj na kat. čest. 1003/31 ZU 5597 k.o. Bjelovar</w:t>
      </w:r>
      <w:r w:rsidR="002547B9">
        <w:t xml:space="preserve">, </w:t>
      </w:r>
      <w:r w:rsidRPr="002547B9">
        <w:t>za kupoprodajnu  od  48.050,00 kn, i</w:t>
      </w:r>
    </w:p>
    <w:p w:rsidRDefault="00630993" w:rsidP="00630993" w:rsidR="00630993"/>
    <w:p w:rsidRDefault="009F5FF7" w:rsidP="002547B9" w:rsidR="00630993">
      <w:pPr>
        <w:jc w:val="both"/>
      </w:pPr>
      <w:r>
        <w:t>3</w:t>
      </w:r>
      <w:r w:rsidR="00630993">
        <w:t xml:space="preserve">. </w:t>
      </w:r>
      <w:r>
        <w:t>Kupcu RUKAVINA d.o.o. Bjelovar, Viktora Bubnja 33, OIB:52444775695</w:t>
      </w:r>
      <w:r w:rsidR="007617D6">
        <w:t>,</w:t>
      </w:r>
      <w:r w:rsidR="008F6FD1">
        <w:t xml:space="preserve"> dosuđuju se nekretnina stečajnog dužnika JOLA d.o.o. u stečaju, Split,Viška 24.,OIB: 16850447583  </w:t>
      </w:r>
      <w:r w:rsidR="007617D6">
        <w:t xml:space="preserve"> i to: </w:t>
      </w:r>
      <w:r>
        <w:t xml:space="preserve">  </w:t>
      </w:r>
      <w:r w:rsidR="007617D6">
        <w:t>Poslovni prostor-lokal 6, oznake E-28, u prizemlju, površine 42,40 m2, (</w:t>
      </w:r>
      <w:proofErr w:type="spellStart"/>
      <w:r w:rsidR="007617D6">
        <w:t>rochbau</w:t>
      </w:r>
      <w:proofErr w:type="spellEnd"/>
      <w:r w:rsidR="007617D6">
        <w:t xml:space="preserve"> faza) i skladište </w:t>
      </w:r>
      <w:proofErr w:type="spellStart"/>
      <w:r w:rsidR="007617D6">
        <w:t>br.V</w:t>
      </w:r>
      <w:proofErr w:type="spellEnd"/>
      <w:r w:rsidR="007617D6">
        <w:t>. u podrumu oznake E-21, površine 16,15 m2 (</w:t>
      </w:r>
      <w:proofErr w:type="spellStart"/>
      <w:r w:rsidR="007617D6">
        <w:t>rochbau</w:t>
      </w:r>
      <w:proofErr w:type="spellEnd"/>
      <w:r w:rsidR="007617D6">
        <w:t xml:space="preserve"> faza)</w:t>
      </w:r>
      <w:r w:rsidR="002547B9">
        <w:t xml:space="preserve"> </w:t>
      </w:r>
      <w:r w:rsidR="002547B9" w:rsidRPr="002547B9">
        <w:t>koji se nalaze u poslovno stambenoj zgradi u Ulici Vlahe Paljetka 5 u Bjelovaru, izgrađenoj na kat. čest. 1003/31 ZU 5597 k.o. Bjelovar</w:t>
      </w:r>
      <w:r w:rsidR="002547B9">
        <w:t xml:space="preserve">, </w:t>
      </w:r>
      <w:r w:rsidR="007617D6">
        <w:t xml:space="preserve"> za kupoprodajnu cijenu od 79.850,00 kn</w:t>
      </w:r>
      <w:r w:rsidR="00630993">
        <w:t xml:space="preserve">. </w:t>
      </w:r>
    </w:p>
    <w:p w:rsidRDefault="00630993" w:rsidP="00630993" w:rsidR="0063099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17D6" w:rsidP="00630993" w:rsidR="00630993">
      <w:r>
        <w:t xml:space="preserve">II.      </w:t>
      </w:r>
      <w:r>
        <w:tab/>
      </w:r>
      <w:r w:rsidR="00630993">
        <w:t xml:space="preserve">Predmetne nekretnine iz </w:t>
      </w:r>
      <w:proofErr w:type="spellStart"/>
      <w:r w:rsidR="00630993">
        <w:t>toč</w:t>
      </w:r>
      <w:proofErr w:type="spellEnd"/>
      <w:r w:rsidR="00630993">
        <w:t>. I.  izreke  ovog rješenja  predat će se kupc</w:t>
      </w:r>
      <w:r>
        <w:t xml:space="preserve">ima  </w:t>
      </w:r>
      <w:r w:rsidR="00630993">
        <w:t xml:space="preserve"> </w:t>
      </w:r>
      <w:r>
        <w:t xml:space="preserve">ENERGO PROJEKT d.o.o. Bjelovar, Ul. Petra Zrinskog 11, OIB: 50586925857,  RADIO </w:t>
      </w:r>
      <w:r w:rsidR="003B5767">
        <w:t>V</w:t>
      </w:r>
      <w:r>
        <w:t>IROVITICA d.o.o. Virovitica, Trg. Dr. Franje Tuđmana 6, OIB: 38448471127, i RUKAVINA d.o.o. Bjelovar, Viktora Bubnja 33, OIB:52444775695</w:t>
      </w:r>
      <w:r w:rsidR="00630993">
        <w:t>, nakon pravomoćnosti ovog  rješenja i nakon što kup</w:t>
      </w:r>
      <w:r>
        <w:t>ci</w:t>
      </w:r>
      <w:r w:rsidR="00630993">
        <w:t xml:space="preserve">  polož</w:t>
      </w:r>
      <w:r>
        <w:t>e</w:t>
      </w:r>
      <w:r w:rsidR="00630993">
        <w:t xml:space="preserve"> </w:t>
      </w:r>
      <w:proofErr w:type="spellStart"/>
      <w:r w:rsidR="00630993">
        <w:t>kupovninu</w:t>
      </w:r>
      <w:proofErr w:type="spellEnd"/>
      <w:r w:rsidR="00630993">
        <w:t xml:space="preserve">. </w:t>
      </w:r>
    </w:p>
    <w:p w:rsidRDefault="00630993" w:rsidP="00630993" w:rsidR="00630993"/>
    <w:p w:rsidRDefault="006B203B" w:rsidP="00630993" w:rsidR="006B203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E2736" w:rsidP="006E2736" w:rsidR="006E2736">
      <w:pPr>
        <w:ind w:firstLine="708" w:left="3540"/>
      </w:pPr>
      <w:r>
        <w:lastRenderedPageBreak/>
        <w:t>2</w:t>
      </w:r>
      <w:r>
        <w:tab/>
      </w:r>
      <w:r>
        <w:tab/>
      </w:r>
      <w:r>
        <w:tab/>
      </w:r>
      <w:r>
        <w:tab/>
        <w:t>1.St-92/2003</w:t>
      </w:r>
    </w:p>
    <w:p w:rsidRDefault="006E2736" w:rsidP="00630993" w:rsidR="006E2736"/>
    <w:p w:rsidRDefault="00630993" w:rsidP="00630993" w:rsidR="002547B9">
      <w:r>
        <w:t>III.</w:t>
      </w:r>
      <w:r>
        <w:tab/>
        <w:t xml:space="preserve">Kupac </w:t>
      </w:r>
      <w:r w:rsidR="00903DC3">
        <w:t xml:space="preserve"> ENERGO PROJEKT d.o.o. Bjelovar, Ul. Petra Zrinskog 11, OIB: 50586925857, </w:t>
      </w:r>
      <w:r>
        <w:t xml:space="preserve"> dužan je u odnosu na nekretnine iz točke I. ovog rješenja položiti </w:t>
      </w:r>
      <w:proofErr w:type="spellStart"/>
      <w:r>
        <w:t>kupovnin</w:t>
      </w:r>
      <w:r w:rsidR="009B6EBE">
        <w:t>u</w:t>
      </w:r>
      <w:proofErr w:type="spellEnd"/>
      <w:r>
        <w:t xml:space="preserve"> u iznosu od 4</w:t>
      </w:r>
      <w:r w:rsidR="00903DC3">
        <w:t>3</w:t>
      </w:r>
      <w:r>
        <w:t>.</w:t>
      </w:r>
      <w:r w:rsidR="00903DC3">
        <w:t>4</w:t>
      </w:r>
      <w:r>
        <w:t xml:space="preserve">40,00 kn  , umanjene za iznos uplaćene jamčevine u iznosu od </w:t>
      </w:r>
      <w:r w:rsidR="00903DC3">
        <w:t>5.000,00</w:t>
      </w:r>
      <w:r>
        <w:t xml:space="preserve"> kn</w:t>
      </w:r>
      <w:r w:rsidR="00903DC3">
        <w:t xml:space="preserve">, kupac  </w:t>
      </w:r>
      <w:r>
        <w:t xml:space="preserve"> </w:t>
      </w:r>
      <w:r w:rsidR="00903DC3">
        <w:t xml:space="preserve">RADIO VIROVITICA d.o.o. Virovitica, Trg. Dr. Franje Tuđmana 6, OIB: 38448471127, dužan je u odnosu na nekretnine iz točke I. ovog rješenja položiti </w:t>
      </w:r>
      <w:proofErr w:type="spellStart"/>
      <w:r w:rsidR="00903DC3">
        <w:t>kupovnin</w:t>
      </w:r>
      <w:r w:rsidR="009B6EBE">
        <w:t>u</w:t>
      </w:r>
      <w:proofErr w:type="spellEnd"/>
      <w:r w:rsidR="00903DC3">
        <w:t xml:space="preserve"> u </w:t>
      </w:r>
      <w:r w:rsidR="002547B9">
        <w:t xml:space="preserve">iznosu od 48.050,00 kn  , umanjene za iznos uplaćene jamčevine u iznosu od 4.803,84 kn i kupac  RUKAVINA d.o.o. Bjelovar, Viktora Bubnja 33, OIB:52444775695,  dužan je u odnosu na nekretnine iz točke I. ovog rješenja položiti </w:t>
      </w:r>
      <w:proofErr w:type="spellStart"/>
      <w:r w:rsidR="002547B9">
        <w:t>kupovnin</w:t>
      </w:r>
      <w:r w:rsidR="009B6EBE">
        <w:t>u</w:t>
      </w:r>
      <w:proofErr w:type="spellEnd"/>
      <w:r w:rsidR="002547B9">
        <w:t xml:space="preserve"> u iznosu od 79.850,00 kn  , umanjene za iznos uplaćene jamčevine u iznosu od 7.948,00 kn, u roku od 30 dana računajući od dana pravomoćnosti rješenja o dosudi i to  na račun Sudskog depozita Trgovačkog suda u Splitu  IBAN: HR1623900011300000 664, Model: HR02 kod Hrvatske Poštanske Banke s naznakom za spis 1. St-92/2003.</w:t>
      </w:r>
      <w:r w:rsidR="002547B9">
        <w:tab/>
      </w:r>
      <w:r w:rsidR="002547B9">
        <w:tab/>
      </w:r>
      <w:r w:rsidR="002547B9">
        <w:tab/>
      </w:r>
      <w:r w:rsidR="002547B9">
        <w:tab/>
      </w:r>
    </w:p>
    <w:p w:rsidRDefault="00630993" w:rsidP="00630993" w:rsidR="00630993"/>
    <w:p w:rsidRDefault="00630993" w:rsidP="00630993" w:rsidR="00630993">
      <w:r>
        <w:t xml:space="preserve"> IV.</w:t>
      </w:r>
      <w:r>
        <w:tab/>
        <w:t>Nakon pravomoćnosti ovog rješenja i nakon što kup</w:t>
      </w:r>
      <w:r w:rsidR="00931439">
        <w:t xml:space="preserve">ci: </w:t>
      </w:r>
      <w:r>
        <w:t xml:space="preserve"> </w:t>
      </w:r>
      <w:r w:rsidR="00931439">
        <w:t xml:space="preserve">ENERGO PROJEKT d.o.o. Bjelovar, Ul. Petra Zrinskog 11, OIB: 50586925857, RADIO VIROVITICA d.o.o. Virovitica, Trg. Dr. Franje Tuđmana 6, OIB: 38448471127 i RUKAVINA d.o.o. Bjelovar, Viktora Bubnja 33, OIB:52444775695,  </w:t>
      </w:r>
      <w:r>
        <w:t xml:space="preserve"> u cijelosti položi </w:t>
      </w:r>
      <w:proofErr w:type="spellStart"/>
      <w:r>
        <w:t>kupovninu</w:t>
      </w:r>
      <w:proofErr w:type="spellEnd"/>
      <w:r>
        <w:t>, Općinski sud u Bjelovaru izvršit će upis prava vlasništva predmetnih nekretnina, pobliže opisanih u točki I. izreke ovog rješenja, u korist kup</w:t>
      </w:r>
      <w:r w:rsidR="00931439">
        <w:t>a</w:t>
      </w:r>
      <w:r>
        <w:t xml:space="preserve">ca ,  te brisanje svih prava i tereta koji prestaju prodajom nekretnine po pravilima Ovršnog zakona. </w:t>
      </w:r>
      <w:r>
        <w:tab/>
      </w:r>
      <w:r>
        <w:tab/>
      </w:r>
      <w:r>
        <w:tab/>
      </w:r>
      <w:r>
        <w:tab/>
      </w:r>
      <w:r>
        <w:tab/>
      </w:r>
    </w:p>
    <w:p w:rsidRDefault="00630993" w:rsidP="00630993" w:rsidR="00630993"/>
    <w:p w:rsidRDefault="00630993" w:rsidP="00630993" w:rsidR="00630993">
      <w:r>
        <w:t>V.</w:t>
      </w:r>
      <w:r>
        <w:tab/>
        <w:t xml:space="preserve">Općinski sud u Bjelovaru, obavit će upise iz  </w:t>
      </w:r>
      <w:proofErr w:type="spellStart"/>
      <w:r>
        <w:t>toč</w:t>
      </w:r>
      <w:proofErr w:type="spellEnd"/>
      <w:r>
        <w:t xml:space="preserve">. IV. izreke ovog rješenja na temelju pravomoćnog rješenja o dosudi te potvrde ovog  suda da je kupac u cijelosti platio </w:t>
      </w:r>
      <w:proofErr w:type="spellStart"/>
      <w:r>
        <w:t>kupovninu</w:t>
      </w:r>
      <w:proofErr w:type="spellEnd"/>
      <w:r>
        <w:t xml:space="preserve"> za predmetne nekretnine. </w:t>
      </w:r>
    </w:p>
    <w:p w:rsidRDefault="00630993" w:rsidP="00630993" w:rsidR="0063099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30993" w:rsidP="00630993" w:rsidR="00630993"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630993" w:rsidP="00630993" w:rsidR="00630993"/>
    <w:p w:rsidRDefault="00630993" w:rsidP="00630993" w:rsidR="00630993">
      <w:r>
        <w:t>VII.</w:t>
      </w:r>
      <w:r>
        <w:tab/>
        <w:t xml:space="preserve">Ovo rješenje biti će istaknuto na Mrežnoj stranici e-oglasna ploča sudova. </w:t>
      </w:r>
    </w:p>
    <w:p w:rsidRDefault="00630993" w:rsidP="00630993" w:rsidR="00630993"/>
    <w:p w:rsidRDefault="00630993" w:rsidP="00630993" w:rsidR="00630993">
      <w:pPr>
        <w:jc w:val="center"/>
      </w:pPr>
      <w:r>
        <w:t>Obrazloženje :</w:t>
      </w:r>
    </w:p>
    <w:p w:rsidRDefault="00630993" w:rsidP="00630993" w:rsidR="00630993"/>
    <w:p w:rsidRDefault="00630993" w:rsidP="006E2736" w:rsidR="006E2736">
      <w:pPr>
        <w:ind w:firstLine="708"/>
      </w:pPr>
      <w:r>
        <w:tab/>
        <w:t xml:space="preserve">Rješenjem ovog suda br. 4. St-92/2003 od 16. travnja  2003. godine otvoren stečajni postupak nad stečajnim dužnikom JOLA d.o.o. Split, Viška 24.,OIB: 16850447583 . </w:t>
      </w:r>
      <w:r w:rsidR="006E2736">
        <w:t>Istim rješenjem za stečajnog upravitelja imenovana je  Natalija Mladineo  dipl. oec. iz Splita,  Viška 24.</w:t>
      </w:r>
    </w:p>
    <w:p w:rsidRDefault="00630993" w:rsidP="00630993" w:rsidR="0063099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30993" w:rsidP="00630993" w:rsidR="00630993"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630993" w:rsidP="00630993" w:rsidR="00630993"/>
    <w:p w:rsidRDefault="00630993" w:rsidP="00630993" w:rsidR="006E2736">
      <w:r>
        <w:tab/>
        <w:t xml:space="preserve">Zaključkom ovog suda br. St-92/2003 od  </w:t>
      </w:r>
      <w:r w:rsidR="009B6EBE">
        <w:t>15</w:t>
      </w:r>
      <w:r>
        <w:t>.</w:t>
      </w:r>
      <w:r w:rsidR="009B6EBE">
        <w:t>svibnja</w:t>
      </w:r>
      <w:r>
        <w:t xml:space="preserve">  2018.godine  bilo je određeno  </w:t>
      </w:r>
      <w:r w:rsidR="009B6EBE">
        <w:t>jedanaesto</w:t>
      </w:r>
      <w:r>
        <w:t xml:space="preserve"> ročište za prodaju  u stečajnom postupku uz odgovarajuću primjena propisa Ovršnog zakona koje se odnose na ovrhu na nekretninama</w:t>
      </w:r>
      <w:r w:rsidR="003B5767">
        <w:t xml:space="preserve"> predmetnih nekretnina stečajnog dužnika.</w:t>
      </w:r>
      <w:r w:rsidR="006B203B">
        <w:tab/>
      </w:r>
    </w:p>
    <w:p w:rsidRDefault="006B203B" w:rsidP="00630993" w:rsidR="00630993"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1.St-92/2003</w:t>
      </w:r>
    </w:p>
    <w:p w:rsidRDefault="006B203B" w:rsidP="00630993" w:rsidR="006B203B"/>
    <w:p w:rsidRDefault="00630993" w:rsidP="00A32CBC" w:rsidR="005E7766">
      <w:pPr>
        <w:ind w:firstLine="708"/>
      </w:pPr>
      <w:r>
        <w:t>Na dražbenom ročištu  održanom kod ovog suda dana 1</w:t>
      </w:r>
      <w:r w:rsidR="009B6EBE">
        <w:t>9</w:t>
      </w:r>
      <w:r>
        <w:t>.</w:t>
      </w:r>
      <w:r w:rsidR="009B6EBE">
        <w:t>lipnja</w:t>
      </w:r>
      <w:r>
        <w:t xml:space="preserve"> 2018. godine  ponuditelj  </w:t>
      </w:r>
      <w:r w:rsidR="009B6EBE">
        <w:t xml:space="preserve">ENERGO PROJEKT d.o.o. Bjelovar, Ul. Petra Zrinskog 11, OIB: 50586925857, </w:t>
      </w:r>
      <w:r>
        <w:t xml:space="preserve"> stavio je ponudu  u odnosu na nekretnin</w:t>
      </w:r>
      <w:r w:rsidR="009B6EBE">
        <w:t>u</w:t>
      </w:r>
      <w:r>
        <w:t xml:space="preserve"> i to:</w:t>
      </w:r>
      <w:r w:rsidR="00A32CBC" w:rsidRPr="00A32CBC">
        <w:t xml:space="preserve"> </w:t>
      </w:r>
      <w:r w:rsidR="00A32CBC">
        <w:t>Stan oznake E-63 T na IV katu, površine 34,66 m2, (</w:t>
      </w:r>
      <w:proofErr w:type="spellStart"/>
      <w:r w:rsidR="00A32CBC">
        <w:t>rochbau</w:t>
      </w:r>
      <w:proofErr w:type="spellEnd"/>
      <w:r w:rsidR="00A32CBC">
        <w:t xml:space="preserve"> faza) i ostava u podrumu, </w:t>
      </w:r>
      <w:r>
        <w:t xml:space="preserve"> </w:t>
      </w:r>
      <w:r>
        <w:rPr>
          <w:rFonts w:cs="Times New Roman" w:eastAsia="Times New Roman"/>
          <w:lang w:eastAsia="hr-HR"/>
        </w:rPr>
        <w:t xml:space="preserve"> koji se nalaze u poslovno stambenoj zgradi u ulici Vlahe Paljetka 5 u Bjelovaru, izgrađenoj na kat. čest. 1003/31 ZU 5597 k.o. Bjelovar</w:t>
      </w:r>
      <w:r>
        <w:t xml:space="preserve"> za </w:t>
      </w:r>
    </w:p>
    <w:p w:rsidRDefault="00630993" w:rsidP="006E2736" w:rsidR="00630993">
      <w:r>
        <w:t>kupoprodajnu cijenu od 4</w:t>
      </w:r>
      <w:r w:rsidR="00A32CBC">
        <w:t>3</w:t>
      </w:r>
      <w:r>
        <w:t>.</w:t>
      </w:r>
      <w:r w:rsidR="00A32CBC">
        <w:t>40</w:t>
      </w:r>
      <w:r>
        <w:t xml:space="preserve">0,00, </w:t>
      </w:r>
      <w:r w:rsidR="00B804B5">
        <w:t xml:space="preserve">kn, </w:t>
      </w:r>
      <w:r w:rsidR="00A32CBC">
        <w:t xml:space="preserve"> ponuditelj RADIO VIROVITICA d.o.o. Virovitica, Trg. Dr. Franje Tuđmana 6, OIB: 38448471127, stavio je ponudu  u odnosu na nekretninu i to:</w:t>
      </w:r>
      <w:r w:rsidR="00A32CBC" w:rsidRPr="00A32CBC">
        <w:t xml:space="preserve"> </w:t>
      </w:r>
      <w:r w:rsidR="00A32CBC">
        <w:t>Stan oznake E-63 T na IV katu, površine 34,66 m2, (</w:t>
      </w:r>
      <w:proofErr w:type="spellStart"/>
      <w:r w:rsidR="00A32CBC">
        <w:t>rochbau</w:t>
      </w:r>
      <w:proofErr w:type="spellEnd"/>
      <w:r w:rsidR="00A32CBC">
        <w:t xml:space="preserve"> faza) i ostava u podrumu,  </w:t>
      </w:r>
      <w:r w:rsidR="00A32CBC">
        <w:rPr>
          <w:rFonts w:cs="Times New Roman" w:eastAsia="Times New Roman"/>
          <w:lang w:eastAsia="hr-HR"/>
        </w:rPr>
        <w:t xml:space="preserve"> koji se nalaze u poslovno stambenoj zgradi u ulici Vlahe Paljetka 5 u Bjelovaru, izgrađenoj na kat. čest. 1003/31 ZU 5597 k.o. Bjelovar</w:t>
      </w:r>
      <w:r w:rsidR="00A32CBC">
        <w:t xml:space="preserve"> za kupoprodajnu cijenu od 48.050,00,  </w:t>
      </w:r>
      <w:r w:rsidR="00B804B5">
        <w:t>kn i ponuditelj RUKAVINA d.o.o. Bjelovar, Viktora Bubnja 33, OIB:52444775695, stavio je ponudu  u odnosu na nekretninu i to: Poslovni prostor-lokal 6, oznake E-28, u prizemlju, površine 42,40 m2, (</w:t>
      </w:r>
      <w:proofErr w:type="spellStart"/>
      <w:r w:rsidR="00B804B5">
        <w:t>rochbau</w:t>
      </w:r>
      <w:proofErr w:type="spellEnd"/>
      <w:r w:rsidR="00B804B5">
        <w:t xml:space="preserve"> faza) i skladište </w:t>
      </w:r>
      <w:proofErr w:type="spellStart"/>
      <w:r w:rsidR="00B804B5">
        <w:t>br.V</w:t>
      </w:r>
      <w:proofErr w:type="spellEnd"/>
      <w:r w:rsidR="00B804B5">
        <w:t>. u podrumu oznake E-21, površine 16,15 m2 (</w:t>
      </w:r>
      <w:proofErr w:type="spellStart"/>
      <w:r w:rsidR="00B804B5">
        <w:t>rochbau</w:t>
      </w:r>
      <w:proofErr w:type="spellEnd"/>
      <w:r w:rsidR="00B804B5">
        <w:t xml:space="preserve"> faza), </w:t>
      </w:r>
      <w:r w:rsidR="00B804B5">
        <w:rPr>
          <w:rFonts w:cs="Times New Roman" w:eastAsia="Times New Roman"/>
          <w:lang w:eastAsia="hr-HR"/>
        </w:rPr>
        <w:t xml:space="preserve"> koji se nalaze u poslovno stambenoj zgradi u ulici Vlahe Paljetka 5 u Bjelovaru, izgrađenoj na kat. čest. 1003/31 ZU 5597 k.o. Bjelovar</w:t>
      </w:r>
      <w:r w:rsidR="00B804B5">
        <w:t xml:space="preserve"> za kupoprodajnu cijenu od 79.850,00  kn, </w:t>
      </w:r>
      <w:r>
        <w:t xml:space="preserve">u skladu sa zaključkom ovog suda broj St-92/2003 od </w:t>
      </w:r>
      <w:r w:rsidR="00B804B5">
        <w:t>1</w:t>
      </w:r>
      <w:r w:rsidR="006B203B">
        <w:t>5</w:t>
      </w:r>
      <w:r>
        <w:t xml:space="preserve">. </w:t>
      </w:r>
      <w:r w:rsidR="006B203B">
        <w:t>svibnja</w:t>
      </w:r>
      <w:r>
        <w:t xml:space="preserve"> 2018. godine i time</w:t>
      </w:r>
      <w:r w:rsidR="006B203B">
        <w:t xml:space="preserve"> se </w:t>
      </w:r>
      <w:r>
        <w:t xml:space="preserve"> ispuni</w:t>
      </w:r>
      <w:r w:rsidR="006B203B">
        <w:t>le</w:t>
      </w:r>
      <w:r>
        <w:t xml:space="preserve"> </w:t>
      </w:r>
      <w:r w:rsidR="006B203B">
        <w:t xml:space="preserve">pretpostavke </w:t>
      </w:r>
      <w:r>
        <w:t xml:space="preserve"> da se</w:t>
      </w:r>
      <w:r w:rsidR="006B203B">
        <w:t xml:space="preserve"> navedenim kupcima</w:t>
      </w:r>
      <w:r>
        <w:t xml:space="preserve"> dosude predmetne nekretnine. </w:t>
      </w:r>
    </w:p>
    <w:p w:rsidRDefault="00630993" w:rsidP="00630993" w:rsidR="00630993">
      <w:r>
        <w:tab/>
      </w:r>
    </w:p>
    <w:p w:rsidRDefault="00630993" w:rsidP="00630993" w:rsidR="00630993">
      <w:pPr>
        <w:ind w:firstLine="708"/>
      </w:pPr>
      <w:r>
        <w:t xml:space="preserve">Radi svega naprijed izloženog, a temeljem odredbi čl. 164  st. 4 i st. 5 Stečajnog </w:t>
      </w:r>
    </w:p>
    <w:p w:rsidRDefault="00630993" w:rsidP="00630993" w:rsidR="00630993">
      <w:r>
        <w:t xml:space="preserve">zakona, čl. 92, čl. 93, i čl. 94 Ovršnog zakona, te odredbi 254.st.2 SZ odlučeno je kao u izreci rješenja. </w:t>
      </w:r>
      <w:r>
        <w:tab/>
      </w:r>
    </w:p>
    <w:p w:rsidRDefault="00630993" w:rsidP="00630993" w:rsidR="00630993">
      <w:pPr>
        <w:ind w:firstLine="708" w:left="708"/>
      </w:pPr>
      <w:r>
        <w:t xml:space="preserve">         U Splitu, dana  1</w:t>
      </w:r>
      <w:r w:rsidR="006E2736">
        <w:t>9</w:t>
      </w:r>
      <w:r>
        <w:t>.</w:t>
      </w:r>
      <w:r w:rsidR="006E2736">
        <w:t>lipnja</w:t>
      </w:r>
      <w:r>
        <w:t xml:space="preserve">   2018. godine.</w:t>
      </w:r>
    </w:p>
    <w:p w:rsidRDefault="00630993" w:rsidP="00630993" w:rsidR="00630993"/>
    <w:p w:rsidRDefault="00630993" w:rsidP="00630993" w:rsidR="006309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30993" w:rsidP="00630993" w:rsidR="006309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30993" w:rsidP="00630993" w:rsidR="00630993">
      <w:pPr>
        <w:ind w:firstLine="708" w:left="5664"/>
      </w:pPr>
      <w:r>
        <w:t>Velimir Vuković</w:t>
      </w:r>
    </w:p>
    <w:p w:rsidRDefault="00630993" w:rsidP="00630993" w:rsidR="00630993">
      <w:r>
        <w:tab/>
      </w:r>
      <w:r>
        <w:tab/>
      </w:r>
    </w:p>
    <w:p w:rsidRDefault="00630993" w:rsidP="00630993" w:rsidR="00630993"/>
    <w:p w:rsidRDefault="00630993" w:rsidP="00630993" w:rsidR="00630993"/>
    <w:p w:rsidRDefault="00630993" w:rsidP="00630993" w:rsidR="00630993"/>
    <w:p w:rsidRDefault="00630993" w:rsidP="00630993" w:rsidR="00630993"/>
    <w:p w:rsidRDefault="00630993" w:rsidP="00630993" w:rsidR="00630993">
      <w:r>
        <w:t xml:space="preserve">POUKA O PRAVNOM LIJEKU: </w:t>
      </w:r>
    </w:p>
    <w:p w:rsidRDefault="00630993" w:rsidP="00630993" w:rsidR="00630993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30993" w:rsidP="00630993" w:rsidR="00630993"/>
    <w:p w:rsidRDefault="00630993" w:rsidP="00630993" w:rsidR="00630993">
      <w:r>
        <w:t xml:space="preserve">DNA: </w:t>
      </w:r>
    </w:p>
    <w:p w:rsidRDefault="00630993" w:rsidP="00630993" w:rsidR="00630993">
      <w:r>
        <w:t>1.</w:t>
      </w:r>
      <w:r>
        <w:tab/>
        <w:t xml:space="preserve">stečajnoj upraviteljici </w:t>
      </w:r>
    </w:p>
    <w:p w:rsidRDefault="00630993" w:rsidP="00630993" w:rsidR="00630993">
      <w:r>
        <w:t>2.</w:t>
      </w:r>
      <w:r>
        <w:tab/>
        <w:t xml:space="preserve">Kupcu </w:t>
      </w:r>
      <w:r w:rsidR="006B203B">
        <w:t>ENERGO PROJEKT d.o.o. Bjelovar, Ul. Petra Zrinskog 11</w:t>
      </w:r>
    </w:p>
    <w:p w:rsidRDefault="006B203B" w:rsidP="00630993" w:rsidR="006B203B">
      <w:r>
        <w:t>3.         Kupcu RADIO VIROVITICA d.o.o. Virovitica, Trg. Dr. Franje Tuđmana 6</w:t>
      </w:r>
    </w:p>
    <w:p w:rsidRDefault="006B203B" w:rsidP="00630993" w:rsidR="006B203B">
      <w:r>
        <w:t xml:space="preserve">4.         Kupcu </w:t>
      </w:r>
      <w:r w:rsidR="003E4FB1">
        <w:t>RUKAVINA d.o.o. Bjelovar, Viktora Bubnja 33</w:t>
      </w:r>
    </w:p>
    <w:p w:rsidRDefault="003E4FB1" w:rsidP="00630993" w:rsidR="00630993">
      <w:r>
        <w:t>5</w:t>
      </w:r>
      <w:r w:rsidR="00630993">
        <w:t>.</w:t>
      </w:r>
      <w:r w:rsidR="00630993">
        <w:tab/>
        <w:t xml:space="preserve">Općinski sud u Bjelovaru, Zemljišno knjižni odjel </w:t>
      </w:r>
    </w:p>
    <w:p w:rsidRDefault="003E4FB1" w:rsidP="00630993" w:rsidR="00630993">
      <w:r>
        <w:t>6</w:t>
      </w:r>
      <w:r w:rsidR="00630993">
        <w:t>.</w:t>
      </w:r>
      <w:r w:rsidR="00630993">
        <w:tab/>
        <w:t>Porezna uprava u Splitu</w:t>
      </w:r>
    </w:p>
    <w:p w:rsidRDefault="003E4FB1" w:rsidP="00630993" w:rsidR="003E4FB1">
      <w:r>
        <w:t>7</w:t>
      </w:r>
      <w:r w:rsidR="00630993">
        <w:t>.</w:t>
      </w:r>
      <w:r w:rsidR="00630993">
        <w:tab/>
        <w:t xml:space="preserve">Županijskom državnom odvjetništvu u Splitu, Građansko upravni odjel  </w:t>
      </w:r>
    </w:p>
    <w:p w:rsidRDefault="003E4FB1" w:rsidP="00630993" w:rsidR="00630993">
      <w:r>
        <w:t>8</w:t>
      </w:r>
      <w:r w:rsidR="00630993">
        <w:t>.       e- oglasna ploča sud</w:t>
      </w:r>
    </w:p>
    <w:p w:rsidRDefault="00630993" w:rsidP="00630993" w:rsidR="0063099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0993"/>
    <w:rsid w:val="002547B9"/>
    <w:rsid w:val="003B5767"/>
    <w:rsid w:val="003E4FB1"/>
    <w:rsid w:val="005E7766"/>
    <w:rsid w:val="00630993"/>
    <w:rsid w:val="006B203B"/>
    <w:rsid w:val="006E2736"/>
    <w:rsid w:val="007617D6"/>
    <w:rsid w:val="008F6FD1"/>
    <w:rsid w:val="00903DC3"/>
    <w:rsid w:val="00931439"/>
    <w:rsid w:val="009B6EBE"/>
    <w:rsid w:val="009F5FF7"/>
    <w:rsid w:val="00A32CBC"/>
    <w:rsid w:val="00B804B5"/>
    <w:rsid w:val="00DD1D6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0993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09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09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0993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09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09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34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1215</properties:Words>
  <properties:Characters>6488</properties:Characters>
  <properties:Lines>146</properties:Lines>
  <properties:Paragraphs>41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2018-06-19T11:00:00Z</dcterms:created>
  <dc:creator>Velimir Vuković</dc:creator>
  <cp:lastModifiedBy>Velimir Vuković</cp:lastModifiedBy>
  <cp:lastPrinted>2018-06-19T11:54:00Z</cp:lastPrinted>
  <dcterms:modified xmlns:xsi="http://www.w3.org/2001/XMLSchema-instance" xsi:type="dcterms:W3CDTF">2018-06-19T11:55:00Z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(st-92-11 dosuda 11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