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924b" w14:paraId="afa924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481" w:rsidP="0086691F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635481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635481" w:rsidR="00532B71" w:rsidRPr="00635481">
      <w:pPr>
        <w:ind w:firstLine="708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  <w:lang w:val="hr-HR"/>
        </w:rPr>
        <w:tab/>
      </w:r>
      <w:r w:rsidRPr="00635481">
        <w:rPr>
          <w:rFonts w:hAnsi="Times New Roman" w:ascii="Times New Roman"/>
          <w:szCs w:val="24"/>
          <w:lang w:val="hr-HR"/>
        </w:rPr>
        <w:t>Trgovački s</w:t>
      </w:r>
      <w:r w:rsidR="00635481" w:rsidRPr="0063548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A4A5D" w:rsidRPr="00635481">
        <w:rPr>
          <w:rFonts w:hAnsi="Times New Roman" w:ascii="Times New Roman"/>
          <w:szCs w:val="24"/>
          <w:lang w:val="hr-HR"/>
        </w:rPr>
        <w:t xml:space="preserve">Nadi Nekić Plevko </w:t>
      </w:r>
      <w:r w:rsidR="00F62A72" w:rsidRPr="00635481">
        <w:rPr>
          <w:rFonts w:hAnsi="Times New Roman" w:ascii="Times New Roman"/>
          <w:szCs w:val="24"/>
          <w:lang w:val="hr-HR"/>
        </w:rPr>
        <w:t xml:space="preserve">u </w:t>
      </w:r>
      <w:r w:rsidR="00932D82" w:rsidRPr="00635481">
        <w:rPr>
          <w:rFonts w:hAnsi="Times New Roman" w:ascii="Times New Roman"/>
          <w:szCs w:val="24"/>
          <w:lang w:val="hr-HR"/>
        </w:rPr>
        <w:t>skraćenom stečajnom postupku pokrenutim nad</w:t>
      </w:r>
      <w:r w:rsidR="005942B8" w:rsidRPr="00635481">
        <w:rPr>
          <w:rFonts w:hAnsi="Times New Roman" w:ascii="Times New Roman"/>
          <w:szCs w:val="24"/>
          <w:lang w:val="hr-HR"/>
        </w:rPr>
        <w:t xml:space="preserve"> dužnikom</w:t>
      </w:r>
      <w:r w:rsidR="000D66BF" w:rsidRPr="00635481">
        <w:rPr>
          <w:rFonts w:hAnsi="Times New Roman" w:ascii="Times New Roman"/>
          <w:szCs w:val="24"/>
          <w:lang w:val="hr-HR"/>
        </w:rPr>
        <w:t xml:space="preserve"> </w:t>
      </w:r>
      <w:r w:rsidR="00F416FC">
        <w:rPr>
          <w:rFonts w:hAnsi="Times New Roman" w:ascii="Times New Roman"/>
          <w:szCs w:val="24"/>
        </w:rPr>
        <w:t>LOVAČKO DRUŠTVO VOJNIH INVALIDA DOMOVINSKOG RATA-SISAK (OIB: 87220527654), Sisak, Ljudevita Gaja 17</w:t>
      </w:r>
      <w:r w:rsidR="00784823">
        <w:rPr>
          <w:rFonts w:hAnsi="Times New Roman" w:ascii="Times New Roman"/>
          <w:szCs w:val="24"/>
        </w:rPr>
        <w:t xml:space="preserve">, </w:t>
      </w:r>
      <w:r w:rsidR="000D66BF" w:rsidRPr="00635481">
        <w:rPr>
          <w:rFonts w:hAnsi="Times New Roman" w:ascii="Times New Roman"/>
          <w:szCs w:val="24"/>
          <w:lang w:val="hr-HR"/>
        </w:rPr>
        <w:t>da</w:t>
      </w:r>
      <w:r w:rsidR="00DB4528" w:rsidRPr="00635481">
        <w:rPr>
          <w:rFonts w:hAnsi="Times New Roman" w:ascii="Times New Roman"/>
          <w:szCs w:val="24"/>
          <w:lang w:val="hr-HR"/>
        </w:rPr>
        <w:t xml:space="preserve">na </w:t>
      </w:r>
      <w:r w:rsidR="00635481">
        <w:rPr>
          <w:rFonts w:hAnsi="Times New Roman" w:ascii="Times New Roman"/>
          <w:szCs w:val="24"/>
          <w:lang w:val="hr-HR"/>
        </w:rPr>
        <w:t>16. veljače 2016.</w:t>
      </w:r>
    </w:p>
    <w:p w:rsidRDefault="00344DC2" w:rsidP="00997BA9" w:rsid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635481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</w:t>
      </w:r>
      <w:r w:rsidR="004722D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l j u č i o   j e</w:t>
      </w:r>
    </w:p>
    <w:p w:rsidRDefault="00635481" w:rsidP="00997BA9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>zakonu</w:t>
      </w:r>
      <w:r w:rsidR="006D5AD4">
        <w:rPr>
          <w:rFonts w:hAnsi="Times New Roman" w:ascii="Times New Roman"/>
          <w:szCs w:val="24"/>
          <w:lang w:val="hr-HR"/>
        </w:rPr>
        <w:t xml:space="preserve"> </w:t>
      </w:r>
      <w:r w:rsidR="00F416FC">
        <w:rPr>
          <w:rFonts w:hAnsi="Times New Roman" w:ascii="Times New Roman"/>
          <w:szCs w:val="24"/>
          <w:lang w:val="hr-HR"/>
        </w:rPr>
        <w:t>Neven Rimay, Sisak, Ljudevita Gaja 17,</w:t>
      </w:r>
      <w:r w:rsidR="00635481">
        <w:rPr>
          <w:rFonts w:hAnsi="Times New Roman" w:ascii="Times New Roman"/>
          <w:szCs w:val="24"/>
          <w:lang w:val="hr-HR"/>
        </w:rPr>
        <w:t xml:space="preserve"> </w:t>
      </w:r>
      <w:r w:rsidR="000D66BF">
        <w:rPr>
          <w:rFonts w:hAnsi="Times New Roman" w:ascii="Times New Roman"/>
          <w:szCs w:val="24"/>
          <w:lang w:val="hr-HR"/>
        </w:rPr>
        <w:t>d</w:t>
      </w:r>
      <w:r w:rsidRPr="00344DC2">
        <w:rPr>
          <w:rFonts w:hAnsi="Times New Roman" w:ascii="Times New Roman"/>
          <w:szCs w:val="24"/>
          <w:lang w:val="hr-HR"/>
        </w:rPr>
        <w:t xml:space="preserve">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4F0800">
        <w:rPr>
          <w:rFonts w:hAnsi="Times New Roman" w:ascii="Times New Roman"/>
          <w:szCs w:val="24"/>
          <w:lang w:val="hr-HR"/>
        </w:rPr>
        <w:t>osmog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635481">
        <w:rPr>
          <w:rFonts w:hAnsi="Times New Roman" w:ascii="Times New Roman"/>
          <w:szCs w:val="24"/>
          <w:lang w:val="hr-HR"/>
        </w:rPr>
        <w:t xml:space="preserve"> ovog suda, </w:t>
      </w:r>
      <w:r w:rsidRPr="00344DC2">
        <w:rPr>
          <w:rFonts w:hAnsi="Times New Roman" w:ascii="Times New Roman"/>
          <w:szCs w:val="24"/>
          <w:lang w:val="hr-HR"/>
        </w:rPr>
        <w:t>podnese ovome sudu</w:t>
      </w:r>
      <w:r w:rsidR="0063548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344DC2">
        <w:rPr>
          <w:rFonts w:hAnsi="Times New Roman" w:ascii="Times New Roman"/>
          <w:szCs w:val="24"/>
          <w:lang w:val="hr-HR"/>
        </w:rPr>
        <w:t xml:space="preserve"> m</w:t>
      </w:r>
      <w:r w:rsidR="00635481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r w:rsidR="00635481">
        <w:rPr>
          <w:rFonts w:hAnsi="Times New Roman" w:ascii="Times New Roman"/>
          <w:szCs w:val="24"/>
          <w:lang w:val="hr-HR"/>
        </w:rPr>
        <w:t>prokazni popis imovine i obveza</w:t>
      </w:r>
      <w:r w:rsidRPr="00344DC2">
        <w:rPr>
          <w:rFonts w:hAnsi="Times New Roman" w:ascii="Times New Roman"/>
          <w:szCs w:val="24"/>
          <w:lang w:val="hr-HR"/>
        </w:rPr>
        <w:t xml:space="preserve"> u kojem joj se nalaže navesti: </w:t>
      </w:r>
    </w:p>
    <w:p w:rsidRDefault="00344DC2" w:rsidP="00635481" w:rsidR="00344DC2" w:rsidRPr="00344DC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95619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635481" w:rsidR="004E5A23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995619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635481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635481" w:rsidP="00635481" w:rsid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635481" w:rsidR="00635481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481" w:rsidR="00AB7883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635481">
        <w:rPr>
          <w:rFonts w:hAnsi="Times New Roman" w:ascii="Times New Roman"/>
          <w:szCs w:val="24"/>
          <w:lang w:val="hr-HR"/>
        </w:rPr>
        <w:t>Podružnica Zagreb, Trg svibanjskih žrtava 1995. 1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(dalje: </w:t>
      </w:r>
      <w:r w:rsidRPr="00344DC2">
        <w:rPr>
          <w:rFonts w:hAnsi="Times New Roman" w:ascii="Times New Roman"/>
          <w:szCs w:val="24"/>
          <w:lang w:val="hr-HR"/>
        </w:rPr>
        <w:t xml:space="preserve">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635481">
        <w:rPr>
          <w:rFonts w:hAnsi="Times New Roman" w:ascii="Times New Roman"/>
          <w:lang w:val="hr-HR"/>
        </w:rPr>
        <w:t>uvjetima</w:t>
      </w:r>
      <w:r w:rsidR="00344DC2" w:rsidRPr="00344DC2">
        <w:rPr>
          <w:rFonts w:hAnsi="Times New Roman" w:ascii="Times New Roman"/>
          <w:lang w:val="hr-HR"/>
        </w:rPr>
        <w:t xml:space="preserve">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635481">
        <w:rPr>
          <w:rFonts w:hAnsi="Times New Roman" w:ascii="Times New Roman"/>
          <w:lang w:val="hr-HR"/>
        </w:rPr>
        <w:t xml:space="preserve"> br.  St-</w:t>
      </w:r>
      <w:r w:rsidR="001F2F65">
        <w:rPr>
          <w:rFonts w:hAnsi="Times New Roman" w:ascii="Times New Roman"/>
          <w:lang w:val="hr-HR"/>
        </w:rPr>
        <w:t>1</w:t>
      </w:r>
      <w:r w:rsidR="00F416FC">
        <w:rPr>
          <w:rFonts w:hAnsi="Times New Roman" w:ascii="Times New Roman"/>
          <w:lang w:val="hr-HR"/>
        </w:rPr>
        <w:t>940</w:t>
      </w:r>
      <w:r w:rsidR="00635481">
        <w:rPr>
          <w:rFonts w:hAnsi="Times New Roman" w:ascii="Times New Roman"/>
          <w:lang w:val="hr-HR"/>
        </w:rPr>
        <w:t xml:space="preserve">/15 od 16. veljače 2016. </w:t>
      </w:r>
      <w:r w:rsidR="004E5A23" w:rsidRPr="00344DC2">
        <w:rPr>
          <w:rFonts w:hAnsi="Times New Roman" w:ascii="Times New Roman"/>
          <w:lang w:val="hr-HR"/>
        </w:rPr>
        <w:t>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635481" w:rsidP="00586826" w:rsidR="00635481" w:rsidRPr="00344DC2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635481">
        <w:rPr>
          <w:rFonts w:hAnsi="Times New Roman" w:ascii="Times New Roman"/>
          <w:lang w:val="hr-HR"/>
        </w:rPr>
        <w:t xml:space="preserve"> 16. veljače 2016.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</w:t>
      </w:r>
    </w:p>
    <w:p w:rsidRDefault="00B90B3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B45145" w:rsidR="00D44D4F" w:rsidRPr="00344DC2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SUDAC:</w:t>
      </w:r>
    </w:p>
    <w:p w:rsidRDefault="00B90B3F" w:rsidP="00913EF5" w:rsidR="00D44D4F" w:rsidRPr="00344DC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  <w:r w:rsidR="000A4A5D">
        <w:rPr>
          <w:rFonts w:hAnsi="Times New Roman" w:ascii="Times New Roman"/>
          <w:lang w:val="hr-HR"/>
        </w:rPr>
        <w:t xml:space="preserve">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UPUTA O PRAVNOM  LIJEKU:</w:t>
      </w: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4494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44DC2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0A4A5D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B90B3F">
        <w:rPr>
          <w:rFonts w:hAnsi="Times New Roman" w:ascii="Times New Roman"/>
          <w:szCs w:val="24"/>
          <w:lang w:val="hr-HR"/>
        </w:rPr>
        <w:t>,</w:t>
      </w:r>
      <w:r w:rsidR="000A4A5D">
        <w:rPr>
          <w:rFonts w:hAnsi="Times New Roman" w:ascii="Times New Roman"/>
          <w:szCs w:val="24"/>
          <w:lang w:val="hr-HR"/>
        </w:rPr>
        <w:t xml:space="preserve"> na adr.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D49" w:rsidP="00DB4528" w:rsidR="00A71D49">
      <w:r>
        <w:separator/>
      </w:r>
    </w:p>
  </w:endnote>
  <w:endnote w:id="0" w:type="continuationSeparator">
    <w:p w:rsidRDefault="00A71D49" w:rsidP="00DB4528" w:rsidR="00A71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D49" w:rsidP="00DB4528" w:rsidR="00A71D49">
      <w:r>
        <w:separator/>
      </w:r>
    </w:p>
  </w:footnote>
  <w:footnote w:id="0" w:type="continuationSeparator">
    <w:p w:rsidRDefault="00A71D49" w:rsidP="00DB4528" w:rsidR="00A71D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635481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3E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635481">
    <w:pPr>
      <w:pStyle w:val="Zaglavlje"/>
      <w:rPr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1F2F65">
      <w:rPr>
        <w:rFonts w:hAnsi="Times New Roman" w:ascii="Times New Roman"/>
        <w:b/>
        <w:lang w:val="hr-HR"/>
      </w:rPr>
      <w:t>1. St-</w:t>
    </w:r>
    <w:r w:rsidR="00F416FC">
      <w:rPr>
        <w:rFonts w:hAnsi="Times New Roman" w:ascii="Times New Roman"/>
        <w:b/>
        <w:lang w:val="hr-HR"/>
      </w:rPr>
      <w:t>1940</w:t>
    </w:r>
    <w:r w:rsidR="00635481" w:rsidRPr="00635481">
      <w:rPr>
        <w:rFonts w:hAnsi="Times New Roman" w:ascii="Times New Roman"/>
        <w:b/>
        <w:lang w:val="hr-HR"/>
      </w:rPr>
      <w:t>/</w:t>
    </w:r>
    <w:r w:rsidR="00892B5A">
      <w:rPr>
        <w:rFonts w:hAnsi="Times New Roman" w:ascii="Times New Roman"/>
        <w:b/>
        <w:lang w:val="hr-HR"/>
      </w:rPr>
      <w:t>20</w:t>
    </w:r>
    <w:r w:rsidR="00635481" w:rsidRPr="00635481">
      <w:rPr>
        <w:rFonts w:hAnsi="Times New Roman" w:ascii="Times New Roman"/>
        <w:b/>
        <w:lang w:val="hr-HR"/>
      </w:rPr>
      <w:t>15</w:t>
    </w:r>
    <w:r w:rsidR="009A579A" w:rsidRPr="00635481">
      <w:rPr>
        <w:rFonts w:hAnsi="Times New Roman" w:ascii="Times New Roman"/>
        <w:b/>
        <w:lang w:val="hr-HR"/>
      </w:rPr>
      <w:t xml:space="preserve"> </w:t>
    </w:r>
    <w:r w:rsidR="00EA29BA" w:rsidRPr="00635481">
      <w:rPr>
        <w:rFonts w:hAnsi="Times New Roman" w:ascii="Times New Roman"/>
        <w:b/>
        <w:lang w:val="hr-HR"/>
      </w:rPr>
      <w:t xml:space="preserve"> </w:t>
    </w:r>
    <w:r w:rsidR="00F84494" w:rsidRPr="00635481">
      <w:rPr>
        <w:rFonts w:hAnsi="Times New Roman" w:ascii="Times New Roman"/>
        <w:b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63548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sz w:val="20"/>
        <w:lang w:val="hr-HR"/>
      </w:rPr>
    </w:pPr>
    <w:r w:rsidRPr="00635481">
      <w:rPr>
        <w:rFonts w:hAnsi="Times New Roman" w:ascii="Times New Roman"/>
        <w:b/>
        <w:lang w:val="hr-HR"/>
      </w:rPr>
      <w:t xml:space="preserve">    </w:t>
    </w:r>
    <w:r w:rsidR="00ED6671" w:rsidRPr="00635481">
      <w:rPr>
        <w:rFonts w:hAnsi="Times New Roman" w:ascii="Times New Roman"/>
        <w:b/>
        <w:lang w:val="hr-HR"/>
      </w:rPr>
      <w:t>1. S</w:t>
    </w:r>
    <w:r w:rsidR="00F84494" w:rsidRPr="00635481">
      <w:rPr>
        <w:rFonts w:hAnsi="Times New Roman" w:ascii="Times New Roman"/>
        <w:b/>
        <w:lang w:val="hr-HR"/>
      </w:rPr>
      <w:t>t</w:t>
    </w:r>
    <w:r w:rsidR="00784823">
      <w:rPr>
        <w:rFonts w:hAnsi="Times New Roman" w:ascii="Times New Roman"/>
        <w:b/>
        <w:lang w:val="hr-HR"/>
      </w:rPr>
      <w:t>-</w:t>
    </w:r>
    <w:r w:rsidR="00F416FC">
      <w:rPr>
        <w:rFonts w:hAnsi="Times New Roman" w:ascii="Times New Roman"/>
        <w:b/>
        <w:lang w:val="hr-HR"/>
      </w:rPr>
      <w:t>1940</w:t>
    </w:r>
    <w:r w:rsidR="00635481" w:rsidRPr="00635481">
      <w:rPr>
        <w:rFonts w:hAnsi="Times New Roman" w:ascii="Times New Roman"/>
        <w:b/>
        <w:lang w:val="hr-HR"/>
      </w:rPr>
      <w:t>/2015</w:t>
    </w:r>
    <w:r w:rsidR="006D5AD4" w:rsidRPr="00635481">
      <w:rPr>
        <w:rFonts w:hAnsi="Times New Roman" w:ascii="Times New Roman"/>
        <w:b/>
        <w:lang w:val="hr-HR"/>
      </w:rPr>
      <w:t xml:space="preserve"> </w:t>
    </w:r>
    <w:r w:rsidR="009057A2" w:rsidRPr="00635481">
      <w:rPr>
        <w:rFonts w:hAnsi="Times New Roman" w:ascii="Times New Roman"/>
        <w:b/>
        <w:lang w:val="hr-HR"/>
      </w:rPr>
      <w:t xml:space="preserve"> 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 xml:space="preserve">REPUBLIKA HRVATSKA </w:t>
    </w: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7DBE"/>
    <w:rsid w:val="000969DF"/>
    <w:rsid w:val="000A4A5D"/>
    <w:rsid w:val="000B609B"/>
    <w:rsid w:val="000C47B3"/>
    <w:rsid w:val="000C7C2D"/>
    <w:rsid w:val="000D007C"/>
    <w:rsid w:val="000D66BF"/>
    <w:rsid w:val="00112B50"/>
    <w:rsid w:val="00142DB5"/>
    <w:rsid w:val="00182088"/>
    <w:rsid w:val="001A09A2"/>
    <w:rsid w:val="001F03AA"/>
    <w:rsid w:val="001F2F65"/>
    <w:rsid w:val="002327B0"/>
    <w:rsid w:val="002C1446"/>
    <w:rsid w:val="00344DC2"/>
    <w:rsid w:val="0042162E"/>
    <w:rsid w:val="004722DA"/>
    <w:rsid w:val="004E5A23"/>
    <w:rsid w:val="004E6B5E"/>
    <w:rsid w:val="004F0800"/>
    <w:rsid w:val="00511B0E"/>
    <w:rsid w:val="00532B71"/>
    <w:rsid w:val="00586826"/>
    <w:rsid w:val="005940E9"/>
    <w:rsid w:val="005942B8"/>
    <w:rsid w:val="00635481"/>
    <w:rsid w:val="006356C5"/>
    <w:rsid w:val="006D5AD4"/>
    <w:rsid w:val="00784823"/>
    <w:rsid w:val="007A29F9"/>
    <w:rsid w:val="007D79C2"/>
    <w:rsid w:val="00832F4C"/>
    <w:rsid w:val="00840E3D"/>
    <w:rsid w:val="0087257B"/>
    <w:rsid w:val="00892B5A"/>
    <w:rsid w:val="008968CC"/>
    <w:rsid w:val="008F6843"/>
    <w:rsid w:val="009057A2"/>
    <w:rsid w:val="00913EF5"/>
    <w:rsid w:val="00932D82"/>
    <w:rsid w:val="00995619"/>
    <w:rsid w:val="00997BA9"/>
    <w:rsid w:val="009A579A"/>
    <w:rsid w:val="009E1EE6"/>
    <w:rsid w:val="00A71D49"/>
    <w:rsid w:val="00A84C41"/>
    <w:rsid w:val="00A95334"/>
    <w:rsid w:val="00AB7883"/>
    <w:rsid w:val="00AC6905"/>
    <w:rsid w:val="00AF40B4"/>
    <w:rsid w:val="00B03169"/>
    <w:rsid w:val="00B45145"/>
    <w:rsid w:val="00B66A09"/>
    <w:rsid w:val="00B90B3F"/>
    <w:rsid w:val="00C30A4C"/>
    <w:rsid w:val="00C53633"/>
    <w:rsid w:val="00CC3567"/>
    <w:rsid w:val="00CF2939"/>
    <w:rsid w:val="00D44D4F"/>
    <w:rsid w:val="00D772D3"/>
    <w:rsid w:val="00D77C43"/>
    <w:rsid w:val="00D955F3"/>
    <w:rsid w:val="00DB29D2"/>
    <w:rsid w:val="00DB4528"/>
    <w:rsid w:val="00EA0159"/>
    <w:rsid w:val="00EA29BA"/>
    <w:rsid w:val="00ED6671"/>
    <w:rsid w:val="00EE5750"/>
    <w:rsid w:val="00EE7775"/>
    <w:rsid w:val="00F416FC"/>
    <w:rsid w:val="00F62A72"/>
    <w:rsid w:val="00F667BC"/>
    <w:rsid w:val="00F8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E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E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E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E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E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E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E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E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St-1940/2015-4</izvorni_sadrzaj>
    <derivirana_varijabla naziv="DomainObject.Oznaka_1">St-1940/2015-4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St-1940/2015</izvorni_sadrzaj>
    <derivirana_varijabla naziv="DomainObject.Predmet.OznakaBroj_1">St-1940/2015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HRVATSKIH VOJNIH INVALIDA DOMOVINSKOG RATA-SISAK</izvorni_sadrzaj>
    <derivirana_varijabla naziv="DomainObject.Predmet.ProtustrankaFormated_1">  LOVAČKO DRUŠTVO HRVATSKIH VOJNIH INVALIDA DOMOVINSKOG RATA-SISAK</derivirana_varijabla>
  </DomainObject.Predmet.ProtustrankaFormated>
  <DomainObject.Predmet.ProtustrankaFormatedOIB>
    <izvorni_sadrzaj>  LOVAČKO DRUŠTVO HRVATSKIH VOJNIH INVALIDA DOMOVINSKOG RATA-SISAK, OIB 87220527654</izvorni_sadrzaj>
    <derivirana_varijabla naziv="DomainObject.Predmet.ProtustrankaFormatedOIB_1">  LOVAČKO DRUŠTVO HRVATSKIH VOJNIH INVALIDA DOMOVINSKOG RATA-SISAK, OIB 87220527654</derivirana_varijabla>
  </DomainObject.Predmet.ProtustrankaFormatedOIB>
  <DomainObject.Predmet.ProtustrankaFormatedWithAdress>
    <izvorni_sadrzaj> LOVAČKO DRUŠTVO HRVATSKIH VOJNIH INVALIDA DOMOVINSKOG RATA-SISAK, Ljudevita Gaja 17, 44000 Sisak</izvorni_sadrzaj>
    <derivirana_varijabla naziv="DomainObject.Predmet.ProtustrankaFormatedWithAdress_1"> LOVAČKO DRUŠTVO HRVATSKIH VOJNIH INVALIDA DOMOVINSKOG RATA-SISAK, Ljudevita Gaja 17, 44000 Sisak</derivirana_varijabla>
  </DomainObject.Predmet.ProtustrankaFormatedWithAdress>
  <DomainObject.Predmet.ProtustrankaFormatedWithAdressOIB>
    <izvorni_sadrzaj> LOVAČKO DRUŠTVO HRVATSKIH VOJNIH INVALIDA DOMOVINSKOG RATA-SISAK, OIB 87220527654, Ljudevita Gaja 17, 44000 Sisak</izvorni_sadrzaj>
    <derivirana_varijabla naziv="DomainObject.Predmet.ProtustrankaFormatedWithAdressOIB_1"> LOVAČKO DRUŠTVO HRVATSKIH VOJNIH INVALIDA DOMOVINSKOG RATA-SISAK, OIB 87220527654, Ljudevita Gaja 17, 44000 Sisak</derivirana_varijabla>
  </DomainObject.Predmet.ProtustrankaFormatedWithAdressOIB>
  <DomainObject.Predmet.ProtustrankaWithAdress>
    <izvorni_sadrzaj>LOVAČKO DRUŠTVO HRVATSKIH VOJNIH INVALIDA DOMOVINSKOG RATA-SISAK Ljudevita Gaja 17, 44000 Sisak</izvorni_sadrzaj>
    <derivirana_varijabla naziv="DomainObject.Predmet.ProtustrankaWithAdress_1">LOVAČKO DRUŠTVO HRVATSKIH VOJNIH INVALIDA DOMOVINSKOG RATA-SISAK Ljudevita Gaja 17, 44000 Sisak</derivirana_varijabla>
  </DomainObject.Predmet.ProtustrankaWithAdress>
  <DomainObject.Predmet.ProtustrankaWithAdressOIB>
    <izvorni_sadrzaj>LOVAČKO DRUŠTVO HRVATSKIH VOJNIH INVALIDA DOMOVINSKOG RATA-SISAK, OIB 87220527654, Ljudevita Gaja 17, 44000 Sisak</izvorni_sadrzaj>
    <derivirana_varijabla naziv="DomainObject.Predmet.ProtustrankaWithAdressOIB_1">LOVAČKO DRUŠTVO HRVATSKIH VOJNIH INVALIDA DOMOVINSKOG RATA-SISAK, OIB 87220527654, Ljudevita Gaja 17, 44000 Sisak</derivirana_varijabla>
  </DomainObject.Predmet.ProtustrankaWithAdressOIB>
  <DomainObject.Predmet.ProtustrankaNazivFormated>
    <izvorni_sadrzaj>LOVAČKO DRUŠTVO HRVATSKIH VOJNIH INVALIDA DOMOVINSKOG RATA-SISAK</izvorni_sadrzaj>
    <derivirana_varijabla naziv="DomainObject.Predmet.ProtustrankaNazivFormated_1">LOVAČKO DRUŠTVO HRVATSKIH VOJNIH INVALIDA DOMOVINSKOG RATA-SISAK</derivirana_varijabla>
  </DomainObject.Predmet.ProtustrankaNazivFormated>
  <DomainObject.Predmet.ProtustrankaNazivFormatedOIB>
    <izvorni_sadrzaj>LOVAČKO DRUŠTVO HRVATSKIH VOJNIH INVALIDA DOMOVINSKOG RATA-SISAK, OIB 87220527654</izvorni_sadrzaj>
    <derivirana_varijabla naziv="DomainObject.Predmet.ProtustrankaNazivFormatedOIB_1">LOVAČKO DRUŠTVO HRVATSKIH VOJNIH INVALIDA DOMOVINSKOG RATA-SISAK, OIB 87220527654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LOVAČKO DRUŠTVO HRVATSKIH VOJNIH INVALIDA DOMOVINSKOG RATA-SISAK</item>
    </izvorni_sadrzaj>
    <derivirana_varijabla naziv="DomainObject.Predmet.ProtuStrankaListFormated_1">
      <item>LOVAČKO DRUŠTVO HRVATSKIH VOJNIH INVALIDA DOMOVINSKOG RATA-SISAK</item>
    </derivirana_varijabla>
  </DomainObject.Predmet.ProtuStrankaListFormated>
  <DomainObject.Predmet.ProtuStrankaListFormatedOIB>
    <izvorni_sadrzaj>
      <item>LOVAČKO DRUŠTVO HRVATSKIH VOJNIH INVALIDA DOMOVINSKOG RATA-SISAK, OIB 87220527654</item>
    </izvorni_sadrzaj>
    <derivirana_varijabla naziv="DomainObject.Predmet.ProtuStrankaListFormatedOIB_1">
      <item>LOVAČKO DRUŠTVO HRVATSKIH VOJNIH INVALIDA DOMOVINSKOG RATA-SISAK, OIB 87220527654</item>
    </derivirana_varijabla>
  </DomainObject.Predmet.ProtuStrankaListFormatedOIB>
  <DomainObject.Predmet.ProtuStrankaListFormatedWithAdress>
    <izvorni_sadrzaj>
      <item>LOVAČKO DRUŠTVO HRVATSKIH VOJNIH INVALIDA DOMOVINSKOG RATA-SISAK, Ljudevita Gaja 17, 44000 Sisak</item>
    </izvorni_sadrzaj>
    <derivirana_varijabla naziv="DomainObject.Predmet.ProtuStrankaListFormatedWithAdress_1">
      <item>LOVAČKO DRUŠTVO HRVATSKIH VOJNIH INVALIDA DOMOVINSKOG RATA-SISAK, Ljudevita Gaja 17, 44000 Sisak</item>
    </derivirana_varijabla>
  </DomainObject.Predmet.ProtuStrankaListFormatedWithAdress>
  <DomainObject.Predmet.ProtuStrankaListFormatedWithAdressOIB>
    <izvorni_sadrzaj>
      <item>LOVAČKO DRUŠTVO HRVATSKIH VOJNIH INVALIDA DOMOVINSKOG RATA-SISAK, OIB 87220527654, Ljudevita Gaja 17, 44000 Sisak</item>
    </izvorni_sadrzaj>
    <derivirana_varijabla naziv="DomainObject.Predmet.ProtuStrankaListFormatedWithAdressOIB_1">
      <item>LOVAČKO DRUŠTVO HRVATSKIH VOJNIH INVALIDA DOMOVINSKOG RATA-SISAK, OIB 87220527654, Ljudevita Gaja 17, 44000 Sisak</item>
    </derivirana_varijabla>
  </DomainObject.Predmet.ProtuStrankaListFormatedWithAdressOIB>
  <DomainObject.Predmet.ProtuStrankaListNazivFormated>
    <izvorni_sadrzaj>
      <item>LOVAČKO DRUŠTVO HRVATSKIH VOJNIH INVALIDA DOMOVINSKOG RATA-SISAK</item>
    </izvorni_sadrzaj>
    <derivirana_varijabla naziv="DomainObject.Predmet.ProtuStrankaListNazivFormated_1">
      <item>LOVAČKO DRUŠTVO HRVATSKIH VOJNIH INVALIDA DOMOVINSKOG RATA-SISAK</item>
    </derivirana_varijabla>
  </DomainObject.Predmet.ProtuStrankaListNazivFormated>
  <DomainObject.Predmet.ProtuStrankaListNazivFormatedOIB>
    <izvorni_sadrzaj>
      <item>LOVAČKO DRUŠTVO HRVATSKIH VOJNIH INVALIDA DOMOVINSKOG RATA-SISAK, OIB 87220527654</item>
    </izvorni_sadrzaj>
    <derivirana_varijabla naziv="DomainObject.Predmet.ProtuStrankaListNazivFormatedOIB_1">
      <item>LOVAČKO DRUŠTVO HRVATSKIH VOJNIH INVALIDA DOMOVINSKOG RATA-SISAK, OIB 87220527654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St-1940/2015-4</izvorni_sadrzaj>
    <derivirana_varijabla naziv="DomainObject.PoslovniBrojDokumenta_1">St-1940/2015-4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LOVAČKO DRUŠTVO HRVATSKIH VOJNIH INVALIDA DOMOVINSKOG RATA-SISAK</izvorni_sadrzaj>
    <derivirana_varijabla naziv="DomainObject.Predmet.ProtustrankaIDrugi_1">LOVAČKO DRUŠTVO HRVATSKIH VOJNIH INVALIDA DOMOVINSKOG RATA-SISAK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LOVAČKO DRUŠTVO HRVATSKIH VOJNIH INVALIDA DOMOVINSKOG RATA-SISAK, OIB 87220527654, Ljudevita Gaja 17, 44000 Sisak</izvorni_sadrzaj>
    <derivirana_varijabla naziv="DomainObject.Predmet.ProtustrankaIDrugiAdressOIB_1">LOVAČKO DRUŠTVO HRVATSKIH VOJNIH INVALIDA DOMOVINSKOG RATA-SISAK, OIB 87220527654, Ljudevita Gaja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HRVATSKIH VOJNIH INVALIDA DOMOVINSKOG RATA-SISAK</item>
      <item>FINA Regionalni centar Zagreb</item>
    </izvorni_sadrzaj>
    <derivirana_varijabla naziv="DomainObject.Predmet.SudioniciListNaziv_1">
      <item>LOVAČKO DRUŠTVO HRVATSKIH VOJNIH INVALIDA DOMOVINSKOG RATA-SISAK</item>
      <item>FINA Regionalni centar Zagreb</item>
    </derivirana_varijabla>
  </DomainObject.Predmet.SudioniciListNaziv>
  <DomainObject.Predmet.SudioniciListAdressOIB>
    <izvorni_sadrzaj>
      <item>LOVAČKO DRUŠTVO HRVATSKIH VOJNIH INVALIDA DOMOVINSKOG RATA-SISAK, OIB 87220527654, Ljudevita Gaja 17,44000 Sisak</item>
      <item>FINA Regionalni centar Zagreb, OIB 85821130368, Trg svibanjskih žrtava 1995. 1,10000 Zagreb</item>
    </izvorni_sadrzaj>
    <derivirana_varijabla naziv="DomainObject.Predmet.SudioniciListAdressOIB_1">
      <item>LOVAČKO DRUŠTVO HRVATSKIH VOJNIH INVALIDA DOMOVINSKOG RATA-SISAK, OIB 87220527654, Ljudevita Gaja 17,44000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87220527654</item>
      <item>, OIB 85821130368</item>
    </izvorni_sadrzaj>
    <derivirana_varijabla naziv="DomainObject.Predmet.SudioniciListNazivOIB_1">
      <item>, OIB 87220527654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2410</properties:Characters>
  <properties:Lines>82</properties:Lines>
  <properties:Paragraphs>32</properties:Paragraphs>
  <properties:TotalTime>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2015-12-11T07:52:00Z</dcterms:created>
  <dc:creator>Sudsko vijeæe</dc:creator>
  <cp:lastModifiedBy>Tomislav Tukač</cp:lastModifiedBy>
  <cp:lastPrinted>2016-02-22T08:36:00Z</cp:lastPrinted>
  <dcterms:modified xmlns:xsi="http://www.w3.org/2001/XMLSchema-instance" xsi:type="dcterms:W3CDTF">2016-02-22T11:58:00Z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St-1940/2015-4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