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6104" w14:paraId="adb610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8F39A1" w:rsidRPr="008F39A1">
        <w:t xml:space="preserve">GOTO INŽENJERING j.d.o.o. </w:t>
      </w:r>
      <w:r>
        <w:t xml:space="preserve">sa sjedištem </w:t>
      </w:r>
      <w:r w:rsidR="00087712">
        <w:t xml:space="preserve">u </w:t>
      </w:r>
      <w:r w:rsidR="008F39A1" w:rsidRPr="008F39A1">
        <w:t>Zadar (Grad Zadar)</w:t>
      </w:r>
      <w:r w:rsidR="008F39A1">
        <w:t xml:space="preserve">, </w:t>
      </w:r>
      <w:r w:rsidR="008F39A1" w:rsidRPr="008F39A1">
        <w:t>Poljana Plankit 1</w:t>
      </w:r>
      <w:r>
        <w:t xml:space="preserve">, OIB: </w:t>
      </w:r>
      <w:r w:rsidR="008F39A1" w:rsidRPr="008F39A1">
        <w:t>48038379611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8F39A1">
        <w:t>3</w:t>
      </w:r>
      <w:r>
        <w:t xml:space="preserve">. </w:t>
      </w:r>
      <w:r w:rsidR="00390B57">
        <w:t>studenog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5F7160">
        <w:t xml:space="preserve">13. prosinca 2016., </w:t>
      </w:r>
      <w:r>
        <w:t xml:space="preserve">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8F39A1" w:rsidRPr="008F39A1">
        <w:t>GOTO INŽENJERING j.d.o.o. sa sjedištem u Zadar (Grad Zadar), Poljana Plankit 1, OIB: 48038379611</w:t>
      </w:r>
      <w:r w:rsidR="00390B57">
        <w:t>,</w:t>
      </w:r>
      <w:r w:rsidR="00990A98">
        <w:t xml:space="preserve"> </w:t>
      </w:r>
      <w:r>
        <w:t xml:space="preserve">na temelju neizvršenih osnova za plaćanje iznosi </w:t>
      </w:r>
      <w:r w:rsidR="008F39A1">
        <w:t>7.279,42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8F39A1" w:rsidRPr="008F39A1">
        <w:t>Goran K</w:t>
      </w:r>
      <w:r w:rsidR="008F39A1">
        <w:t>orlat</w:t>
      </w:r>
      <w:r w:rsidR="008F39A1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390B57">
        <w:t>13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R="004635D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93738">
      <w:rPr>
        <w:noProof/>
      </w:rPr>
      <w:t>2</w:t>
    </w:r>
    <w:r>
      <w:fldChar w:fldCharType="end"/>
    </w:r>
  </w:p>
  <w:p w:rsidRDefault="004635D5" w:rsidR="00463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9373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8F39A1">
      <w:t>Poslovni broj: 5 St-1109</w:t>
    </w:r>
    <w:r w:rsidR="00390B57">
      <w:t>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8F39A1">
      <w:t>-1109</w:t>
    </w:r>
    <w:r w:rsidR="00390B57">
      <w:t>/16-7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93738"/>
    <w:rsid w:val="002F6781"/>
    <w:rsid w:val="00390B57"/>
    <w:rsid w:val="00447958"/>
    <w:rsid w:val="004635D5"/>
    <w:rsid w:val="005F67DA"/>
    <w:rsid w:val="005F7160"/>
    <w:rsid w:val="006A66B9"/>
    <w:rsid w:val="006E6B12"/>
    <w:rsid w:val="008337B7"/>
    <w:rsid w:val="008F39A1"/>
    <w:rsid w:val="00990A98"/>
    <w:rsid w:val="009E2467"/>
    <w:rsid w:val="00A32F79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7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7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7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7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7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7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7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7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GOTO INŽENJERING j.d.o.o. za graditeljstvo, trgovinu i usluge</izvorni_sadrzaj>
    <derivirana_varijabla naziv="DomainObject.Predmet.ProtustrankaFormated_1">  GOTO INŽENJERING j.d.o.o. za graditeljstvo, trgovinu i usluge</derivirana_varijabla>
  </DomainObject.Predmet.ProtustrankaFormated>
  <DomainObject.Predmet.ProtustrankaFormatedOIB>
    <izvorni_sadrzaj>  GOTO INŽENJERING j.d.o.o. za graditeljstvo, trgovinu i usluge, OIB 48038379611</izvorni_sadrzaj>
    <derivirana_varijabla naziv="DomainObject.Predmet.ProtustrankaFormatedOIB_1">  GOTO INŽENJERING j.d.o.o. za graditeljstvo, trgovinu i usluge, OIB 48038379611</derivirana_varijabla>
  </DomainObject.Predmet.ProtustrankaFormatedOIB>
  <DomainObject.Predmet.ProtustrankaFormatedWithAdress>
    <izvorni_sadrzaj> GOTO INŽENJERING j.d.o.o. za graditeljstvo, trgovinu i usluge, Poljana Plankit 1, 23000 Zadar</izvorni_sadrzaj>
    <derivirana_varijabla naziv="DomainObject.Predmet.ProtustrankaFormatedWithAdress_1"> GOTO INŽENJERING j.d.o.o. za graditeljstvo, trgovinu i usluge, Poljana Plankit 1, 23000 Zadar</derivirana_varijabla>
  </DomainObject.Predmet.ProtustrankaFormatedWithAdress>
  <DomainObject.Predmet.ProtustrankaFormatedWithAdressOIB>
    <izvorni_sadrzaj> GOTO INŽENJERING j.d.o.o. za graditeljstvo, trgovinu i usluge, OIB 48038379611, Poljana Plankit 1, 23000 Zadar</izvorni_sadrzaj>
    <derivirana_varijabla naziv="DomainObject.Predmet.ProtustrankaFormatedWithAdressOIB_1"> GOTO INŽENJERING j.d.o.o. za graditeljstvo, trgovinu i usluge, OIB 48038379611, Poljana Plankit 1, 23000 Zadar</derivirana_varijabla>
  </DomainObject.Predmet.ProtustrankaFormatedWithAdressOIB>
  <DomainObject.Predmet.ProtustrankaWithAdress>
    <izvorni_sadrzaj>GOTO INŽENJERING j.d.o.o. za graditeljstvo, trgovinu i usluge Poljana Plankit 1, 23000 Zadar</izvorni_sadrzaj>
    <derivirana_varijabla naziv="DomainObject.Predmet.ProtustrankaWithAdress_1">GOTO INŽENJERING j.d.o.o. za graditeljstvo, trgovinu i usluge Poljana Plankit 1, 23000 Zadar</derivirana_varijabla>
  </DomainObject.Predmet.ProtustrankaWithAdress>
  <DomainObject.Predmet.ProtustrankaWithAdressOIB>
    <izvorni_sadrzaj>GOTO INŽENJERING j.d.o.o. za graditeljstvo, trgovinu i usluge, OIB 48038379611, Poljana Plankit 1, 23000 Zadar</izvorni_sadrzaj>
    <derivirana_varijabla naziv="DomainObject.Predmet.ProtustrankaWithAdressOIB_1">GOTO INŽENJERING j.d.o.o. za graditeljstvo, trgovinu i usluge, OIB 48038379611, Poljana Plankit 1, 23000 Zadar</derivirana_varijabla>
  </DomainObject.Predmet.ProtustrankaWithAdressOIB>
  <DomainObject.Predmet.ProtustrankaNazivFormated>
    <izvorni_sadrzaj>GOTO INŽENJERING j.d.o.o. za graditeljstvo, trgovinu i usluge</izvorni_sadrzaj>
    <derivirana_varijabla naziv="DomainObject.Predmet.ProtustrankaNazivFormated_1">GOTO INŽENJERING j.d.o.o. za graditeljstvo, trgovinu i usluge</derivirana_varijabla>
  </DomainObject.Predmet.ProtustrankaNazivFormated>
  <DomainObject.Predmet.ProtustrankaNazivFormatedOIB>
    <izvorni_sadrzaj>GOTO INŽENJERING j.d.o.o. za graditeljstvo, trgovinu i usluge, OIB 48038379611</izvorni_sadrzaj>
    <derivirana_varijabla naziv="DomainObject.Predmet.ProtustrankaNazivFormatedOIB_1">GOTO INŽENJERING j.d.o.o. za graditeljstvo, trgovinu i usluge, OIB 48038379611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7279.42</izvorni_sadrzaj>
    <derivirana_varijabla naziv="DomainObject.Predmet.TrenutnaVrijednost_1">7279.42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GOTO INŽENJERING j.d.o.o. za graditeljstvo, trgovinu i usluge</item>
    </izvorni_sadrzaj>
    <derivirana_varijabla naziv="DomainObject.Predmet.ProtuStrankaListFormated_1">
      <item>GOTO INŽENJERING j.d.o.o. za graditeljstvo, trgovinu i usluge</item>
    </derivirana_varijabla>
  </DomainObject.Predmet.ProtuStrankaListFormated>
  <DomainObject.Predmet.ProtuStrankaListFormatedOIB>
    <izvorni_sadrzaj>
      <item>GOTO INŽENJERING j.d.o.o. za graditeljstvo, trgovinu i usluge, OIB 48038379611</item>
    </izvorni_sadrzaj>
    <derivirana_varijabla naziv="DomainObject.Predmet.ProtuStrankaListFormatedOIB_1">
      <item>GOTO INŽENJERING j.d.o.o. za graditeljstvo, trgovinu i usluge, OIB 48038379611</item>
    </derivirana_varijabla>
  </DomainObject.Predmet.ProtuStrankaListFormatedOIB>
  <DomainObject.Predmet.ProtuStrankaListFormatedWithAdress>
    <izvorni_sadrzaj>
      <item>GOTO INŽENJERING j.d.o.o. za graditeljstvo, trgovinu i usluge, Poljana Plankit 1, 23000 Zadar</item>
    </izvorni_sadrzaj>
    <derivirana_varijabla naziv="DomainObject.Predmet.ProtuStrankaListFormatedWithAdress_1">
      <item>GOTO INŽENJERING j.d.o.o. za graditeljstvo, trgovinu i usluge, Poljana Plankit 1, 23000 Zadar</item>
    </derivirana_varijabla>
  </DomainObject.Predmet.ProtuStrankaListFormatedWithAdress>
  <DomainObject.Predmet.ProtuStrankaListFormatedWithAdressOIB>
    <izvorni_sadrzaj>
      <item>GOTO INŽENJERING j.d.o.o. za graditeljstvo, trgovinu i usluge, OIB 48038379611, Poljana Plankit 1, 23000 Zadar</item>
    </izvorni_sadrzaj>
    <derivirana_varijabla naziv="DomainObject.Predmet.ProtuStrankaListFormatedWithAdressOIB_1">
      <item>GOTO INŽENJERING j.d.o.o. za graditeljstvo, trgovinu i usluge, OIB 48038379611, Poljana Plankit 1, 23000 Zadar</item>
    </derivirana_varijabla>
  </DomainObject.Predmet.ProtuStrankaListFormatedWithAdressOIB>
  <DomainObject.Predmet.ProtuStrankaListNazivFormated>
    <izvorni_sadrzaj>
      <item>GOTO INŽENJERING j.d.o.o. za graditeljstvo, trgovinu i usluge</item>
    </izvorni_sadrzaj>
    <derivirana_varijabla naziv="DomainObject.Predmet.ProtuStrankaListNazivFormated_1">
      <item>GOTO INŽENJERING j.d.o.o. za graditeljstvo, trgovinu i usluge</item>
    </derivirana_varijabla>
  </DomainObject.Predmet.ProtuStrankaListNazivFormated>
  <DomainObject.Predmet.ProtuStrankaListNazivFormatedOIB>
    <izvorni_sadrzaj>
      <item>GOTO INŽENJERING j.d.o.o. za graditeljstvo, trgovinu i usluge, OIB 48038379611</item>
    </izvorni_sadrzaj>
    <derivirana_varijabla naziv="DomainObject.Predmet.ProtuStrankaListNazivFormatedOIB_1">
      <item>GOTO INŽENJERING j.d.o.o. za graditeljstvo, trgovinu i usluge, OIB 48038379611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GOTO INŽENJERING j.d.o.o. za graditeljstvo, trgovinu i usluge</izvorni_sadrzaj>
    <derivirana_varijabla naziv="DomainObject.Predmet.ProtustrankaIDrugi_1">GOTO INŽENJERING j.d.o.o. za graditeljstvo,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GOTO INŽENJERING j.d.o.o. za graditeljstvo, trgovinu i usluge, OIB 48038379611, Poljana Plankit 1, 23000 Zadar</izvorni_sadrzaj>
    <derivirana_varijabla naziv="DomainObject.Predmet.ProtustrankaIDrugiAdressOIB_1">GOTO INŽENJERING j.d.o.o. za graditeljstvo, trgovinu i usluge, OIB 48038379611, Poljana Plankit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GOTO INŽENJERING j.d.o.o. za graditeljstvo, trgovinu i usluge</item>
    </izvorni_sadrzaj>
    <derivirana_varijabla naziv="DomainObject.Predmet.SudioniciListNaziv_1">
      <item>Financijska agencija</item>
      <item>GOTO INŽENJERING j.d.o.o. za graditeljstvo, trgovinu i usluge</item>
    </derivirana_varijabla>
  </DomainObject.Predmet.SudioniciListNaziv>
  <DomainObject.Predmet.SudioniciListAdressOIB>
    <izvorni_sadrzaj>
      <item>Financijska agencija, OIB 85821130368, Ivana Danila 4,23000 Zadar</item>
      <item>GOTO INŽENJERING j.d.o.o. za graditeljstvo, trgovinu i usluge, OIB 48038379611, Poljana Plankit 1,23000 Zadar</item>
    </izvorni_sadrzaj>
    <derivirana_varijabla naziv="DomainObject.Predmet.SudioniciListAdressOIB_1">
      <item>Financijska agencija, OIB 85821130368, Ivana Danila 4,23000 Zadar</item>
      <item>GOTO INŽENJERING j.d.o.o. za graditeljstvo, trgovinu i usluge, OIB 48038379611, Poljana Plankit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48038379611</item>
    </izvorni_sadrzaj>
    <derivirana_varijabla naziv="DomainObject.Predmet.SudioniciListNazivOIB_1">
      <item>, OIB 85821130368</item>
      <item>, OIB 48038379611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2019</properties:Characters>
  <properties:Lines>64</properties:Lines>
  <properties:Paragraphs>17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2016-12-13T13:58:00Z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