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adcd" w14:paraId="153adc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80E32">
        <w:t>5767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80E32">
        <w:t>5767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7A6ECA" w:rsidR="007A6ECA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380E32">
        <w:t>ELIMINACIJA d.o.o.</w:t>
      </w:r>
      <w:r w:rsidR="00380E32" w:rsidRPr="00EF6988">
        <w:t>, OIB:</w:t>
      </w:r>
      <w:r w:rsidR="00380E32">
        <w:t xml:space="preserve"> 11962643859, Zagreb, 1. </w:t>
      </w:r>
      <w:proofErr w:type="spellStart"/>
      <w:r w:rsidR="00380E32">
        <w:t>Resnik</w:t>
      </w:r>
      <w:proofErr w:type="spellEnd"/>
      <w:r w:rsidR="00380E32">
        <w:t xml:space="preserve"> 78 j.</w:t>
      </w:r>
    </w:p>
    <w:p w:rsidRDefault="00380E32" w:rsidP="00380E32" w:rsidR="00380E32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380E32">
        <w:t>3.414.814,80</w:t>
      </w:r>
      <w:r w:rsidR="00897B49">
        <w:t xml:space="preserve">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FE9" w:rsidR="007B1FE9">
      <w:r>
        <w:separator/>
      </w:r>
    </w:p>
  </w:endnote>
  <w:endnote w:id="0" w:type="continuationSeparator">
    <w:p w:rsidRDefault="007B1FE9" w:rsidR="007B1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FE9" w:rsidR="007B1FE9">
      <w:r>
        <w:separator/>
      </w:r>
    </w:p>
  </w:footnote>
  <w:footnote w:id="0" w:type="continuationSeparator">
    <w:p w:rsidRDefault="007B1FE9" w:rsidR="007B1F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4441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0E32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A6ECA"/>
    <w:rsid w:val="007B1FE9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6424A"/>
    <w:rsid w:val="008718B4"/>
    <w:rsid w:val="00871F01"/>
    <w:rsid w:val="00897B49"/>
    <w:rsid w:val="008C7703"/>
    <w:rsid w:val="00920CA0"/>
    <w:rsid w:val="009419D8"/>
    <w:rsid w:val="00990534"/>
    <w:rsid w:val="00992675"/>
    <w:rsid w:val="009B3906"/>
    <w:rsid w:val="00A13D7F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570AE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5767</izvorni_sadrzaj>
    <derivirana_varijabla naziv="DomainObject.Predmet.Broj_1">5767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St-5767/2015</izvorni_sadrzaj>
    <derivirana_varijabla naziv="DomainObject.Predmet.OznakaBroj_1">St-5767/2015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ELIMINACIJA d.o.o. zastupanog po punomoćniku Maradona Tahirović</izvorni_sadrzaj>
    <derivirana_varijabla naziv="DomainObject.Predmet.ProtustrankaFormated_1">  ELIMINACIJA d.o.o. zastupanog po punomoćniku Maradona Tahirović</derivirana_varijabla>
  </DomainObject.Predmet.ProtustrankaFormated>
  <DomainObject.Predmet.ProtustrankaFormatedOIB>
    <izvorni_sadrzaj>  ELIMINACIJA d.o.o., OIB 11962643859 zastupanog po punomoćniku Maradona Tahirović</izvorni_sadrzaj>
    <derivirana_varijabla naziv="DomainObject.Predmet.ProtustrankaFormatedOIB_1">  ELIMINACIJA d.o.o., OIB 11962643859 zastupanog po punomoćniku Maradona Tahirović</derivirana_varijabla>
  </DomainObject.Predmet.ProtustrankaFormatedOIB>
  <DomainObject.Predmet.ProtustrankaFormatedWithAdress>
    <izvorni_sadrzaj> ELIMINACIJA d.o.o., 1. Resnik 78/j, 10000 Zagreb zastupanog po punomoćniku Maradona Tahirović</izvorni_sadrzaj>
    <derivirana_varijabla naziv="DomainObject.Predmet.ProtustrankaFormatedWithAdress_1"> ELIMINACIJA d.o.o., 1. Resnik 78/j, 10000 Zagreb zastupanog po punomoćniku Maradona Tahirović</derivirana_varijabla>
  </DomainObject.Predmet.ProtustrankaFormatedWithAdress>
  <DomainObject.Predmet.ProtustrankaFormatedWithAdressOIB>
    <izvorni_sadrzaj> ELIMINACIJA d.o.o., OIB 11962643859, 1. Resnik 78/j, 10000 Zagreb zastupanog po punomoćniku Maradona Tahirović</izvorni_sadrzaj>
    <derivirana_varijabla naziv="DomainObject.Predmet.ProtustrankaFormatedWithAdressOIB_1"> ELIMINACIJA d.o.o., OIB 11962643859, 1. Resnik 78/j, 10000 Zagreb zastupanog po punomoćniku Maradona Tahirović</derivirana_varijabla>
  </DomainObject.Predmet.ProtustrankaFormatedWithAdressOIB>
  <DomainObject.Predmet.ProtustrankaWithAdress>
    <izvorni_sadrzaj>ELIMINACIJA d.o.o. 1. Resnik 78/j, 10000 Zagreb</izvorni_sadrzaj>
    <derivirana_varijabla naziv="DomainObject.Predmet.ProtustrankaWithAdress_1">ELIMINACIJA d.o.o. 1. Resnik 78/j, 10000 Zagreb</derivirana_varijabla>
  </DomainObject.Predmet.ProtustrankaWithAdress>
  <DomainObject.Predmet.ProtustrankaWithAdressOIB>
    <izvorni_sadrzaj>ELIMINACIJA d.o.o., OIB 11962643859, 1. Resnik 78/j, 10000 Zagreb</izvorni_sadrzaj>
    <derivirana_varijabla naziv="DomainObject.Predmet.ProtustrankaWithAdressOIB_1">ELIMINACIJA d.o.o., OIB 11962643859, 1. Resnik 78/j, 10000 Zagreb</derivirana_varijabla>
  </DomainObject.Predmet.ProtustrankaWithAdressOIB>
  <DomainObject.Predmet.ProtustrankaNazivFormated>
    <izvorni_sadrzaj>ELIMINACIJA d.o.o.</izvorni_sadrzaj>
    <derivirana_varijabla naziv="DomainObject.Predmet.ProtustrankaNazivFormated_1">ELIMINACIJA d.o.o.</derivirana_varijabla>
  </DomainObject.Predmet.ProtustrankaNazivFormated>
  <DomainObject.Predmet.ProtustrankaNazivFormatedOIB>
    <izvorni_sadrzaj>ELIMINACIJA d.o.o., OIB 11962643859</izvorni_sadrzaj>
    <derivirana_varijabla naziv="DomainObject.Predmet.ProtustrankaNazivFormatedOIB_1">ELIMINACIJA d.o.o., OIB 11962643859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ELIMINACIJA d.o.o. zastupanog po punomoćniku Maradona Tahirović</item>
    </izvorni_sadrzaj>
    <derivirana_varijabla naziv="DomainObject.Predmet.ProtuStrankaListFormated_1">
      <item>ELIMINACIJA d.o.o. zastupanog po punomoćniku Maradona Tahirović</item>
    </derivirana_varijabla>
  </DomainObject.Predmet.ProtuStrankaListFormated>
  <DomainObject.Predmet.ProtuStrankaListFormatedOIB>
    <izvorni_sadrzaj>
      <item>ELIMINACIJA d.o.o., OIB 11962643859 zastupanog po punomoćniku Maradona Tahirović</item>
    </izvorni_sadrzaj>
    <derivirana_varijabla naziv="DomainObject.Predmet.ProtuStrankaListFormatedOIB_1">
      <item>ELIMINACIJA d.o.o., OIB 11962643859 zastupanog po punomoćniku Maradona Tahirović</item>
    </derivirana_varijabla>
  </DomainObject.Predmet.ProtuStrankaListFormatedOIB>
  <DomainObject.Predmet.ProtuStrankaListFormatedWithAdress>
    <izvorni_sadrzaj>
      <item>ELIMINACIJA d.o.o., 1. Resnik 78/j, 10000 Zagreb zastupanog po punomoćniku Maradona Tahirović</item>
    </izvorni_sadrzaj>
    <derivirana_varijabla naziv="DomainObject.Predmet.ProtuStrankaListFormatedWithAdress_1">
      <item>ELIMINACIJA d.o.o., 1. Resnik 78/j, 10000 Zagreb zastupanog po punomoćniku Maradona Tahirović</item>
    </derivirana_varijabla>
  </DomainObject.Predmet.ProtuStrankaListFormatedWithAdress>
  <DomainObject.Predmet.ProtuStrankaListFormatedWithAdressOIB>
    <izvorni_sadrzaj>
      <item>ELIMINACIJA d.o.o., OIB 11962643859, 1. Resnik 78/j, 10000 Zagreb zastupanog po punomoćniku Maradona Tahirović</item>
    </izvorni_sadrzaj>
    <derivirana_varijabla naziv="DomainObject.Predmet.ProtuStrankaListFormatedWithAdressOIB_1">
      <item>ELIMINACIJA d.o.o., OIB 11962643859, 1. Resnik 78/j, 10000 Zagreb zastupanog po punomoćniku Maradona Tahirović</item>
    </derivirana_varijabla>
  </DomainObject.Predmet.ProtuStrankaListFormatedWithAdressOIB>
  <DomainObject.Predmet.ProtuStrankaListNazivFormated>
    <izvorni_sadrzaj>
      <item>ELIMINACIJA d.o.o.</item>
    </izvorni_sadrzaj>
    <derivirana_varijabla naziv="DomainObject.Predmet.ProtuStrankaListNazivFormated_1">
      <item>ELIMINACIJA d.o.o.</item>
    </derivirana_varijabla>
  </DomainObject.Predmet.ProtuStrankaListNazivFormated>
  <DomainObject.Predmet.ProtuStrankaListNazivFormatedOIB>
    <izvorni_sadrzaj>
      <item>ELIMINACIJA d.o.o., OIB 11962643859</item>
    </izvorni_sadrzaj>
    <derivirana_varijabla naziv="DomainObject.Predmet.ProtuStrankaListNazivFormatedOIB_1">
      <item>ELIMINACIJA d.o.o., OIB 11962643859</item>
    </derivirana_varijabla>
  </DomainObject.Predmet.ProtuStrankaListNazivFormatedOIB>
  <DomainObject.Predmet.OstaliListFormated>
    <izvorni_sadrzaj>
      <item>Maradona Tahirović punomoćnik sudionika u postupku ELIMINACIJA d.o.o.</item>
    </izvorni_sadrzaj>
    <derivirana_varijabla naziv="DomainObject.Predmet.OstaliListFormated_1">
      <item>Maradona Tahirović punomoćnik sudionika u postupku ELIMINACIJA d.o.o.</item>
    </derivirana_varijabla>
  </DomainObject.Predmet.OstaliListFormated>
  <DomainObject.Predmet.OstaliListFormatedOIB>
    <izvorni_sadrzaj>
      <item>Maradona Tahirović, OIB 13009636823 punomoćnik sudionika u postupku ELIMINACIJA d.o.o.</item>
    </izvorni_sadrzaj>
    <derivirana_varijabla naziv="DomainObject.Predmet.OstaliListFormatedOIB_1">
      <item>Maradona Tahirović, OIB 13009636823 punomoćnik sudionika u postupku ELIMINACIJA d.o.o.</item>
    </derivirana_varijabla>
  </DomainObject.Predmet.OstaliListFormatedOIB>
  <DomainObject.Predmet.OstaliListFormatedWithAdress>
    <izvorni_sadrzaj>
      <item>Maradona Tahirović, 1. Resnik 78 j, 10000 Zagreb punomoćnik sudionika u postupku ELIMINACIJA d.o.o.</item>
    </izvorni_sadrzaj>
    <derivirana_varijabla naziv="DomainObject.Predmet.OstaliListFormatedWithAdress_1">
      <item>Maradona Tahirović, 1. Resnik 78 j, 10000 Zagreb punomoćnik sudionika u postupku ELIMINACIJA d.o.o.</item>
    </derivirana_varijabla>
  </DomainObject.Predmet.OstaliListFormatedWithAdress>
  <DomainObject.Predmet.OstaliListFormatedWithAdressOIB>
    <izvorni_sadrzaj>
      <item>Maradona Tahirović, OIB 13009636823, 1. Resnik 78 j, 10000 Zagreb punomoćnik sudionika u postupku ELIMINACIJA d.o.o.</item>
    </izvorni_sadrzaj>
    <derivirana_varijabla naziv="DomainObject.Predmet.OstaliListFormatedWithAdressOIB_1">
      <item>Maradona Tahirović, OIB 13009636823, 1. Resnik 78 j, 10000 Zagreb punomoćnik sudionika u postupku ELIMINACIJA d.o.o.</item>
    </derivirana_varijabla>
  </DomainObject.Predmet.OstaliListFormatedWithAdressOIB>
  <DomainObject.Predmet.OstaliListNazivFormated>
    <izvorni_sadrzaj>
      <item>Maradona Tahirović</item>
    </izvorni_sadrzaj>
    <derivirana_varijabla naziv="DomainObject.Predmet.OstaliListNazivFormated_1">
      <item>Maradona Tahirović</item>
    </derivirana_varijabla>
  </DomainObject.Predmet.OstaliListNazivFormated>
  <DomainObject.Predmet.OstaliListNazivFormatedOIB>
    <izvorni_sadrzaj>
      <item>Maradona Tahirović, OIB 13009636823</item>
    </izvorni_sadrzaj>
    <derivirana_varijabla naziv="DomainObject.Predmet.OstaliListNazivFormatedOIB_1">
      <item>Maradona Tahirović, OIB 13009636823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ELIMINACIJA d.o.o.</izvorni_sadrzaj>
    <derivirana_varijabla naziv="DomainObject.Predmet.ProtustrankaIDrugi_1">ELIMINACIJA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ELIMINACIJA d.o.o., OIB 11962643859, 1. Resnik 78/j, 10000 Zagreb</izvorni_sadrzaj>
    <derivirana_varijabla naziv="DomainObject.Predmet.ProtustrankaIDrugiAdressOIB_1">ELIMINACIJA d.o.o., OIB 11962643859, 1. Resnik 78/j,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ELIMINACIJA d.o.o.</item>
      <item>Maradona Tahirović</item>
    </izvorni_sadrzaj>
    <derivirana_varijabla naziv="DomainObject.Predmet.SudioniciListNaziv_1">
      <item>FINA Regionalni centar Zagreb</item>
      <item>ELIMINACIJA d.o.o.</item>
      <item>Maradona Tahirović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ELIMINACIJA d.o.o., OIB 11962643859, 1. Resnik 78/j,10000 Zagreb</item>
      <item>Maradona Tahirović, OIB 13009636823, 1. Resnik 78 j,10000 Zagreb</item>
    </izvorni_sadrzaj>
    <derivirana_varijabla naziv="DomainObject.Predmet.SudioniciListAdressOIB_1">
      <item>FINA Regionalni centar Zagreb, OIB 85821130368, Trg svibanjskih žrtava 1995. 1,10000 Zagreb</item>
      <item>ELIMINACIJA d.o.o., OIB 11962643859, 1. Resnik 78/j,10000 Zagreb</item>
      <item>Maradona Tahirović, OIB 13009636823, 1. Resnik 78 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11962643859</item>
      <item>, OIB 13009636823</item>
    </izvorni_sadrzaj>
    <derivirana_varijabla naziv="DomainObject.Predmet.SudioniciListNazivOIB_1">
      <item>, OIB 85821130368</item>
      <item>, OIB 11962643859</item>
      <item>, OIB 13009636823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2016-01-18T14:09:00Z</dcterms:created>
  <dc:creator>ilukac</dc:creator>
  <cp:lastModifiedBy>dvorana100</cp:lastModifiedBy>
  <cp:lastPrinted>2016-01-11T14:16:00Z</cp:lastPrinted>
  <dcterms:modified xmlns:xsi="http://www.w3.org/2001/XMLSchema-instance" xsi:type="dcterms:W3CDTF">2016-02-09T10:58:00Z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