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24cd" w14:paraId="a9a24cd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43B33">
        <w:t>2</w:t>
      </w:r>
      <w:r w:rsidR="00233135">
        <w:t>745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233135" w:rsidR="00233135">
      <w:pPr>
        <w:jc w:val="both"/>
      </w:pPr>
      <w:r>
        <w:t xml:space="preserve">I           Za dužnika </w:t>
      </w:r>
      <w:r w:rsidR="00233135">
        <w:t>DRUŠTVO ŠPORTSKE REKREACIJE "VIVA ŠPORT", Zagreb, Avenija Dubrava 216, OIB 46653954609.</w:t>
      </w:r>
    </w:p>
    <w:p w:rsidRDefault="00371C6A" w:rsidP="00322A8D" w:rsidR="00371C6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233135">
        <w:t>182.788,33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422F97" w:rsidP="00650977" w:rsidR="00650977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650977" w:rsidRPr="003D78D9">
        <w:t xml:space="preserve">SUDAC: </w:t>
      </w:r>
    </w:p>
    <w:p w:rsidRDefault="00650977" w:rsidP="00650977" w:rsidR="0065097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50977" w:rsidP="00650977" w:rsidR="0065097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50977" w:rsidP="00650977" w:rsidR="0065097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50977" w:rsidP="00650977" w:rsidR="00650977" w:rsidRPr="003D78D9"/>
    <w:p w:rsidRDefault="00355BDE" w:rsidP="00650977" w:rsidR="00650977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0977">
        <w:t xml:space="preserve">                                                                                        </w:t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</w:p>
    <w:p w:rsidRDefault="00355BDE" w:rsidP="00650977" w:rsidR="00355BDE">
      <w:pPr>
        <w:jc w:val="center"/>
      </w:pPr>
    </w:p>
    <w:p w:rsidRDefault="00451D82" w:rsidP="00194258" w:rsidR="00451D82">
      <w:pPr>
        <w:ind w:left="4956"/>
        <w:jc w:val="center"/>
      </w:pPr>
    </w:p>
    <w:p w:rsidRDefault="00C72BA6" w:rsidP="00C72BA6" w:rsidR="00C72BA6" w:rsidRPr="003D78D9">
      <w:pPr>
        <w:jc w:val="both"/>
      </w:pPr>
    </w:p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1892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8189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8189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8189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8189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St-2745/2015</izvorni_sadrzaj>
    <derivirana_varijabla naziv="DomainObject.Predmet.OznakaBroj_1">St-2745/2015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VIVA ŠPORT</izvorni_sadrzaj>
    <derivirana_varijabla naziv="DomainObject.Predmet.ProtustrankaFormated_1">  DRUŠTVO ŠPORTSKE REKREACIJE VIVA ŠPORT</derivirana_varijabla>
  </DomainObject.Predmet.ProtustrankaFormated>
  <DomainObject.Predmet.ProtustrankaFormatedOIB>
    <izvorni_sadrzaj>  DRUŠTVO ŠPORTSKE REKREACIJE VIVA ŠPORT, OIB 46653954609</izvorni_sadrzaj>
    <derivirana_varijabla naziv="DomainObject.Predmet.ProtustrankaFormatedOIB_1">  DRUŠTVO ŠPORTSKE REKREACIJE VIVA ŠPORT, OIB 46653954609</derivirana_varijabla>
  </DomainObject.Predmet.ProtustrankaFormatedOIB>
  <DomainObject.Predmet.ProtustrankaFormatedWithAdress>
    <izvorni_sadrzaj> DRUŠTVO ŠPORTSKE REKREACIJE VIVA ŠPORT, AV.DUBRAVA 216, 10000 Zagreb</izvorni_sadrzaj>
    <derivirana_varijabla naziv="DomainObject.Predmet.ProtustrankaFormatedWithAdress_1"> DRUŠTVO ŠPORTSKE REKREACIJE VIVA ŠPORT, AV.DUBRAVA 216, 10000 Zagreb</derivirana_varijabla>
  </DomainObject.Predmet.ProtustrankaFormatedWithAdress>
  <DomainObject.Predmet.ProtustrankaFormatedWithAdressOIB>
    <izvorni_sadrzaj> DRUŠTVO ŠPORTSKE REKREACIJE VIVA ŠPORT, OIB 46653954609, AV.DUBRAVA 216, 10000 Zagreb</izvorni_sadrzaj>
    <derivirana_varijabla naziv="DomainObject.Predmet.ProtustrankaFormatedWithAdressOIB_1"> DRUŠTVO ŠPORTSKE REKREACIJE VIVA ŠPORT, OIB 46653954609, AV.DUBRAVA 216, 10000 Zagreb</derivirana_varijabla>
  </DomainObject.Predmet.ProtustrankaFormatedWithAdressOIB>
  <DomainObject.Predmet.ProtustrankaWithAdress>
    <izvorni_sadrzaj>DRUŠTVO ŠPORTSKE REKREACIJE VIVA ŠPORT AV.DUBRAVA 216, 10000 Zagreb</izvorni_sadrzaj>
    <derivirana_varijabla naziv="DomainObject.Predmet.ProtustrankaWithAdress_1">DRUŠTVO ŠPORTSKE REKREACIJE VIVA ŠPORT AV.DUBRAVA 216, 10000 Zagreb</derivirana_varijabla>
  </DomainObject.Predmet.ProtustrankaWithAdress>
  <DomainObject.Predmet.ProtustrankaWithAdressOIB>
    <izvorni_sadrzaj>DRUŠTVO ŠPORTSKE REKREACIJE VIVA ŠPORT, OIB 46653954609, AV.DUBRAVA 216, 10000 Zagreb</izvorni_sadrzaj>
    <derivirana_varijabla naziv="DomainObject.Predmet.ProtustrankaWithAdressOIB_1">DRUŠTVO ŠPORTSKE REKREACIJE VIVA ŠPORT, OIB 46653954609, AV.DUBRAVA 216, 10000 Zagreb</derivirana_varijabla>
  </DomainObject.Predmet.ProtustrankaWithAdressOIB>
  <DomainObject.Predmet.ProtustrankaNazivFormated>
    <izvorni_sadrzaj>DRUŠTVO ŠPORTSKE REKREACIJE VIVA ŠPORT</izvorni_sadrzaj>
    <derivirana_varijabla naziv="DomainObject.Predmet.ProtustrankaNazivFormated_1">DRUŠTVO ŠPORTSKE REKREACIJE VIVA ŠPORT</derivirana_varijabla>
  </DomainObject.Predmet.ProtustrankaNazivFormated>
  <DomainObject.Predmet.ProtustrankaNazivFormatedOIB>
    <izvorni_sadrzaj>DRUŠTVO ŠPORTSKE REKREACIJE VIVA ŠPORT, OIB 46653954609</izvorni_sadrzaj>
    <derivirana_varijabla naziv="DomainObject.Predmet.ProtustrankaNazivFormatedOIB_1">DRUŠTVO ŠPORTSKE REKREACIJE VIVA ŠPORT, OIB 46653954609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VIVA ŠPORT</item>
    </izvorni_sadrzaj>
    <derivirana_varijabla naziv="DomainObject.Predmet.ProtuStrankaListFormated_1">
      <item>DRUŠTVO ŠPORTSKE REKREACIJE VIVA ŠPORT</item>
    </derivirana_varijabla>
  </DomainObject.Predmet.ProtuStrankaListFormated>
  <DomainObject.Predmet.ProtuStrankaListFormatedOIB>
    <izvorni_sadrzaj>
      <item>DRUŠTVO ŠPORTSKE REKREACIJE VIVA ŠPORT, OIB 46653954609</item>
    </izvorni_sadrzaj>
    <derivirana_varijabla naziv="DomainObject.Predmet.ProtuStrankaListFormatedOIB_1">
      <item>DRUŠTVO ŠPORTSKE REKREACIJE VIVA ŠPORT, OIB 46653954609</item>
    </derivirana_varijabla>
  </DomainObject.Predmet.ProtuStrankaListFormatedOIB>
  <DomainObject.Predmet.ProtuStrankaListFormatedWithAdress>
    <izvorni_sadrzaj>
      <item>DRUŠTVO ŠPORTSKE REKREACIJE VIVA ŠPORT, AV.DUBRAVA 216, 10000 Zagreb</item>
    </izvorni_sadrzaj>
    <derivirana_varijabla naziv="DomainObject.Predmet.ProtuStrankaListFormatedWithAdress_1">
      <item>DRUŠTVO ŠPORTSKE REKREACIJE VIVA ŠPORT, AV.DUBRAVA 216, 10000 Zagreb</item>
    </derivirana_varijabla>
  </DomainObject.Predmet.ProtuStrankaListFormatedWithAdress>
  <DomainObject.Predmet.ProtuStrankaListFormatedWithAdressOIB>
    <izvorni_sadrzaj>
      <item>DRUŠTVO ŠPORTSKE REKREACIJE VIVA ŠPORT, OIB 46653954609, AV.DUBRAVA 216, 10000 Zagreb</item>
    </izvorni_sadrzaj>
    <derivirana_varijabla naziv="DomainObject.Predmet.ProtuStrankaListFormatedWithAdressOIB_1">
      <item>DRUŠTVO ŠPORTSKE REKREACIJE VIVA ŠPORT, OIB 46653954609, AV.DUBRAVA 216, 10000 Zagreb</item>
    </derivirana_varijabla>
  </DomainObject.Predmet.ProtuStrankaListFormatedWithAdressOIB>
  <DomainObject.Predmet.ProtuStrankaListNazivFormated>
    <izvorni_sadrzaj>
      <item>DRUŠTVO ŠPORTSKE REKREACIJE VIVA ŠPORT</item>
    </izvorni_sadrzaj>
    <derivirana_varijabla naziv="DomainObject.Predmet.ProtuStrankaListNazivFormated_1">
      <item>DRUŠTVO ŠPORTSKE REKREACIJE VIVA ŠPORT</item>
    </derivirana_varijabla>
  </DomainObject.Predmet.ProtuStrankaListNazivFormated>
  <DomainObject.Predmet.ProtuStrankaListNazivFormatedOIB>
    <izvorni_sadrzaj>
      <item>DRUŠTVO ŠPORTSKE REKREACIJE VIVA ŠPORT, OIB 46653954609</item>
    </izvorni_sadrzaj>
    <derivirana_varijabla naziv="DomainObject.Predmet.ProtuStrankaListNazivFormatedOIB_1">
      <item>DRUŠTVO ŠPORTSKE REKREACIJE VIVA ŠPORT, OIB 46653954609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VIVA ŠPORT</izvorni_sadrzaj>
    <derivirana_varijabla naziv="DomainObject.Predmet.ProtustrankaIDrugi_1">DRUŠTVO ŠPORTSKE REKREACIJE VIVA ŠPORT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ŠPORTSKE REKREACIJE VIVA ŠPORT, OIB 46653954609, AV.DUBRAVA 216, 10000 Zagreb</izvorni_sadrzaj>
    <derivirana_varijabla naziv="DomainObject.Predmet.ProtustrankaIDrugiAdressOIB_1">DRUŠTVO ŠPORTSKE REKREACIJE VIVA ŠPORT, OIB 46653954609, AV.DUBRAVA 216,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VIVA ŠPORT</item>
    </izvorni_sadrzaj>
    <derivirana_varijabla naziv="DomainObject.Predmet.SudioniciListNaziv_1">
      <item>FINA Regionalni centar Zagreb</item>
      <item>DRUŠTVO ŠPORTSKE REKREACIJE VIVA ŠPORT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ŠPORTSKE REKREACIJE VIVA ŠPORT, OIB 46653954609, AV.DUBRAVA 216,10000 Zagreb</item>
    </izvorni_sadrzaj>
    <derivirana_varijabla naziv="DomainObject.Predmet.SudioniciListAdressOIB_1">
      <item>FINA Regionalni centar Zagreb, OIB 85821130368, Trg svibanjskih žrtava 1995. 1,10000 Zagreb</item>
      <item>DRUŠTVO ŠPORTSKE REKREACIJE VIVA ŠPORT, OIB 46653954609, AV.DUBRAVA 216,10000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46653954609</item>
    </izvorni_sadrzaj>
    <derivirana_varijabla naziv="DomainObject.Predmet.SudioniciListNazivOIB_1">
      <item>, OIB 85821130368</item>
      <item>, OIB 46653954609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3550B-9E90-4D18-8B26-1C27529BA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242</properties:Words>
  <properties:Characters>1341</properties:Characters>
  <properties:Lines>110</properties:Lines>
  <properties:Paragraphs>18</properties:Paragraphs>
  <properties:TotalTime>377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2016-01-25T09:42:00Z</cp:lastPrinted>
  <dcterms:modified xmlns:xsi="http://www.w3.org/2001/XMLSchema-instance" xsi:type="dcterms:W3CDTF">2016-01-25T09:49:00Z</dcterms:modified>
  <cp:revision>124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