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3d43" w14:paraId="bbf3d43" w:rsidRDefault="008F6CFF" w:rsidP="008F6CFF" w:rsidR="008F6CF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6CFF" w:rsidP="008F6CFF" w:rsidR="008F6CF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6CFF" w:rsidP="008F6CFF" w:rsidR="008F6C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6CFF" w:rsidP="008F6CFF" w:rsidR="008F6CF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6CFF" w:rsidP="008F6CFF" w:rsidR="008F6CF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6CFF" w:rsidP="008F6CFF" w:rsidR="008F6CF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6CFF" w:rsidP="008F6CFF" w:rsidR="008F6CFF" w:rsidRPr="005D578C">
      <w:pPr>
        <w:jc w:val="center"/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6CFF" w:rsidP="008F6CFF" w:rsidR="008F6CFF" w:rsidRPr="005D578C">
      <w:pPr>
        <w:rPr>
          <w:rFonts w:cs="Times New Roman" w:eastAsia="Times New Roman"/>
          <w:szCs w:val="24"/>
        </w:rPr>
      </w:pPr>
    </w:p>
    <w:p w:rsidRDefault="008F6CFF" w:rsidP="008F6CFF" w:rsidR="008F6CF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THAIS d. o. o. Poreč, Buići, Buići 6C, OIB </w:t>
      </w:r>
      <w:r w:rsidRPr="008F6CFF">
        <w:rPr>
          <w:rFonts w:cs="Times New Roman" w:eastAsia="Times New Roman"/>
        </w:rPr>
        <w:t>67741000124</w:t>
      </w:r>
      <w:r>
        <w:rPr>
          <w:rFonts w:cs="Times New Roman" w:eastAsia="Times New Roman"/>
        </w:rPr>
        <w:t xml:space="preserve">, MBS </w:t>
      </w:r>
      <w:r w:rsidRPr="008F6CFF">
        <w:rPr>
          <w:rFonts w:cs="Times New Roman" w:eastAsia="Times New Roman"/>
        </w:rPr>
        <w:t>130041994</w:t>
      </w:r>
      <w:r>
        <w:rPr>
          <w:rFonts w:cs="Times New Roman" w:eastAsia="Times New Roman"/>
          <w:szCs w:val="24"/>
        </w:rPr>
        <w:t>, 8. veljače 2018.</w:t>
      </w:r>
    </w:p>
    <w:p w:rsidRDefault="008F6CFF" w:rsidP="008F6CFF" w:rsidR="008F6CFF" w:rsidRPr="005D578C">
      <w:pPr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6CFF" w:rsidP="008F6CFF" w:rsidR="008F6CFF" w:rsidRPr="005D578C">
      <w:pPr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THAIS d. o. o. Poreč, Buići, Buići 6C, OIB </w:t>
      </w:r>
      <w:r w:rsidRPr="008F6CFF">
        <w:rPr>
          <w:rFonts w:cs="Times New Roman" w:eastAsia="Times New Roman"/>
        </w:rPr>
        <w:t>67741000124</w:t>
      </w:r>
      <w:r>
        <w:rPr>
          <w:rFonts w:cs="Times New Roman" w:eastAsia="Times New Roman"/>
        </w:rPr>
        <w:t xml:space="preserve">, MBS </w:t>
      </w:r>
      <w:r w:rsidRPr="008F6CFF">
        <w:rPr>
          <w:rFonts w:cs="Times New Roman" w:eastAsia="Times New Roman"/>
        </w:rPr>
        <w:t>130041994</w:t>
      </w:r>
      <w:r>
        <w:rPr>
          <w:rFonts w:cs="Times New Roman" w:eastAsia="Times New Roman"/>
          <w:szCs w:val="24"/>
        </w:rPr>
        <w:t>.</w:t>
      </w:r>
    </w:p>
    <w:p w:rsidRDefault="008F6CFF" w:rsidP="008F6CFF" w:rsidR="008F6CFF" w:rsidRPr="005D578C">
      <w:pPr>
        <w:rPr>
          <w:rFonts w:cs="Times New Roman" w:eastAsia="Times New Roman"/>
          <w:szCs w:val="24"/>
        </w:rPr>
      </w:pPr>
    </w:p>
    <w:p w:rsidRDefault="008F6CFF" w:rsidP="008F6CFF" w:rsidR="008F6CFF" w:rsidRPr="009775A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Lovorka Juranović iz Rijeke, Verdieva 6/III, OIB 83481633615</w:t>
      </w:r>
      <w:r w:rsidRPr="009775AC">
        <w:rPr>
          <w:rFonts w:cs="Times New Roman" w:eastAsia="Times New Roman"/>
          <w:szCs w:val="20"/>
        </w:rPr>
        <w:t>.</w:t>
      </w:r>
    </w:p>
    <w:p w:rsidRDefault="008F6CFF" w:rsidP="008F6CFF" w:rsidR="008F6CFF">
      <w:pPr>
        <w:rPr>
          <w:rFonts w:cs="Times New Roman" w:eastAsia="Times New Roman"/>
          <w:szCs w:val="20"/>
        </w:rPr>
      </w:pPr>
    </w:p>
    <w:p w:rsidRDefault="008F6CFF" w:rsidP="008F6CFF" w:rsidR="008F6CF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THAIS d. o. o. Poreč, Buići, Buići 6C, OIB </w:t>
      </w:r>
      <w:r w:rsidRPr="008F6CFF">
        <w:rPr>
          <w:rFonts w:cs="Times New Roman" w:eastAsia="Times New Roman"/>
        </w:rPr>
        <w:t>67741000124</w:t>
      </w:r>
      <w:r>
        <w:rPr>
          <w:rFonts w:cs="Times New Roman" w:eastAsia="Times New Roman"/>
        </w:rPr>
        <w:t xml:space="preserve">, MBS </w:t>
      </w:r>
      <w:r w:rsidRPr="008F6CFF">
        <w:rPr>
          <w:rFonts w:cs="Times New Roman" w:eastAsia="Times New Roman"/>
        </w:rPr>
        <w:t>130041994</w:t>
      </w:r>
      <w:r>
        <w:rPr>
          <w:rFonts w:cs="Times New Roman" w:eastAsia="Times New Roman"/>
          <w:szCs w:val="24"/>
        </w:rPr>
        <w:t>.</w:t>
      </w:r>
    </w:p>
    <w:p w:rsidRDefault="008F6CFF" w:rsidP="008F6CFF" w:rsidR="008F6CFF">
      <w:pPr>
        <w:ind w:firstLine="709"/>
        <w:rPr>
          <w:rFonts w:cs="Times New Roman" w:eastAsia="Times New Roman"/>
          <w:szCs w:val="24"/>
        </w:rPr>
      </w:pPr>
    </w:p>
    <w:p w:rsidRDefault="008F6CFF" w:rsidP="008F6CFF" w:rsidR="008F6CFF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THAIS d. o. o. Poreč, Buići, Buići 6C, OIB </w:t>
      </w:r>
      <w:r w:rsidRPr="008F6CFF">
        <w:rPr>
          <w:rFonts w:cs="Times New Roman" w:eastAsia="Times New Roman"/>
        </w:rPr>
        <w:t>67741000124</w:t>
      </w:r>
      <w:r>
        <w:rPr>
          <w:rFonts w:cs="Times New Roman" w:eastAsia="Times New Roman"/>
        </w:rPr>
        <w:t xml:space="preserve">, MBS </w:t>
      </w:r>
      <w:r w:rsidRPr="008F6CFF">
        <w:rPr>
          <w:rFonts w:cs="Times New Roman" w:eastAsia="Times New Roman"/>
        </w:rPr>
        <w:t>130041994</w:t>
      </w:r>
      <w:r>
        <w:rPr>
          <w:rFonts w:cs="Times New Roman" w:eastAsia="Times New Roman"/>
        </w:rPr>
        <w:t>.</w:t>
      </w:r>
    </w:p>
    <w:p w:rsidRDefault="008F6CFF" w:rsidP="008F6CFF" w:rsidR="008F6CFF" w:rsidRPr="005D578C">
      <w:pPr>
        <w:ind w:firstLine="709"/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6CFF" w:rsidP="008F6CFF" w:rsidR="008F6CFF">
      <w:pPr>
        <w:ind w:firstLine="708"/>
        <w:rPr>
          <w:rFonts w:cs="Times New Roman" w:eastAsia="Times New Roman"/>
          <w:szCs w:val="24"/>
        </w:rPr>
      </w:pPr>
    </w:p>
    <w:p w:rsidRDefault="008F6CFF" w:rsidP="008F6CFF" w:rsidR="008F6C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3. studenog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104/17,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THAIS d. o. o. Poreč</w:t>
      </w:r>
      <w:r>
        <w:rPr>
          <w:rFonts w:cs="Times New Roman" w:eastAsia="Times New Roman"/>
          <w:szCs w:val="24"/>
        </w:rPr>
        <w:t>.</w:t>
      </w:r>
    </w:p>
    <w:p w:rsidRDefault="008F6CFF" w:rsidP="008F6CFF" w:rsidR="008F6CFF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1. studeni 2017. imao neizvršene osnove za plaćanje u neprekinutom razdoblju od 120 dana u ukupnom iznosu 6.961,48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studenog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St-599/2017-3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F6CFF" w:rsidP="008F6CFF" w:rsidR="008F6CF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F6CFF" w:rsidP="008F6CFF" w:rsidR="008F6CF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F6CFF" w:rsidP="008F6CFF" w:rsidR="008F6CFF" w:rsidRPr="005D578C">
      <w:pPr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8. veljače 2018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6CFF" w:rsidP="008F6CFF" w:rsidR="008F6CFF">
      <w:pPr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F6CFF" w:rsidP="008F6CFF" w:rsidR="008F6CF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897E02">
        <w:rPr>
          <w:rFonts w:cs="Times New Roman" w:eastAsia="Times New Roman"/>
          <w:szCs w:val="24"/>
        </w:rPr>
        <w:t xml:space="preserve">, v. r. </w:t>
      </w:r>
    </w:p>
    <w:p w:rsidRDefault="008F6CFF" w:rsidP="008F6CFF" w:rsidR="008F6CFF">
      <w:pPr>
        <w:jc w:val="left"/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jc w:val="left"/>
        <w:rPr>
          <w:rFonts w:cs="Times New Roman" w:eastAsia="Times New Roman"/>
          <w:szCs w:val="24"/>
        </w:rPr>
      </w:pPr>
    </w:p>
    <w:p w:rsidRDefault="008F6CFF" w:rsidP="008F6CFF" w:rsidR="008F6CF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8F6CFF" w:rsidP="008F6CFF" w:rsidR="008F6CFF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F6CFF" w:rsidP="008F6CFF" w:rsidR="008F6C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F6CFF" w:rsidP="008F6CFF" w:rsidR="008F6CFF">
      <w:pPr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rPr>
          <w:rFonts w:cs="Times New Roman" w:eastAsia="Times New Roman"/>
          <w:szCs w:val="24"/>
        </w:rPr>
      </w:pPr>
    </w:p>
    <w:p w:rsidRDefault="008F6CFF" w:rsidP="008F6CFF" w:rsidR="008F6CF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6CFF" w:rsidP="008F6CFF" w:rsidR="008F6C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F6CFF" w:rsidP="008F6CFF" w:rsidR="008F6C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THAIS d. o. o. Poreč, Buići, Buići 6C,</w:t>
      </w:r>
    </w:p>
    <w:p w:rsidRDefault="008F6CFF" w:rsidP="008F6CFF" w:rsidR="008F6CF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F6CFF" w:rsidP="008F6CFF" w:rsidR="008F6C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F6CFF" w:rsidP="008F6CFF" w:rsidR="008F6CFF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Lovorka Juranović, Rijeka, Verdieva 6/III</w:t>
      </w:r>
      <w:r w:rsidRPr="009775AC">
        <w:rPr>
          <w:rFonts w:cs="Times New Roman" w:eastAsia="Times New Roman"/>
          <w:szCs w:val="20"/>
        </w:rPr>
        <w:t xml:space="preserve">, </w:t>
      </w:r>
    </w:p>
    <w:p w:rsidRDefault="008F6CFF" w:rsidP="008F6CFF" w:rsidR="008F6CFF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F6CFF" w:rsidP="008F6CFF" w:rsidR="008F6C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F6CFF" w:rsidP="008F6CFF" w:rsidR="008F6CF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F6CFF" w:rsidP="008F6CFF" w:rsidR="008F6CFF"/>
    <w:p w:rsidRDefault="008F6CFF" w:rsidP="008F6CFF" w:rsidR="008F6CFF"/>
    <w:sectPr w:rsidSect="00C011A6" w:rsidR="008F6CF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CFF" w:rsidP="008F6CFF" w:rsidR="008F6CFF">
      <w:r>
        <w:separator/>
      </w:r>
    </w:p>
  </w:endnote>
  <w:endnote w:id="0" w:type="continuationSeparator">
    <w:p w:rsidRDefault="008F6CFF" w:rsidP="008F6CFF" w:rsidR="008F6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CFF" w:rsidP="008F6CFF" w:rsidR="008F6CFF">
      <w:r>
        <w:separator/>
      </w:r>
    </w:p>
  </w:footnote>
  <w:footnote w:id="0" w:type="continuationSeparator">
    <w:p w:rsidRDefault="008F6CFF" w:rsidP="008F6CFF" w:rsidR="008F6C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CFF" w:rsidP="002D4B24" w:rsidR="002D4B2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97E0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St-599/2017-4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6CFF" w:rsidP="00C011A6" w:rsidR="00C011A6" w:rsidRPr="00970AE0">
    <w:pPr>
      <w:pStyle w:val="Zaglavlje"/>
      <w:jc w:val="right"/>
    </w:pPr>
    <w:r>
      <w:rPr>
        <w:szCs w:val="24"/>
      </w:rPr>
      <w:t>11 St-599/2017-4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4CD"/>
    <w:rsid w:val="003F34CD"/>
    <w:rsid w:val="0047136B"/>
    <w:rsid w:val="00561B59"/>
    <w:rsid w:val="00897E02"/>
    <w:rsid w:val="008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6CF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6C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F6CF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C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CF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6C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6CF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E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97E0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97E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97E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6CF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6CF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F6CF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6C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CF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6C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6CF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E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7E0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7E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7E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THAIS d.o.o. POREČ</izvorni_sadrzaj>
    <derivirana_varijabla naziv="DomainObject.Predmet.ProtustrankaFormated_1">  THAIS d.o.o. POREČ</derivirana_varijabla>
  </DomainObject.Predmet.ProtustrankaFormated>
  <DomainObject.Predmet.ProtustrankaFormatedOIB>
    <izvorni_sadrzaj>  THAIS d.o.o. POREČ, OIB 67741000124</izvorni_sadrzaj>
    <derivirana_varijabla naziv="DomainObject.Predmet.ProtustrankaFormatedOIB_1">  THAIS d.o.o. POREČ, OIB 67741000124</derivirana_varijabla>
  </DomainObject.Predmet.ProtustrankaFormatedOIB>
  <DomainObject.Predmet.ProtustrankaFormatedWithAdress>
    <izvorni_sadrzaj> THAIS d.o.o. POREČ, Buići, Buići 6C, 52440 Poreč</izvorni_sadrzaj>
    <derivirana_varijabla naziv="DomainObject.Predmet.ProtustrankaFormatedWithAdress_1"> THAIS d.o.o. POREČ, Buići, Buići 6C, 52440 Poreč</derivirana_varijabla>
  </DomainObject.Predmet.ProtustrankaFormatedWithAdress>
  <DomainObject.Predmet.ProtustrankaFormatedWithAdressOIB>
    <izvorni_sadrzaj> THAIS d.o.o. POREČ, OIB 67741000124, Buići, Buići 6C, 52440 Poreč</izvorni_sadrzaj>
    <derivirana_varijabla naziv="DomainObject.Predmet.ProtustrankaFormatedWithAdressOIB_1"> THAIS d.o.o. POREČ, OIB 67741000124, Buići, Buići 6C, 52440 Poreč</derivirana_varijabla>
  </DomainObject.Predmet.ProtustrankaFormatedWithAdressOIB>
  <DomainObject.Predmet.ProtustrankaWithAdress>
    <izvorni_sadrzaj>THAIS d.o.o. POREČ Buići, Buići 6C, 52440 Poreč</izvorni_sadrzaj>
    <derivirana_varijabla naziv="DomainObject.Predmet.ProtustrankaWithAdress_1">THAIS d.o.o. POREČ Buići, Buići 6C, 52440 Poreč</derivirana_varijabla>
  </DomainObject.Predmet.ProtustrankaWithAdress>
  <DomainObject.Predmet.ProtustrankaWithAdressOIB>
    <izvorni_sadrzaj>THAIS d.o.o. POREČ, OIB 67741000124, Buići, Buići 6C, 52440 Poreč</izvorni_sadrzaj>
    <derivirana_varijabla naziv="DomainObject.Predmet.ProtustrankaWithAdressOIB_1">THAIS d.o.o. POREČ, OIB 67741000124, Buići, Buići 6C, 52440 Poreč</derivirana_varijabla>
  </DomainObject.Predmet.ProtustrankaWithAdressOIB>
  <DomainObject.Predmet.ProtustrankaNazivFormated>
    <izvorni_sadrzaj>THAIS d.o.o. POREČ</izvorni_sadrzaj>
    <derivirana_varijabla naziv="DomainObject.Predmet.ProtustrankaNazivFormated_1">THAIS d.o.o. POREČ</derivirana_varijabla>
  </DomainObject.Predmet.ProtustrankaNazivFormated>
  <DomainObject.Predmet.ProtustrankaNazivFormatedOIB>
    <izvorni_sadrzaj>THAIS d.o.o. POREČ, OIB 67741000124</izvorni_sadrzaj>
    <derivirana_varijabla naziv="DomainObject.Predmet.ProtustrankaNazivFormatedOIB_1">THAIS d.o.o. POREČ, OIB 67741000124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6961.48</izvorni_sadrzaj>
    <derivirana_varijabla naziv="DomainObject.Predmet.TrenutnaVrijednost_1">6961.48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THAIS d.o.o. POREČ</item>
    </izvorni_sadrzaj>
    <derivirana_varijabla naziv="DomainObject.Predmet.ProtuStrankaListFormated_1">
      <item>THAIS d.o.o. POREČ</item>
    </derivirana_varijabla>
  </DomainObject.Predmet.ProtuStrankaListFormated>
  <DomainObject.Predmet.ProtuStrankaListFormatedOIB>
    <izvorni_sadrzaj>
      <item>THAIS d.o.o. POREČ, OIB 67741000124</item>
    </izvorni_sadrzaj>
    <derivirana_varijabla naziv="DomainObject.Predmet.ProtuStrankaListFormatedOIB_1">
      <item>THAIS d.o.o. POREČ, OIB 67741000124</item>
    </derivirana_varijabla>
  </DomainObject.Predmet.ProtuStrankaListFormatedOIB>
  <DomainObject.Predmet.ProtuStrankaListFormatedWithAdress>
    <izvorni_sadrzaj>
      <item>THAIS d.o.o. POREČ, Buići, Buići 6C, 52440 Poreč</item>
    </izvorni_sadrzaj>
    <derivirana_varijabla naziv="DomainObject.Predmet.ProtuStrankaListFormatedWithAdress_1">
      <item>THAIS d.o.o. POREČ, Buići, Buići 6C, 52440 Poreč</item>
    </derivirana_varijabla>
  </DomainObject.Predmet.ProtuStrankaListFormatedWithAdress>
  <DomainObject.Predmet.ProtuStrankaListFormatedWithAdressOIB>
    <izvorni_sadrzaj>
      <item>THAIS d.o.o. POREČ, OIB 67741000124, Buići, Buići 6C, 52440 Poreč</item>
    </izvorni_sadrzaj>
    <derivirana_varijabla naziv="DomainObject.Predmet.ProtuStrankaListFormatedWithAdressOIB_1">
      <item>THAIS d.o.o. POREČ, OIB 67741000124, Buići, Buići 6C, 52440 Poreč</item>
    </derivirana_varijabla>
  </DomainObject.Predmet.ProtuStrankaListFormatedWithAdressOIB>
  <DomainObject.Predmet.ProtuStrankaListNazivFormated>
    <izvorni_sadrzaj>
      <item>THAIS d.o.o. POREČ</item>
    </izvorni_sadrzaj>
    <derivirana_varijabla naziv="DomainObject.Predmet.ProtuStrankaListNazivFormated_1">
      <item>THAIS d.o.o. POREČ</item>
    </derivirana_varijabla>
  </DomainObject.Predmet.ProtuStrankaListNazivFormated>
  <DomainObject.Predmet.ProtuStrankaListNazivFormatedOIB>
    <izvorni_sadrzaj>
      <item>THAIS d.o.o. POREČ, OIB 67741000124</item>
    </izvorni_sadrzaj>
    <derivirana_varijabla naziv="DomainObject.Predmet.ProtuStrankaListNazivFormatedOIB_1">
      <item>THAIS d.o.o. POREČ, OIB 67741000124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THAIS d.o.o. POREČ</izvorni_sadrzaj>
    <derivirana_varijabla naziv="DomainObject.Predmet.ProtustrankaIDrugi_1">THAIS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THAIS d.o.o. POREČ, OIB 67741000124, Buići, Buići 6C, 52440 Poreč</izvorni_sadrzaj>
    <derivirana_varijabla naziv="DomainObject.Predmet.ProtustrankaIDrugiAdressOIB_1">THAIS d.o.o. POREČ, OIB 67741000124, Buići, Buići 6C,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THAIS d.o.o. POREČ</item>
    </izvorni_sadrzaj>
    <derivirana_varijabla naziv="DomainObject.Predmet.SudioniciListNaziv_1">
      <item>FINANCIJSKA AGENCIJA, RC RIJEKA, PODRUŽNICA PULA, PULA</item>
      <item>THAIS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THAIS d.o.o. POREČ, OIB 67741000124, Buići, Buići 6C,52440 Poreč</item>
    </izvorni_sadrzaj>
    <derivirana_varijabla naziv="DomainObject.Predmet.SudioniciListAdressOIB_1">
      <item>FINANCIJSKA AGENCIJA, RC RIJEKA, PODRUŽNICA PULA, PULA, OIB 85821130368, F. Kurelca 8,51000 Rijeka</item>
      <item>THAIS d.o.o. POREČ, OIB 67741000124, Buići, Buići 6C,52440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67741000124</item>
    </izvorni_sadrzaj>
    <derivirana_varijabla naziv="DomainObject.Predmet.SudioniciListNazivOIB_1">
      <item>, OIB 85821130368</item>
      <item>, OIB 67741000124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3612</properties:Characters>
  <properties:Lines>85</properties:Lines>
  <properties:Paragraphs>31</properties:Paragraphs>
  <properties:TotalTime>2</properties:TotalTime>
  <properties:ScaleCrop>false</properties:ScaleCrop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2018-02-06T08:18:00Z</dcterms:created>
  <dc:creator>Morena Brajuha</dc:creator>
  <dc:description/>
  <cp:keywords/>
  <cp:lastModifiedBy>Morena Brajuha</cp:lastModifiedBy>
  <cp:lastPrinted>2018-02-08T08:16:00Z</cp:lastPrinted>
  <dcterms:modified xmlns:xsi="http://www.w3.org/2001/XMLSchema-instance" xsi:type="dcterms:W3CDTF">2018-02-08T08:16:00Z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