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f061" w14:paraId="fb8f061" w:rsidRDefault="003C6A0B" w:rsidP="007347A2" w:rsidR="007347A2">
      <w:pPr>
        <w:jc w:val="right"/>
        <w15:collapsed w:val="false"/>
      </w:pPr>
      <w:bookmarkStart w:name="_GoBack" w:id="0"/>
      <w:bookmarkEnd w:id="0"/>
      <w:r>
        <w:t>13 St-5/12-79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C4998" w:rsidP="007347A2" w:rsidR="009C4998" w:rsidRPr="00B82754">
      <w:pPr>
        <w:ind w:hanging="720" w:left="360"/>
        <w:rPr>
          <w:sz w:val="22"/>
          <w:szCs w:val="22"/>
        </w:rPr>
      </w:pPr>
    </w:p>
    <w:p w:rsidRDefault="007347A2" w:rsidP="009C4998" w:rsidR="007347A2" w:rsidRPr="009C499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1C3D93" w:rsidP="003C6A0B" w:rsidR="001C3D93">
      <w:pPr>
        <w:rPr>
          <w:b/>
          <w:sz w:val="28"/>
          <w:szCs w:val="28"/>
        </w:rPr>
      </w:pPr>
    </w:p>
    <w:p w:rsidRDefault="009C4998" w:rsidP="003C6A0B" w:rsidR="009C4998">
      <w:pPr>
        <w:rPr>
          <w:b/>
          <w:sz w:val="28"/>
          <w:szCs w:val="28"/>
        </w:rPr>
      </w:pPr>
    </w:p>
    <w:p w:rsidRDefault="003C6A0B" w:rsidP="003C6A0B" w:rsidR="003C6A0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ZRMAX d.o.o. za trgovinu i uslužne djelatnosti u stečaju, Osijek, Bunjska 11, MBS 030033352, OIB 14909670144, dana 1. ožujka 2017.             </w:t>
      </w:r>
    </w:p>
    <w:p w:rsidRDefault="007347A2" w:rsidP="007347A2" w:rsidR="007347A2">
      <w:pPr>
        <w:jc w:val="both"/>
      </w:pPr>
    </w:p>
    <w:p w:rsidRDefault="009C4998" w:rsidP="007347A2" w:rsidR="009C4998">
      <w:pPr>
        <w:jc w:val="both"/>
      </w:pP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9C4998" w:rsidP="00835AF3" w:rsidR="009C4998">
      <w:pPr>
        <w:rPr>
          <w:b/>
        </w:rPr>
      </w:pPr>
    </w:p>
    <w:p w:rsidRDefault="001E716B" w:rsidP="000B5752" w:rsidR="007A71CB">
      <w:pPr>
        <w:numPr>
          <w:ilvl w:val="0"/>
          <w:numId w:val="5"/>
        </w:numPr>
        <w:jc w:val="both"/>
      </w:pPr>
      <w:r>
        <w:t>Određuje se ročište za diobu</w:t>
      </w:r>
      <w:r w:rsidR="003C6A0B">
        <w:t xml:space="preserve"> naknade </w:t>
      </w:r>
      <w:r w:rsidR="00E5468C">
        <w:t>za izvlaštene nekretnine</w:t>
      </w:r>
      <w:r w:rsidR="007A71CB">
        <w:t>,</w:t>
      </w:r>
      <w:r w:rsidR="00E5468C">
        <w:t xml:space="preserve"> ranije u vlasništvu stečajnog dužnika</w:t>
      </w:r>
      <w:r w:rsidR="007A71CB">
        <w:t xml:space="preserve"> ZRMAX d.o.o. za trgovinu i uslužne djelatnosti u stečaju, Osijek, Bunjska 11, MBS 030033352, OIB 14909670144:</w:t>
      </w:r>
    </w:p>
    <w:p w:rsidRDefault="007A71CB" w:rsidP="007A71CB" w:rsidR="007A71CB">
      <w:pPr>
        <w:pStyle w:val="Odlomakpopisa"/>
        <w:numPr>
          <w:ilvl w:val="0"/>
          <w:numId w:val="11"/>
        </w:numPr>
        <w:jc w:val="both"/>
      </w:pPr>
      <w:r>
        <w:t>kč.br. 9801/4 u naravi kuća broj 11 i dvor oranica, put, Bunska ulica sa 2517 m2, upisano u zk.ul. 1703 k.o. Osijek,</w:t>
      </w:r>
    </w:p>
    <w:p w:rsidRDefault="007A71CB" w:rsidP="007A71CB" w:rsidR="007A71CB">
      <w:pPr>
        <w:pStyle w:val="Odlomakpopisa"/>
        <w:ind w:left="1425"/>
        <w:jc w:val="both"/>
      </w:pPr>
    </w:p>
    <w:p w:rsidRDefault="00E5468C" w:rsidP="007A71CB" w:rsidR="000B5752">
      <w:pPr>
        <w:pStyle w:val="Odlomakpopisa"/>
        <w:ind w:left="1425"/>
        <w:jc w:val="both"/>
      </w:pPr>
      <w:r>
        <w:t>temeljem rješenja Ureda državne uprave u Osječko-baranjskoj županiji, Služba za imovinsko – pravne poslove, Klasa: Up/I-943-01/10-01/18 Ur.broj: 2158-03-02/3-11-20 od 13. lipnja 2011. godine</w:t>
      </w:r>
      <w:r w:rsidR="007A71CB">
        <w:t>.</w:t>
      </w:r>
    </w:p>
    <w:p w:rsidRDefault="00266E98" w:rsidP="00266E98" w:rsidR="00266E98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7A71CB">
        <w:t>28. ožujak 2017</w:t>
      </w:r>
      <w:r w:rsidR="00266E98">
        <w:t xml:space="preserve">. </w:t>
      </w:r>
      <w:r w:rsidR="00835AF3">
        <w:t xml:space="preserve">godine s početkom u </w:t>
      </w:r>
      <w:r w:rsidR="007A71CB">
        <w:t>11</w:t>
      </w:r>
      <w:r w:rsidR="00266E98">
        <w:t>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r w:rsidR="007A71CB">
        <w:t>naknade za izvlaštenje</w:t>
      </w:r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94454A" w:rsidP="001C3D93" w:rsidR="0094454A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1C3D93">
        <w:t xml:space="preserve">1. ožujak 2017. </w:t>
      </w:r>
      <w:r w:rsidR="00266E98">
        <w:t xml:space="preserve"> </w:t>
      </w: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1C3D93">
        <w:t xml:space="preserve"> upravitelj Tihana Majić</w:t>
      </w:r>
    </w:p>
    <w:p w:rsidRDefault="009C4998" w:rsidP="009C4998" w:rsidR="009C4998">
      <w:pPr>
        <w:pStyle w:val="Tijeloteksta"/>
        <w:ind w:left="720"/>
        <w:jc w:val="center"/>
      </w:pPr>
      <w:r>
        <w:lastRenderedPageBreak/>
        <w:t>2</w:t>
      </w:r>
    </w:p>
    <w:p w:rsidRDefault="009C4998" w:rsidP="009C4998" w:rsidR="009C4998">
      <w:pPr>
        <w:pStyle w:val="Tijeloteksta"/>
        <w:ind w:left="720"/>
        <w:jc w:val="center"/>
      </w:pPr>
    </w:p>
    <w:p w:rsidRDefault="009C4998" w:rsidP="009C4998" w:rsidR="009C4998">
      <w:pPr>
        <w:pStyle w:val="Tijeloteksta"/>
        <w:ind w:left="720"/>
        <w:jc w:val="center"/>
      </w:pPr>
    </w:p>
    <w:p w:rsidRDefault="009C4998" w:rsidP="009C4998" w:rsidR="009C4998">
      <w:pPr>
        <w:pStyle w:val="Tijeloteksta"/>
        <w:ind w:left="720"/>
        <w:jc w:val="center"/>
      </w:pPr>
    </w:p>
    <w:p w:rsidRDefault="009C4998" w:rsidP="009C4998" w:rsidR="009C4998">
      <w:pPr>
        <w:pStyle w:val="Tijeloteksta"/>
        <w:ind w:left="720"/>
        <w:jc w:val="center"/>
      </w:pPr>
    </w:p>
    <w:p w:rsidRDefault="009C4998" w:rsidP="009C4998" w:rsidR="009C4998">
      <w:pPr>
        <w:pStyle w:val="Tijeloteksta"/>
        <w:ind w:left="720"/>
        <w:jc w:val="center"/>
      </w:pPr>
    </w:p>
    <w:p w:rsidRDefault="001C3D93" w:rsidP="00266E98" w:rsidR="001C3D93">
      <w:pPr>
        <w:pStyle w:val="Tijeloteksta"/>
        <w:numPr>
          <w:ilvl w:val="0"/>
          <w:numId w:val="8"/>
        </w:numPr>
      </w:pPr>
      <w:r>
        <w:t>razlučni vjerovnici:</w:t>
      </w:r>
    </w:p>
    <w:p w:rsidRDefault="001C3D93" w:rsidP="009C4998" w:rsidR="00835AF3">
      <w:pPr>
        <w:pStyle w:val="Tijeloteksta"/>
        <w:numPr>
          <w:ilvl w:val="0"/>
          <w:numId w:val="11"/>
        </w:numPr>
      </w:pPr>
      <w:r>
        <w:t>RH Ministarstvo financija Porezna uprava Područni ured Osijek po ŽDO Osijek</w:t>
      </w:r>
    </w:p>
    <w:p w:rsidRDefault="001C3D93" w:rsidP="001C3D93" w:rsidR="001C3D93">
      <w:pPr>
        <w:pStyle w:val="Tijeloteksta"/>
        <w:numPr>
          <w:ilvl w:val="0"/>
          <w:numId w:val="11"/>
        </w:numPr>
      </w:pPr>
      <w:r>
        <w:t>Napredak PZ Županja, Naselje Šećerana 59 po punomoćniku Draženu Štivić odvjetniku u Županji, Veliki kraj 54</w:t>
      </w:r>
    </w:p>
    <w:p w:rsidRDefault="001C3D93" w:rsidP="001C3D93" w:rsidR="001C3D93">
      <w:pPr>
        <w:pStyle w:val="Tijeloteksta"/>
        <w:numPr>
          <w:ilvl w:val="0"/>
          <w:numId w:val="11"/>
        </w:numPr>
      </w:pPr>
      <w:r>
        <w:t>Oranica PZ, Županja, Naselje Šećerana 59 po punomoćniku Draženu Štivić odvjetniku u Županji, Veliki kraj 54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1C3D93" w:rsidP="00835AF3" w:rsidR="007704F9">
      <w:pPr>
        <w:pStyle w:val="Tijeloteksta"/>
        <w:numPr>
          <w:ilvl w:val="0"/>
          <w:numId w:val="8"/>
        </w:numPr>
        <w:jc w:val="left"/>
      </w:pPr>
      <w:r>
        <w:t>roč. 28.3.</w:t>
      </w:r>
    </w:p>
    <w:sectPr w:rsidSect="009C4998" w:rsidR="007704F9">
      <w:pgSz w:code="9" w:h="16838" w:w="11906"/>
      <w:pgMar w:gutter="0" w:footer="709" w:header="709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D774C4"/>
    <w:multiLevelType w:val="hybridMultilevel"/>
    <w:tmpl w:val="B7A0FF88"/>
    <w:lvl w:tplc="DA4635B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3D93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C6A0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A71CB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4998"/>
    <w:rsid w:val="009C6677"/>
    <w:rsid w:val="009D636E"/>
    <w:rsid w:val="009D7946"/>
    <w:rsid w:val="009E73EB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5535B"/>
    <w:rsid w:val="00B607EF"/>
    <w:rsid w:val="00B62C08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468C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C21CF-62EF-4490-9A84-5141C677C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1541</properties:Characters>
  <properties:Lines>64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2017-03-01T10:11:00Z</dcterms:created>
  <dc:creator>hermanj</dc:creator>
  <cp:lastModifiedBy>Maja Kocijan</cp:lastModifiedBy>
  <cp:lastPrinted>2017-03-01T10:23:00Z</cp:lastPrinted>
  <dcterms:modified xmlns:xsi="http://www.w3.org/2001/XMLSchema-instance" xsi:type="dcterms:W3CDTF">2017-03-01T10:27:00Z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