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f614" w14:paraId="e81f61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675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proofErr w:type="spellStart"/>
      <w:r w:rsidR="001129AA">
        <w:t>Harena</w:t>
      </w:r>
      <w:proofErr w:type="spellEnd"/>
      <w:r w:rsidR="001129AA">
        <w:t xml:space="preserve"> jednostavno društvo s ograničenom odgovornošću za proizvodnju, trgovinu i usluge, Osijek, Banjalučka 96, MBS: 030127077, OIB: 61204038545</w:t>
      </w:r>
      <w:r w:rsidR="00436FB9">
        <w:t>,</w:t>
      </w:r>
      <w:r w:rsidR="00FC38ED">
        <w:t xml:space="preserve"> </w:t>
      </w:r>
      <w:r w:rsidR="009A7A81">
        <w:t xml:space="preserve">dana </w:t>
      </w:r>
      <w:r w:rsidR="001129AA">
        <w:t>19</w:t>
      </w:r>
      <w:r w:rsidR="00D41F24">
        <w:t>.</w:t>
      </w:r>
      <w:r w:rsidR="005319EA">
        <w:t xml:space="preserve"> </w:t>
      </w:r>
      <w:r w:rsidR="001129AA">
        <w:t>travnja</w:t>
      </w:r>
      <w:r w:rsidR="00A8072F">
        <w:t xml:space="preserve"> 201</w:t>
      </w:r>
      <w:r w:rsidR="00436FB9">
        <w:t>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D4C90" w:rsidR="009A7A81">
      <w:pPr>
        <w:numPr>
          <w:ilvl w:val="0"/>
          <w:numId w:val="9"/>
        </w:numPr>
        <w:jc w:val="both"/>
      </w:pPr>
      <w:r w:rsidRPr="00614B1C">
        <w:t xml:space="preserve">OTVARA SE </w:t>
      </w:r>
      <w:r w:rsidR="001129AA">
        <w:t xml:space="preserve">skraćeni </w:t>
      </w:r>
      <w:r w:rsidRPr="00614B1C">
        <w:t>stečajni postupak nad dužnikom</w:t>
      </w:r>
      <w:r>
        <w:t xml:space="preserve"> </w:t>
      </w:r>
      <w:r w:rsidR="00271B87" w:rsidRPr="00271B87">
        <w:t xml:space="preserve"> </w:t>
      </w:r>
      <w:proofErr w:type="spellStart"/>
      <w:r w:rsidR="001129AA">
        <w:t>Harena</w:t>
      </w:r>
      <w:proofErr w:type="spellEnd"/>
      <w:r w:rsidR="001129AA">
        <w:t xml:space="preserve"> jednostavno društvo s ograničenom odgovornošću za proizvodnju, trgovinu i usluge, Osijek, Banjalučka 96, MBS: 030127077, OIB: 61204038545</w:t>
      </w:r>
      <w:r w:rsidR="0001653E">
        <w:t>.</w:t>
      </w:r>
    </w:p>
    <w:p w:rsidRDefault="00D41F24" w:rsidP="00D41F24" w:rsidR="00D41F24" w:rsidRPr="008319E5">
      <w:pPr>
        <w:ind w:left="1548"/>
        <w:jc w:val="both"/>
      </w:pPr>
    </w:p>
    <w:p w:rsidRDefault="009A5B6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Za stečajnog upravitelja imenuje se </w:t>
      </w:r>
      <w:r w:rsidR="001129AA" w:rsidRPr="00160406">
        <w:t xml:space="preserve">Domagoj </w:t>
      </w:r>
      <w:proofErr w:type="spellStart"/>
      <w:r w:rsidR="001129AA" w:rsidRPr="00160406">
        <w:t>Repač</w:t>
      </w:r>
      <w:proofErr w:type="spellEnd"/>
      <w:r w:rsidR="001129AA" w:rsidRPr="00160406">
        <w:t xml:space="preserve">, Zagreb, </w:t>
      </w:r>
      <w:proofErr w:type="spellStart"/>
      <w:r w:rsidR="001129AA">
        <w:t>Đorđićeva</w:t>
      </w:r>
      <w:proofErr w:type="spellEnd"/>
      <w:r w:rsidR="001129AA">
        <w:t xml:space="preserve"> 24</w:t>
      </w:r>
      <w:r w:rsidR="001129AA" w:rsidRPr="00160406">
        <w:t>, OIB: 24977406612</w:t>
      </w:r>
      <w:r w:rsidR="001129AA">
        <w:t xml:space="preserve"> </w:t>
      </w:r>
      <w:r w:rsidRPr="005A50B3">
        <w:t>automatskom dodjelom</w:t>
      </w:r>
      <w:r w:rsidR="0067101F">
        <w:t>.</w:t>
      </w:r>
    </w:p>
    <w:p w:rsidRDefault="001129AA" w:rsidP="0067101F" w:rsidR="0067101F">
      <w:pPr>
        <w:pStyle w:val="Odlomakpopisa"/>
        <w:rPr>
          <w:bCs/>
        </w:rPr>
      </w:pPr>
      <w:r>
        <w:rPr>
          <w:bCs/>
        </w:rPr>
        <w:t xml:space="preserve"> </w:t>
      </w:r>
    </w:p>
    <w:p w:rsidRDefault="0040522B" w:rsidP="00BD4C90" w:rsidR="009A7A81">
      <w:pPr>
        <w:numPr>
          <w:ilvl w:val="0"/>
          <w:numId w:val="9"/>
        </w:numPr>
        <w:jc w:val="both"/>
      </w:pPr>
      <w:r w:rsidRPr="00614B1C">
        <w:t xml:space="preserve"> ZAKLJUČUJE SE </w:t>
      </w:r>
      <w:r w:rsidR="001129AA">
        <w:t xml:space="preserve">skraćeni </w:t>
      </w:r>
      <w:r w:rsidRPr="00614B1C">
        <w:t xml:space="preserve">stečajni postupak nad </w:t>
      </w:r>
      <w:r w:rsidR="00614B1C">
        <w:t>dužnikom</w:t>
      </w:r>
      <w:r w:rsidR="00614B1C" w:rsidRPr="00614B1C">
        <w:t xml:space="preserve"> </w:t>
      </w:r>
      <w:proofErr w:type="spellStart"/>
      <w:r w:rsidR="001129AA">
        <w:t>Harena</w:t>
      </w:r>
      <w:proofErr w:type="spellEnd"/>
      <w:r w:rsidR="001129AA">
        <w:t xml:space="preserve"> jednostavno društvo s ograničenom odgovornošću za proizvodnju, trgovinu i usluge, Osijek, Banjalučka 96, MBS: 030127077, OIB: 61204038545</w:t>
      </w:r>
      <w:r w:rsidR="00D41F24">
        <w:t>.</w:t>
      </w:r>
      <w:r w:rsidR="001129AA">
        <w:t xml:space="preserve"> 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01653E">
      <w:pPr>
        <w:jc w:val="both"/>
      </w:pPr>
      <w:r>
        <w:t xml:space="preserve">            Financijska agencija Regionalni centar Osijek, Podružnica Osijek podnijela je dana </w:t>
      </w:r>
      <w:r w:rsidR="001129AA">
        <w:t>15</w:t>
      </w:r>
      <w:r w:rsidR="009A7A81">
        <w:t xml:space="preserve">. </w:t>
      </w:r>
      <w:r w:rsidR="001129AA">
        <w:t>veljače</w:t>
      </w:r>
      <w:r w:rsidR="009A7A81">
        <w:t xml:space="preserve"> </w:t>
      </w:r>
      <w:r>
        <w:t>201</w:t>
      </w:r>
      <w:r w:rsidR="001129AA">
        <w:t>7</w:t>
      </w:r>
      <w:r>
        <w:t xml:space="preserve">. zahtjev ovom sudu za provedbu skraćenog </w:t>
      </w:r>
      <w:r w:rsidR="008319E5">
        <w:t xml:space="preserve">stečajnog postupka nad dužnikom </w:t>
      </w:r>
      <w:proofErr w:type="spellStart"/>
      <w:r w:rsidR="001129AA">
        <w:t>Harena</w:t>
      </w:r>
      <w:proofErr w:type="spellEnd"/>
      <w:r w:rsidR="001129AA">
        <w:t xml:space="preserve"> jednostavno društvo s ograničenom odgovornošću za proizvodnju, trgovinu i usluge, Osijek, Banjalučka 96, MBS: 030127077, OIB: 61204038545</w:t>
      </w:r>
      <w:r w:rsidR="00D41F24" w:rsidRPr="00D41F24">
        <w:t>.</w:t>
      </w:r>
      <w:r w:rsidR="005319EA">
        <w:t xml:space="preserve"> </w:t>
      </w:r>
    </w:p>
    <w:p w:rsidRDefault="00AC6834" w:rsidP="00855FDA" w:rsidR="00855FDA">
      <w:pPr>
        <w:jc w:val="both"/>
      </w:pPr>
      <w:r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1129AA">
        <w:t>17</w:t>
      </w:r>
      <w:r w:rsidR="008319E5">
        <w:t xml:space="preserve">. </w:t>
      </w:r>
      <w:r w:rsidR="001129AA">
        <w:t>veljače</w:t>
      </w:r>
      <w:r w:rsidR="00436FB9">
        <w:t xml:space="preserve"> </w:t>
      </w:r>
      <w:r>
        <w:t>201</w:t>
      </w:r>
      <w:r w:rsidR="00436FB9">
        <w:t>7</w:t>
      </w:r>
      <w:r>
        <w:t>. objavio oglas na mrežnoj stranici e-Oglasna ploča sudova pod posl. brojem St-</w:t>
      </w:r>
      <w:r w:rsidR="001129AA">
        <w:t>339</w:t>
      </w:r>
      <w:r>
        <w:t>/</w:t>
      </w:r>
      <w:r w:rsidR="001129AA">
        <w:t>17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1129AA">
        <w:t>19</w:t>
      </w:r>
      <w:r w:rsidR="00606F8E">
        <w:t>.</w:t>
      </w:r>
      <w:r w:rsidR="00D41F24">
        <w:t xml:space="preserve"> </w:t>
      </w:r>
      <w:r w:rsidR="001129AA">
        <w:t>travnja</w:t>
      </w:r>
      <w:r w:rsidR="00606F8E">
        <w:t xml:space="preserve"> 201</w:t>
      </w:r>
      <w:r w:rsidR="00436FB9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1129AA">
        <w:t xml:space="preserve">odmah i </w:t>
      </w:r>
      <w:r>
        <w:t>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1129AA">
        <w:t>15/6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366" w:rsidP="0001653E" w:rsidR="00F86366">
      <w:r>
        <w:separator/>
      </w:r>
    </w:p>
  </w:endnote>
  <w:endnote w:id="0" w:type="continuationSeparator">
    <w:p w:rsidRDefault="00F86366" w:rsidP="0001653E" w:rsidR="00F86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366" w:rsidP="0001653E" w:rsidR="00F86366">
      <w:r>
        <w:separator/>
      </w:r>
    </w:p>
  </w:footnote>
  <w:footnote w:id="0" w:type="continuationSeparator">
    <w:p w:rsidRDefault="00F86366" w:rsidP="0001653E" w:rsidR="00F86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53E" w:rsidP="0001653E" w:rsidR="0001653E" w:rsidRPr="0001653E">
    <w:pPr>
      <w:pStyle w:val="Zaglavlje"/>
    </w:pPr>
    <w:r>
      <w:tab/>
    </w:r>
    <w:r>
      <w:tab/>
      <w:t>9 St-</w:t>
    </w:r>
    <w:r w:rsidR="001129AA">
      <w:t>339</w:t>
    </w:r>
    <w:r>
      <w:t>/</w:t>
    </w:r>
    <w:r w:rsidR="001129AA">
      <w:t>17</w:t>
    </w:r>
    <w:r>
      <w:t>-</w:t>
    </w:r>
    <w:r w:rsidR="00436FB9">
      <w:t>4</w:t>
    </w:r>
    <w: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53E"/>
    <w:rsid w:val="000202F6"/>
    <w:rsid w:val="00041821"/>
    <w:rsid w:val="00052F59"/>
    <w:rsid w:val="0006012A"/>
    <w:rsid w:val="00062BAE"/>
    <w:rsid w:val="000873E5"/>
    <w:rsid w:val="0009111D"/>
    <w:rsid w:val="00095675"/>
    <w:rsid w:val="000C0CEA"/>
    <w:rsid w:val="000D49F9"/>
    <w:rsid w:val="000E5197"/>
    <w:rsid w:val="001129AA"/>
    <w:rsid w:val="00196E1F"/>
    <w:rsid w:val="001D5FE4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6FB9"/>
    <w:rsid w:val="00437C48"/>
    <w:rsid w:val="004C6929"/>
    <w:rsid w:val="004D59A8"/>
    <w:rsid w:val="00505CDD"/>
    <w:rsid w:val="005319EA"/>
    <w:rsid w:val="005C0C14"/>
    <w:rsid w:val="005C2121"/>
    <w:rsid w:val="005D0763"/>
    <w:rsid w:val="005E4671"/>
    <w:rsid w:val="00606F8E"/>
    <w:rsid w:val="00614B1C"/>
    <w:rsid w:val="00657E40"/>
    <w:rsid w:val="006633E0"/>
    <w:rsid w:val="0067101F"/>
    <w:rsid w:val="00686F9E"/>
    <w:rsid w:val="00690406"/>
    <w:rsid w:val="006C63A3"/>
    <w:rsid w:val="006E787E"/>
    <w:rsid w:val="00730677"/>
    <w:rsid w:val="00785BDD"/>
    <w:rsid w:val="008319E5"/>
    <w:rsid w:val="00837A31"/>
    <w:rsid w:val="00855FDA"/>
    <w:rsid w:val="008D7500"/>
    <w:rsid w:val="00917B69"/>
    <w:rsid w:val="009837E6"/>
    <w:rsid w:val="009A5B6B"/>
    <w:rsid w:val="009A7A81"/>
    <w:rsid w:val="009C1F04"/>
    <w:rsid w:val="009F5360"/>
    <w:rsid w:val="00A571AD"/>
    <w:rsid w:val="00A8072F"/>
    <w:rsid w:val="00A868A7"/>
    <w:rsid w:val="00AB0D78"/>
    <w:rsid w:val="00AC6834"/>
    <w:rsid w:val="00B00167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7392E"/>
    <w:rsid w:val="00C827B2"/>
    <w:rsid w:val="00CD32EA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7E97"/>
    <w:rsid w:val="00E6753F"/>
    <w:rsid w:val="00E97025"/>
    <w:rsid w:val="00EE3FB4"/>
    <w:rsid w:val="00F52C29"/>
    <w:rsid w:val="00F620B4"/>
    <w:rsid w:val="00F86366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1F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1F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F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F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1F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1F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F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F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Harena jednostavno društvo s ograničenom odgovornošću za proizvodnju, trgovinu  i usluge</izvorni_sadrzaj>
    <derivirana_varijabla naziv="DomainObject.Predmet.ProtustrankaFormated_1">  Harena jednostavno društvo s ograničenom odgovornošću za proizvodnju, trgovinu  i usluge</derivirana_varijabla>
  </DomainObject.Predmet.ProtustrankaFormated>
  <DomainObject.Predmet.ProtustrankaFormatedOIB>
    <izvorni_sadrzaj>  Harena jednostavno društvo s ograničenom odgovornošću za proizvodnju, trgovinu  i usluge, OIB 61204038545</izvorni_sadrzaj>
    <derivirana_varijabla naziv="DomainObject.Predmet.ProtustrankaFormatedOIB_1">  Harena jednostavno društvo s ograničenom odgovornošću za proizvodnju, trgovinu  i usluge, OIB 61204038545</derivirana_varijabla>
  </DomainObject.Predmet.ProtustrankaFormatedOIB>
  <DomainObject.Predmet.ProtustrankaFormatedWithAdress>
    <izvorni_sadrzaj> Harena jednostavno društvo s ograničenom odgovornošću za proizvodnju, trgovinu  i usluge, Banjalučka 96, 31000 Osijek</izvorni_sadrzaj>
    <derivirana_varijabla naziv="DomainObject.Predmet.ProtustrankaFormatedWithAdress_1"> Harena jednostavno društvo s ograničenom odgovornošću za proizvodnju, trgovinu  i usluge, Banjalučka 96, 31000 Osijek</derivirana_varijabla>
  </DomainObject.Predmet.ProtustrankaFormatedWithAdress>
  <DomainObject.Predmet.ProtustrankaFormatedWithAdressOIB>
    <izvorni_sadrzaj> Harena jednostavno društvo s ograničenom odgovornošću za proizvodnju, trgovinu  i usluge, OIB 61204038545, Banjalučka 96, 31000 Osijek</izvorni_sadrzaj>
    <derivirana_varijabla naziv="DomainObject.Predmet.ProtustrankaFormatedWithAdressOIB_1"> Harena jednostavno društvo s ograničenom odgovornošću za proizvodnju, trgovinu  i usluge, OIB 61204038545, Banjalučka 96, 31000 Osijek</derivirana_varijabla>
  </DomainObject.Predmet.ProtustrankaFormatedWithAdressOIB>
  <DomainObject.Predmet.ProtustrankaWithAdress>
    <izvorni_sadrzaj>Harena jednostavno društvo s ograničenom odgovornošću za proizvodnju, trgovinu  i usluge Banjalučka 96, 31000 Osijek</izvorni_sadrzaj>
    <derivirana_varijabla naziv="DomainObject.Predmet.ProtustrankaWithAdress_1">Harena jednostavno društvo s ograničenom odgovornošću za proizvodnju, trgovinu  i usluge Banjalučka 96, 31000 Osijek</derivirana_varijabla>
  </DomainObject.Predmet.ProtustrankaWithAdress>
  <DomainObject.Predmet.ProtustrankaWithAdressOIB>
    <izvorni_sadrzaj>Harena jednostavno društvo s ograničenom odgovornošću za proizvodnju, trgovinu  i usluge, OIB 61204038545, Banjalučka 96, 31000 Osijek</izvorni_sadrzaj>
    <derivirana_varijabla naziv="DomainObject.Predmet.ProtustrankaWithAdressOIB_1">Harena jednostavno društvo s ograničenom odgovornošću za proizvodnju, trgovinu  i usluge, OIB 61204038545, Banjalučka 96, 31000 Osijek</derivirana_varijabla>
  </DomainObject.Predmet.ProtustrankaWithAdressOIB>
  <DomainObject.Predmet.ProtustrankaNazivFormated>
    <izvorni_sadrzaj>Harena jednostavno društvo s ograničenom odgovornošću za proizvodnju, trgovinu  i usluge</izvorni_sadrzaj>
    <derivirana_varijabla naziv="DomainObject.Predmet.ProtustrankaNazivFormated_1">Harena jednostavno društvo s ograničenom odgovornošću za proizvodnju, trgovinu  i usluge</derivirana_varijabla>
  </DomainObject.Predmet.ProtustrankaNazivFormated>
  <DomainObject.Predmet.ProtustrankaNazivFormatedOIB>
    <izvorni_sadrzaj>Harena jednostavno društvo s ograničenom odgovornošću za proizvodnju, trgovinu  i usluge, OIB 61204038545</izvorni_sadrzaj>
    <derivirana_varijabla naziv="DomainObject.Predmet.ProtustrankaNazivFormatedOIB_1">Harena jednostavno društvo s ograničenom odgovornošću za proizvodnju, trgovinu  i usluge, OIB 61204038545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Harena jednostavno društvo s ograničenom odgovornošću za proizvodnju, trgovinu  i usluge</item>
    </izvorni_sadrzaj>
    <derivirana_varijabla naziv="DomainObject.Predmet.ProtuStrankaListFormated_1">
      <item>Harena jednostavno društvo s ograničenom odgovornošću za proizvodnju, trgovinu  i usluge</item>
    </derivirana_varijabla>
  </DomainObject.Predmet.ProtuStrankaListFormated>
  <DomainObject.Predmet.ProtuStrankaListFormatedOIB>
    <izvorni_sadrzaj>
      <item>Harena jednostavno društvo s ograničenom odgovornošću za proizvodnju, trgovinu  i usluge, OIB 61204038545</item>
    </izvorni_sadrzaj>
    <derivirana_varijabla naziv="DomainObject.Predmet.ProtuStrankaListFormatedOIB_1">
      <item>Harena jednostavno društvo s ograničenom odgovornošću za proizvodnju, trgovinu  i usluge, OIB 61204038545</item>
    </derivirana_varijabla>
  </DomainObject.Predmet.ProtuStrankaListFormatedOIB>
  <DomainObject.Predmet.ProtuStrankaListFormatedWithAdress>
    <izvorni_sadrzaj>
      <item>Harena jednostavno društvo s ograničenom odgovornošću za proizvodnju, trgovinu  i usluge, Banjalučka 96, 31000 Osijek</item>
    </izvorni_sadrzaj>
    <derivirana_varijabla naziv="DomainObject.Predmet.ProtuStrankaListFormatedWithAdress_1">
      <item>Harena jednostavno društvo s ograničenom odgovornošću za proizvodnju, trgovinu  i usluge, Banjalučka 96, 31000 Osijek</item>
    </derivirana_varijabla>
  </DomainObject.Predmet.ProtuStrankaListFormatedWithAdress>
  <DomainObject.Predmet.ProtuStrankaListFormatedWithAdressOIB>
    <izvorni_sadrzaj>
      <item>Harena jednostavno društvo s ograničenom odgovornošću za proizvodnju, trgovinu  i usluge, OIB 61204038545, Banjalučka 96, 31000 Osijek</item>
    </izvorni_sadrzaj>
    <derivirana_varijabla naziv="DomainObject.Predmet.ProtuStrankaListFormatedWithAdressOIB_1">
      <item>Harena jednostavno društvo s ograničenom odgovornošću za proizvodnju, trgovinu  i usluge, OIB 61204038545, Banjalučka 96, 31000 Osijek</item>
    </derivirana_varijabla>
  </DomainObject.Predmet.ProtuStrankaListFormatedWithAdressOIB>
  <DomainObject.Predmet.ProtuStrankaListNazivFormated>
    <izvorni_sadrzaj>
      <item>Harena jednostavno društvo s ograničenom odgovornošću za proizvodnju, trgovinu  i usluge</item>
    </izvorni_sadrzaj>
    <derivirana_varijabla naziv="DomainObject.Predmet.ProtuStrankaListNazivFormated_1">
      <item>Harena jednostavno društvo s ograničenom odgovornošću za proizvodnju, trgovinu  i usluge</item>
    </derivirana_varijabla>
  </DomainObject.Predmet.ProtuStrankaListNazivFormated>
  <DomainObject.Predmet.ProtuStrankaListNazivFormatedOIB>
    <izvorni_sadrzaj>
      <item>Harena jednostavno društvo s ograničenom odgovornošću za proizvodnju, trgovinu  i usluge, OIB 61204038545</item>
    </izvorni_sadrzaj>
    <derivirana_varijabla naziv="DomainObject.Predmet.ProtuStrankaListNazivFormatedOIB_1">
      <item>Harena jednostavno društvo s ograničenom odgovornošću za proizvodnju, trgovinu  i usluge, OIB 61204038545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Harena jednostavno društvo s ograničenom odgovornošću za proizvodnju, trgovinu  i usluge</izvorni_sadrzaj>
    <derivirana_varijabla naziv="DomainObject.Predmet.ProtustrankaIDrugi_1">Harena jednostavno društvo s ograničenom odgovornošću za proizvodnju, trgovinu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Harena jednostavno društvo s ograničenom odgovornošću za proizvodnju, trgovinu  i usluge, OIB 61204038545, Banjalučka 96, 31000 Osijek</izvorni_sadrzaj>
    <derivirana_varijabla naziv="DomainObject.Predmet.ProtustrankaIDrugiAdressOIB_1">Harena jednostavno društvo s ograničenom odgovornošću za proizvodnju, trgovinu  i usluge, OIB 61204038545, Banjalučka 96,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Harena jednostavno društvo s ograničenom odgovornošću za proizvodnju, trgovinu  i usluge</item>
    </izvorni_sadrzaj>
    <derivirana_varijabla naziv="DomainObject.Predmet.SudioniciListNaziv_1">
      <item>FINA RC OSIJEK</item>
      <item>Harena jednostavno društvo s ograničenom odgovornošću za proizvodnju, trgovinu  i usluge</item>
    </derivirana_varijabla>
  </DomainObject.Predmet.SudioniciListNaziv>
  <DomainObject.Predmet.SudioniciListAdressOIB>
    <izvorni_sadrzaj>
      <item>FINA RC OSIJEK, OIB 85821130368</item>
      <item>Harena jednostavno društvo s ograničenom odgovornošću za proizvodnju, trgovinu  i usluge, OIB 61204038545, Banjalučka 96,31000 Osijek</item>
    </izvorni_sadrzaj>
    <derivirana_varijabla naziv="DomainObject.Predmet.SudioniciListAdressOIB_1">
      <item>FINA RC OSIJEK, OIB 85821130368</item>
      <item>Harena jednostavno društvo s ograničenom odgovornošću za proizvodnju, trgovinu  i usluge, OIB 61204038545, Banjalučka 96,31000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61204038545</item>
    </izvorni_sadrzaj>
    <derivirana_varijabla naziv="DomainObject.Predmet.SudioniciListNazivOIB_1">
      <item>, OIB 85821130368</item>
      <item>, OIB 61204038545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2437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2017-04-19T05:57:00Z</dcterms:created>
  <dc:creator>korisnik</dc:creator>
  <cp:lastModifiedBy>Snježana Markotić Jurić</cp:lastModifiedBy>
  <cp:lastPrinted>2017-04-19T05:57:00Z</cp:lastPrinted>
  <dcterms:modified xmlns:xsi="http://www.w3.org/2001/XMLSchema-instance" xsi:type="dcterms:W3CDTF">2017-04-19T05:58:00Z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