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5797" w14:paraId="8035797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D93A6A">
        <w:t>81</w:t>
      </w:r>
      <w:r w:rsidR="006C7C54">
        <w:t>7</w:t>
      </w:r>
      <w:r w:rsidR="00D93A6A">
        <w:t>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93A6A">
        <w:t>81</w:t>
      </w:r>
      <w:r w:rsidR="006C7C54">
        <w:t>7</w:t>
      </w:r>
      <w:r w:rsidR="00D93A6A">
        <w:t>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C7C54" w:rsidRPr="00C41187">
        <w:t>VRINA d.o.o. za usluge i trgovinu</w:t>
      </w:r>
      <w:r w:rsidR="006C7C54">
        <w:t xml:space="preserve">, Zagreb (Grad Zagreb), </w:t>
      </w:r>
      <w:proofErr w:type="spellStart"/>
      <w:r w:rsidR="006C7C54">
        <w:t>Kvaternikov</w:t>
      </w:r>
      <w:proofErr w:type="spellEnd"/>
      <w:r w:rsidR="006C7C54">
        <w:t xml:space="preserve"> trg 3/3, OIB: </w:t>
      </w:r>
      <w:proofErr w:type="spellStart"/>
      <w:r w:rsidR="006C7C54" w:rsidRPr="00C41187">
        <w:t>70605023714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proofErr w:type="spellStart"/>
      <w:r w:rsidR="006C7C54">
        <w:t>307.959</w:t>
      </w:r>
      <w:proofErr w:type="spellEnd"/>
      <w:r w:rsidR="006C7C54">
        <w:t>,</w:t>
      </w:r>
      <w:proofErr w:type="spellStart"/>
      <w:r w:rsidR="006C7C54">
        <w:t>33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4243E6">
        <w:t>10</w:t>
      </w:r>
      <w:proofErr w:type="spellEnd"/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221A6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8175</izvorni_sadrzaj>
    <derivirana_varijabla naziv="DomainObject.Predmet.Broj_1">8175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St-8175/2015</izvorni_sadrzaj>
    <derivirana_varijabla naziv="DomainObject.Predmet.OznakaBroj_1">St-8175/2015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VRINA d.o.o. zastupanog po punomoćniku Ina Čavlina</izvorni_sadrzaj>
    <derivirana_varijabla naziv="DomainObject.Predmet.ProtustrankaFormated_1">  VRINA d.o.o. zastupanog po punomoćniku Ina Čavlina</derivirana_varijabla>
  </DomainObject.Predmet.ProtustrankaFormated>
  <DomainObject.Predmet.ProtustrankaFormatedOIB>
    <izvorni_sadrzaj>  VRINA d.o.o., OIB 70605023714 zastupanog po punomoćniku Ina Čavlina</izvorni_sadrzaj>
    <derivirana_varijabla naziv="DomainObject.Predmet.ProtustrankaFormatedOIB_1">  VRINA d.o.o., OIB 70605023714 zastupanog po punomoćniku Ina Čavlina</derivirana_varijabla>
  </DomainObject.Predmet.ProtustrankaFormatedOIB>
  <DomainObject.Predmet.ProtustrankaFormatedWithAdress>
    <izvorni_sadrzaj> VRINA d.o.o., Kvaternikov trg 3/3, 10000 Zagreb zastupanog po punomoćniku Ina Čavlina</izvorni_sadrzaj>
    <derivirana_varijabla naziv="DomainObject.Predmet.ProtustrankaFormatedWithAdress_1"> VRINA d.o.o., Kvaternikov trg 3/3, 10000 Zagreb zastupanog po punomoćniku Ina Čavlina</derivirana_varijabla>
  </DomainObject.Predmet.ProtustrankaFormatedWithAdress>
  <DomainObject.Predmet.ProtustrankaFormatedWithAdressOIB>
    <izvorni_sadrzaj> VRINA d.o.o., OIB 70605023714, Kvaternikov trg 3/3, 10000 Zagreb zastupanog po punomoćniku Ina Čavlina</izvorni_sadrzaj>
    <derivirana_varijabla naziv="DomainObject.Predmet.ProtustrankaFormatedWithAdressOIB_1"> VRINA d.o.o., OIB 70605023714, Kvaternikov trg 3/3, 10000 Zagreb zastupanog po punomoćniku Ina Čavlina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 zastupanog po punomoćniku Ina Čavlina</item>
    </izvorni_sadrzaj>
    <derivirana_varijabla naziv="DomainObject.Predmet.ProtuStrankaListFormated_1">
      <item>VRINA d.o.o. zastupanog po punomoćniku Ina Čavlina</item>
    </derivirana_varijabla>
  </DomainObject.Predmet.ProtuStrankaListFormated>
  <DomainObject.Predmet.ProtuStrankaListFormatedOIB>
    <izvorni_sadrzaj>
      <item>VRINA d.o.o., OIB 70605023714 zastupanog po punomoćniku Ina Čavlina</item>
    </izvorni_sadrzaj>
    <derivirana_varijabla naziv="DomainObject.Predmet.ProtuStrankaListFormatedOIB_1">
      <item>VRINA d.o.o., OIB 70605023714 zastupanog po punomoćniku Ina Čavlina</item>
    </derivirana_varijabla>
  </DomainObject.Predmet.ProtuStrankaListFormatedOIB>
  <DomainObject.Predmet.ProtuStrankaListFormatedWithAdress>
    <izvorni_sadrzaj>
      <item>VRINA d.o.o., Kvaternikov trg 3/3, 10000 Zagreb zastupanog po punomoćniku Ina Čavlina</item>
    </izvorni_sadrzaj>
    <derivirana_varijabla naziv="DomainObject.Predmet.ProtuStrankaListFormatedWithAdress_1">
      <item>VRINA d.o.o., Kvaternikov trg 3/3, 10000 Zagreb zastupanog po punomoćniku Ina Čavlina</item>
    </derivirana_varijabla>
  </DomainObject.Predmet.ProtuStrankaListFormatedWithAdress>
  <DomainObject.Predmet.ProtuStrankaListFormatedWithAdressOIB>
    <izvorni_sadrzaj>
      <item>VRINA d.o.o., OIB 70605023714, Kvaternikov trg 3/3, 10000 Zagreb zastupanog po punomoćniku Ina Čavlina</item>
    </izvorni_sadrzaj>
    <derivirana_varijabla naziv="DomainObject.Predmet.ProtuStrankaListFormatedWithAdressOIB_1">
      <item>VRINA d.o.o., OIB 70605023714, Kvaternikov trg 3/3, 10000 Zagreb zastupanog po punomoćniku Ina Čavlina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>
      <item>Ina Čavlina punomoćnik sudionika u postupku VRINA d.o.o.</item>
    </izvorni_sadrzaj>
    <derivirana_varijabla naziv="DomainObject.Predmet.OstaliListFormated_1">
      <item>Ina Čavlina punomoćnik sudionika u postupku VRINA d.o.o.</item>
    </derivirana_varijabla>
  </DomainObject.Predmet.OstaliListFormated>
  <DomainObject.Predmet.OstaliListFormatedOIB>
    <izvorni_sadrzaj>
      <item>Ina Čavlina, OIB 08490689784 punomoćnik sudionika u postupku VRINA d.o.o.</item>
    </izvorni_sadrzaj>
    <derivirana_varijabla naziv="DomainObject.Predmet.OstaliListFormatedOIB_1">
      <item>Ina Čavlina, OIB 08490689784 punomoćnik sudionika u postupku VRINA d.o.o.</item>
    </derivirana_varijabla>
  </DomainObject.Predmet.OstaliListFormatedOIB>
  <DomainObject.Predmet.OstaliListFormatedWithAdress>
    <izvorni_sadrzaj>
      <item>Ina Čavlina, Bogovićeva 9, 10000 Zagreb punomoćnik sudionika u postupku VRINA d.o.o.</item>
    </izvorni_sadrzaj>
    <derivirana_varijabla naziv="DomainObject.Predmet.OstaliListFormatedWithAdress_1">
      <item>Ina Čavlina, Bogovićeva 9, 10000 Zagreb punomoćnik sudionika u postupku VRINA d.o.o.</item>
    </derivirana_varijabla>
  </DomainObject.Predmet.OstaliListFormatedWithAdress>
  <DomainObject.Predmet.OstaliListFormatedWithAdressOIB>
    <izvorni_sadrzaj>
      <item>Ina Čavlina, OIB 08490689784, Bogovićeva 9, 10000 Zagreb punomoćnik sudionika u postupku VRINA d.o.o.</item>
    </izvorni_sadrzaj>
    <derivirana_varijabla naziv="DomainObject.Predmet.OstaliListFormatedWithAdressOIB_1">
      <item>Ina Čavlina, OIB 08490689784, Bogovićeva 9, 10000 Zagreb punomoćnik sudionika u postupku VRINA d.o.o.</item>
    </derivirana_varijabla>
  </DomainObject.Predmet.OstaliListFormatedWithAdressOIB>
  <DomainObject.Predmet.OstaliListNazivFormated>
    <izvorni_sadrzaj>
      <item>Ina Čavlina</item>
    </izvorni_sadrzaj>
    <derivirana_varijabla naziv="DomainObject.Predmet.OstaliListNazivFormated_1">
      <item>Ina Čavlina</item>
    </derivirana_varijabla>
  </DomainObject.Predmet.OstaliListNazivFormated>
  <DomainObject.Predmet.OstaliListNazivFormatedOIB>
    <izvorni_sadrzaj>
      <item>Ina Čavlina, OIB 08490689784</item>
    </izvorni_sadrzaj>
    <derivirana_varijabla naziv="DomainObject.Predmet.OstaliListNazivFormatedOIB_1">
      <item>Ina Čavlina, OIB 08490689784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VRINA d.o.o.</item>
      <item>Ina Čavlina</item>
    </izvorni_sadrzaj>
    <derivirana_varijabla naziv="DomainObject.Predmet.SudioniciListNaziv_1">
      <item>FINA Regionalni centar Zagreb</item>
      <item>VRINA d.o.o.</item>
      <item>Ina Čavlina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izvorni_sadrzaj>
    <derivirana_varijabla naziv="DomainObject.Predmet.SudioniciListAdressOIB_1"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70605023714</item>
      <item>, OIB 08490689784</item>
    </izvorni_sadrzaj>
    <derivirana_varijabla naziv="DomainObject.Predmet.SudioniciListNazivOIB_1">
      <item>, OIB 85821130368</item>
      <item>, OIB 70605023714</item>
      <item>, OIB 08490689784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1471</properties:Characters>
  <properties:Lines>42</properties:Lines>
  <properties:Paragraphs>18</properties:Paragraphs>
  <properties:TotalTime>1005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2016-03-10T07:24:00Z</cp:lastPrinted>
  <dcterms:modified xmlns:xsi="http://www.w3.org/2001/XMLSchema-instance" xsi:type="dcterms:W3CDTF">2016-03-10T07:26:00Z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