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c28a" w14:paraId="edac28a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7D2D5A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St-2291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D2D5A" w:rsidRPr="007D2D5A">
        <w:rPr>
          <w:rFonts w:hAnsi="Times New Roman" w:ascii="Times New Roman"/>
          <w:szCs w:val="24"/>
        </w:rPr>
        <w:t>GASTRO SLAVONA d.o.o., Zagreb, Savska 41, OIB: 26412135692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7D2D5A">
        <w:rPr>
          <w:rFonts w:hAnsi="Times New Roman" w:ascii="Times New Roman"/>
          <w:szCs w:val="24"/>
          <w:lang w:val="hr-HR"/>
        </w:rPr>
        <w:t>21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7D2D5A" w:rsidRPr="007D2D5A">
        <w:rPr>
          <w:rFonts w:hAnsi="Times New Roman" w:ascii="Times New Roman"/>
          <w:szCs w:val="24"/>
        </w:rPr>
        <w:t>GASTRO SLAVONA d.o.o., Zagreb, Savska 41, OIB: 26412135692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7D2D5A">
        <w:rPr>
          <w:rFonts w:hAnsi="Times New Roman" w:ascii="Times New Roman"/>
          <w:szCs w:val="24"/>
        </w:rPr>
        <w:t>21. siječnja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7D2D5A">
        <w:rPr>
          <w:rFonts w:hAnsi="Times New Roman" w:ascii="Times New Roman"/>
          <w:szCs w:val="24"/>
        </w:rPr>
        <w:t xml:space="preserve"> Zdenko Krstić, Osijek, Županijska 2, OIB: 13827089798</w:t>
      </w:r>
      <w:r w:rsidR="00813326" w:rsidRPr="00DA2AB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7D2D5A" w:rsidRPr="007D2D5A">
        <w:rPr>
          <w:rFonts w:hAnsi="Times New Roman" w:ascii="Times New Roman"/>
          <w:szCs w:val="24"/>
        </w:rPr>
        <w:t>GASTRO SLAVONA d.o.o., Zagreb, Savska 41, OIB: 26412135692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7D2D5A">
        <w:rPr>
          <w:rFonts w:hAnsi="Times New Roman" w:ascii="Times New Roman"/>
          <w:lang w:val="hr-HR"/>
        </w:rPr>
        <w:t>dana 21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63B4F" w:rsidRPr="00B63B4F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7D2D5A">
          <w:rPr>
            <w:rFonts w:hAnsi="Times New Roman" w:ascii="Times New Roman"/>
          </w:rPr>
          <w:t xml:space="preserve">                     75. St-2291</w:t>
        </w:r>
        <w:r>
          <w:rPr>
            <w:rFonts w:hAnsi="Times New Roman" w:ascii="Times New Roman"/>
          </w:rPr>
          <w:t>/15-</w:t>
        </w:r>
        <w:r w:rsidR="007D2D5A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64739"/>
    <w:rsid w:val="007A29F9"/>
    <w:rsid w:val="007D2D5A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63B4F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3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B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3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B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2291</izvorni_sadrzaj>
    <derivirana_varijabla naziv="DomainObject.Predmet.Broj_1">2291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St-2291/2015</izvorni_sadrzaj>
    <derivirana_varijabla naziv="DomainObject.Predmet.OznakaBroj_1">St-2291/2015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SLAVONA d.o.o. zastupanog po punomoćniku Helmuth Hugo Wolf</izvorni_sadrzaj>
    <derivirana_varijabla naziv="DomainObject.Predmet.ProtustrankaFormated_1">  GASTRO SLAVONA d.o.o. zastupanog po punomoćniku Helmuth Hugo Wolf</derivirana_varijabla>
  </DomainObject.Predmet.ProtustrankaFormated>
  <DomainObject.Predmet.ProtustrankaFormatedOIB>
    <izvorni_sadrzaj>  GASTRO SLAVONA d.o.o., OIB 26412135692 zastupanog po punomoćniku Helmuth Hugo Wolf</izvorni_sadrzaj>
    <derivirana_varijabla naziv="DomainObject.Predmet.ProtustrankaFormatedOIB_1">  GASTRO SLAVONA d.o.o., OIB 26412135692 zastupanog po punomoćniku Helmuth Hugo Wolf</derivirana_varijabla>
  </DomainObject.Predmet.ProtustrankaFormatedOIB>
  <DomainObject.Predmet.ProtustrankaFormatedWithAdress>
    <izvorni_sadrzaj> GASTRO SLAVONA d.o.o., Savska 41, 10000 Zagreb zastupanog po punomoćniku Helmuth Hugo Wolf</izvorni_sadrzaj>
    <derivirana_varijabla naziv="DomainObject.Predmet.ProtustrankaFormatedWithAdress_1"> GASTRO SLAVONA d.o.o., Savska 41, 10000 Zagreb zastupanog po punomoćniku Helmuth Hugo Wolf</derivirana_varijabla>
  </DomainObject.Predmet.ProtustrankaFormatedWithAdress>
  <DomainObject.Predmet.ProtustrankaFormatedWithAdressOIB>
    <izvorni_sadrzaj> GASTRO SLAVONA d.o.o., OIB 26412135692, Savska 41, 10000 Zagreb zastupanog po punomoćniku Helmuth Hugo Wolf</izvorni_sadrzaj>
    <derivirana_varijabla naziv="DomainObject.Predmet.ProtustrankaFormatedWithAdressOIB_1"> GASTRO SLAVONA d.o.o., OIB 26412135692, Savska 41, 10000 Zagreb zastupanog po punomoćniku Helmuth Hugo Wolf</derivirana_varijabla>
  </DomainObject.Predmet.ProtustrankaFormatedWithAdressOIB>
  <DomainObject.Predmet.ProtustrankaWithAdress>
    <izvorni_sadrzaj>GASTRO SLAVONA d.o.o. Savska 41, 10000 Zagreb</izvorni_sadrzaj>
    <derivirana_varijabla naziv="DomainObject.Predmet.ProtustrankaWithAdress_1">GASTRO SLAVONA d.o.o. Savska 41, 10000 Zagreb</derivirana_varijabla>
  </DomainObject.Predmet.ProtustrankaWithAdress>
  <DomainObject.Predmet.ProtustrankaWithAdressOIB>
    <izvorni_sadrzaj>GASTRO SLAVONA d.o.o., OIB 26412135692, Savska 41, 10000 Zagreb</izvorni_sadrzaj>
    <derivirana_varijabla naziv="DomainObject.Predmet.ProtustrankaWithAdressOIB_1">GASTRO SLAVONA d.o.o., OIB 26412135692, Savska 41, 10000 Zagreb</derivirana_varijabla>
  </DomainObject.Predmet.ProtustrankaWithAdressOIB>
  <DomainObject.Predmet.ProtustrankaNazivFormated>
    <izvorni_sadrzaj>GASTRO SLAVONA d.o.o.</izvorni_sadrzaj>
    <derivirana_varijabla naziv="DomainObject.Predmet.ProtustrankaNazivFormated_1">GASTRO SLAVONA d.o.o.</derivirana_varijabla>
  </DomainObject.Predmet.ProtustrankaNazivFormated>
  <DomainObject.Predmet.ProtustrankaNazivFormatedOIB>
    <izvorni_sadrzaj>GASTRO SLAVONA d.o.o., OIB 26412135692</izvorni_sadrzaj>
    <derivirana_varijabla naziv="DomainObject.Predmet.ProtustrankaNazivFormatedOIB_1">GASTRO SLAVONA d.o.o., OIB 26412135692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SLAVONA d.o.o. zastupanog po punomoćniku Helmuth Hugo Wolf</item>
    </izvorni_sadrzaj>
    <derivirana_varijabla naziv="DomainObject.Predmet.ProtuStrankaListFormated_1">
      <item>GASTRO SLAVONA d.o.o. zastupanog po punomoćniku Helmuth Hugo Wolf</item>
    </derivirana_varijabla>
  </DomainObject.Predmet.ProtuStrankaListFormated>
  <DomainObject.Predmet.ProtuStrankaListFormatedOIB>
    <izvorni_sadrzaj>
      <item>GASTRO SLAVONA d.o.o., OIB 26412135692 zastupanog po punomoćniku Helmuth Hugo Wolf</item>
    </izvorni_sadrzaj>
    <derivirana_varijabla naziv="DomainObject.Predmet.ProtuStrankaListFormatedOIB_1">
      <item>GASTRO SLAVONA d.o.o., OIB 26412135692 zastupanog po punomoćniku Helmuth Hugo Wolf</item>
    </derivirana_varijabla>
  </DomainObject.Predmet.ProtuStrankaListFormatedOIB>
  <DomainObject.Predmet.ProtuStrankaListFormatedWithAdress>
    <izvorni_sadrzaj>
      <item>GASTRO SLAVONA d.o.o., Savska 41, 10000 Zagreb zastupanog po punomoćniku Helmuth Hugo Wolf</item>
    </izvorni_sadrzaj>
    <derivirana_varijabla naziv="DomainObject.Predmet.ProtuStrankaListFormatedWithAdress_1">
      <item>GASTRO SLAVONA d.o.o., Savska 41, 10000 Zagreb zastupanog po punomoćniku Helmuth Hugo Wolf</item>
    </derivirana_varijabla>
  </DomainObject.Predmet.ProtuStrankaListFormatedWithAdress>
  <DomainObject.Predmet.ProtuStrankaListFormatedWithAdressOIB>
    <izvorni_sadrzaj>
      <item>GASTRO SLAVONA d.o.o., OIB 26412135692, Savska 41, 10000 Zagreb zastupanog po punomoćniku Helmuth Hugo Wolf</item>
    </izvorni_sadrzaj>
    <derivirana_varijabla naziv="DomainObject.Predmet.ProtuStrankaListFormatedWithAdressOIB_1">
      <item>GASTRO SLAVONA d.o.o., OIB 26412135692, Savska 41, 10000 Zagreb zastupanog po punomoćniku Helmuth Hugo Wolf</item>
    </derivirana_varijabla>
  </DomainObject.Predmet.ProtuStrankaListFormatedWithAdressOIB>
  <DomainObject.Predmet.ProtuStrankaListNazivFormated>
    <izvorni_sadrzaj>
      <item>GASTRO SLAVONA d.o.o.</item>
    </izvorni_sadrzaj>
    <derivirana_varijabla naziv="DomainObject.Predmet.ProtuStrankaListNazivFormated_1">
      <item>GASTRO SLAVONA d.o.o.</item>
    </derivirana_varijabla>
  </DomainObject.Predmet.ProtuStrankaListNazivFormated>
  <DomainObject.Predmet.ProtuStrankaListNazivFormatedOIB>
    <izvorni_sadrzaj>
      <item>GASTRO SLAVONA d.o.o., OIB 26412135692</item>
    </izvorni_sadrzaj>
    <derivirana_varijabla naziv="DomainObject.Predmet.ProtuStrankaListNazivFormatedOIB_1">
      <item>GASTRO SLAVONA d.o.o., OIB 26412135692</item>
    </derivirana_varijabla>
  </DomainObject.Predmet.ProtuStrankaListNazivFormatedOIB>
  <DomainObject.Predmet.OstaliListFormated>
    <izvorni_sadrzaj>
      <item>Helmuth Hugo Wolf punomoćnik sudionika u postupku GASTRO SLAVONA d.o.o.</item>
    </izvorni_sadrzaj>
    <derivirana_varijabla naziv="DomainObject.Predmet.OstaliListFormated_1">
      <item>Helmuth Hugo Wolf punomoćnik sudionika u postupku GASTRO SLAVONA d.o.o.</item>
    </derivirana_varijabla>
  </DomainObject.Predmet.OstaliListFormated>
  <DomainObject.Predmet.OstaliListFormatedOIB>
    <izvorni_sadrzaj>
      <item>Helmuth Hugo Wolf, OIB 39792760397 punomoćnik sudionika u postupku GASTRO SLAVONA d.o.o.</item>
    </izvorni_sadrzaj>
    <derivirana_varijabla naziv="DomainObject.Predmet.OstaliListFormatedOIB_1">
      <item>Helmuth Hugo Wolf, OIB 39792760397 punomoćnik sudionika u postupku GASTRO SLAVONA d.o.o.</item>
    </derivirana_varijabla>
  </DomainObject.Predmet.OstaliListFormatedOIB>
  <DomainObject.Predmet.OstaliListFormatedWithAdress>
    <izvorni_sadrzaj>
      <item>Helmuth Hugo Wolf, Ahrstrasse 12, 66113 Saarbrücken punomoćnik sudionika u postupku GASTRO SLAVONA d.o.o.</item>
    </izvorni_sadrzaj>
    <derivirana_varijabla naziv="DomainObject.Predmet.OstaliListFormatedWithAdress_1">
      <item>Helmuth Hugo Wolf, Ahrstrasse 12, 66113 Saarbrücken punomoćnik sudionika u postupku GASTRO SLAVONA d.o.o.</item>
    </derivirana_varijabla>
  </DomainObject.Predmet.OstaliListFormatedWithAdress>
  <DomainObject.Predmet.OstaliListFormatedWithAdressOIB>
    <izvorni_sadrzaj>
      <item>Helmuth Hugo Wolf, OIB 39792760397, Ahrstrasse 12, 66113 Saarbrücken punomoćnik sudionika u postupku GASTRO SLAVONA d.o.o.</item>
    </izvorni_sadrzaj>
    <derivirana_varijabla naziv="DomainObject.Predmet.OstaliListFormatedWithAdressOIB_1">
      <item>Helmuth Hugo Wolf, OIB 39792760397, Ahrstrasse 12, 66113 Saarbrücken punomoćnik sudionika u postupku GASTRO SLAVONA d.o.o.</item>
    </derivirana_varijabla>
  </DomainObject.Predmet.OstaliListFormatedWithAdressOIB>
  <DomainObject.Predmet.OstaliListNazivFormated>
    <izvorni_sadrzaj>
      <item>Helmuth Hugo Wolf</item>
    </izvorni_sadrzaj>
    <derivirana_varijabla naziv="DomainObject.Predmet.OstaliListNazivFormated_1">
      <item>Helmuth Hugo Wolf</item>
    </derivirana_varijabla>
  </DomainObject.Predmet.OstaliListNazivFormated>
  <DomainObject.Predmet.OstaliListNazivFormatedOIB>
    <izvorni_sadrzaj>
      <item>Helmuth Hugo Wolf, OIB 39792760397</item>
    </izvorni_sadrzaj>
    <derivirana_varijabla naziv="DomainObject.Predmet.OstaliListNazivFormatedOIB_1">
      <item>Helmuth Hugo Wolf, OIB 39792760397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SLAVONA d.o.o.</izvorni_sadrzaj>
    <derivirana_varijabla naziv="DomainObject.Predmet.ProtustrankaIDrugi_1">GASTRO SLAVONA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SLAVONA d.o.o., OIB 26412135692, Savska 41, 10000 Zagreb</izvorni_sadrzaj>
    <derivirana_varijabla naziv="DomainObject.Predmet.ProtustrankaIDrugiAdressOIB_1">GASTRO SLAVONA d.o.o., OIB 26412135692,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SLAVONA d.o.o.</item>
      <item>FINA Regionalni centar Zagreb</item>
      <item>Helmuth Hugo Wolf</item>
    </izvorni_sadrzaj>
    <derivirana_varijabla naziv="DomainObject.Predmet.SudioniciListNaziv_1">
      <item>GASTRO SLAVONA d.o.o.</item>
      <item>FINA Regionalni centar Zagreb</item>
      <item>Helmuth Hugo Wolf</item>
    </derivirana_varijabla>
  </DomainObject.Predmet.SudioniciListNaziv>
  <DomainObject.Predmet.SudioniciListAdressOIB>
    <izvorni_sadrzaj>
      <item>GASTRO SLAVONA d.o.o., OIB 26412135692, Savska 41,10000 Zagreb</item>
      <item>FINA Regionalni centar Zagreb, OIB 85821130368, Trg svibanjskih žrtava 1995. 1,10000 Zagreb</item>
      <item>Helmuth Hugo Wolf, OIB 39792760397, Ahrstrasse 12,66113 Saarbrücken</item>
    </izvorni_sadrzaj>
    <derivirana_varijabla naziv="DomainObject.Predmet.SudioniciListAdressOIB_1">
      <item>GASTRO SLAVONA d.o.o., OIB 26412135692, Savska 41,10000 Zagreb</item>
      <item>FINA Regionalni centar Zagreb, OIB 85821130368, Trg svibanjskih žrtava 1995. 1,10000 Zagreb</item>
      <item>Helmuth Hugo Wolf, OIB 39792760397, Ahrstrasse 12,66113 Saarbrücken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26412135692</item>
      <item>, OIB 85821130368</item>
      <item>, OIB 39792760397</item>
    </izvorni_sadrzaj>
    <derivirana_varijabla naziv="DomainObject.Predmet.SudioniciListNazivOIB_1">
      <item>, OIB 26412135692</item>
      <item>, OIB 85821130368</item>
      <item>, OIB 39792760397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024BE-94D6-416B-A43F-FACBAB307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2223</properties:Characters>
  <properties:Lines>73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2016-01-21T09:26:00Z</dcterms:created>
  <dc:creator>Sudsko vijeæe</dc:creator>
  <cp:lastModifiedBy>Anita Ban</cp:lastModifiedBy>
  <cp:lastPrinted>2015-12-30T07:51:00Z</cp:lastPrinted>
  <dcterms:modified xmlns:xsi="http://www.w3.org/2001/XMLSchema-instance" xsi:type="dcterms:W3CDTF">2016-01-21T09:30:00Z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