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dd8e" w14:paraId="a94dd8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5115C">
        <w:rPr>
          <w:b/>
          <w:lang w:val="hr-HR"/>
        </w:rPr>
        <w:t>58</w:t>
      </w:r>
      <w:r w:rsidR="000F07CD">
        <w:rPr>
          <w:b/>
          <w:lang w:val="hr-HR"/>
        </w:rPr>
        <w:t>7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121C2">
        <w:rPr>
          <w:lang w:val="hr-HR"/>
        </w:rPr>
        <w:t>REVIZ–</w:t>
      </w:r>
      <w:r w:rsidR="000F07CD">
        <w:rPr>
          <w:lang w:val="hr-HR"/>
        </w:rPr>
        <w:t>BIRO d.o.o. Split, Vinkovačka Ulica 25</w:t>
      </w:r>
      <w:r w:rsidR="00555BE4">
        <w:rPr>
          <w:lang w:val="hr-HR"/>
        </w:rPr>
        <w:t xml:space="preserve">, OIB: </w:t>
      </w:r>
      <w:r w:rsidR="000F07CD">
        <w:rPr>
          <w:lang w:val="hr-HR"/>
        </w:rPr>
        <w:t>37354468964</w:t>
      </w:r>
      <w:r w:rsidR="00555BE4">
        <w:rPr>
          <w:lang w:val="hr-HR"/>
        </w:rPr>
        <w:t xml:space="preserve">, MBS: </w:t>
      </w:r>
      <w:r w:rsidR="000F07CD">
        <w:rPr>
          <w:lang w:val="hr-HR"/>
        </w:rPr>
        <w:t>060040774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A43E6D">
        <w:rPr>
          <w:lang w:val="hr-HR"/>
        </w:rPr>
        <w:t>26. lipnja</w:t>
      </w:r>
      <w:r w:rsidR="00187A57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121C2">
        <w:rPr>
          <w:lang w:val="hr-HR"/>
        </w:rPr>
        <w:t>REVIZ–BIRO d.o.o. Split</w:t>
      </w:r>
      <w:r w:rsidR="000F07CD">
        <w:rPr>
          <w:lang w:val="hr-HR"/>
        </w:rPr>
        <w:t>, Vinkovačka Ulica 25, OIB: 37354468964</w:t>
      </w:r>
      <w:r w:rsidR="00B70173">
        <w:rPr>
          <w:lang w:val="hr-HR"/>
        </w:rPr>
        <w:t xml:space="preserve">, na dan </w:t>
      </w:r>
      <w:r w:rsidR="00E5115C">
        <w:rPr>
          <w:lang w:val="hr-HR"/>
        </w:rPr>
        <w:t>12</w:t>
      </w:r>
      <w:r w:rsidR="00187A57">
        <w:rPr>
          <w:lang w:val="hr-HR"/>
        </w:rPr>
        <w:t>. svibnja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F07CD">
        <w:rPr>
          <w:lang w:val="hr-HR"/>
        </w:rPr>
        <w:t>5.650,00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A43E6D">
        <w:rPr>
          <w:lang w:val="hr-HR"/>
        </w:rPr>
        <w:t>26. lipnja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07CD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87A57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35CDE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00B1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121C2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3E6D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5115C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C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5C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5C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5C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REVIZ-BIRO,društvo s ograničenom odgovornošću, za računovodstvo, reviziju i porezno savjetovanje</izvorni_sadrzaj>
    <derivirana_varijabla naziv="DomainObject.Predmet.ProtustrankaFormated_1">  REVIZ-BIRO,društvo s ograničenom odgovornošću, za računovodstvo, reviziju i porezno savjetovanje</derivirana_varijabla>
  </DomainObject.Predmet.ProtustrankaFormated>
  <DomainObject.Predmet.ProtustrankaFormatedOIB>
    <izvorni_sadrzaj>  REVIZ-BIRO,društvo s ograničenom odgovornošću, za računovodstvo, reviziju i porezno savjetovanje, OIB 37354468964</izvorni_sadrzaj>
    <derivirana_varijabla naziv="DomainObject.Predmet.ProtustrankaFormatedOIB_1">  REVIZ-BIRO,društvo s ograničenom odgovornošću, za računovodstvo, reviziju i porezno savjetovanje, OIB 37354468964</derivirana_varijabla>
  </DomainObject.Predmet.ProtustrankaFormatedOIB>
  <DomainObject.Predmet.ProtustrankaFormatedWithAdress>
    <izvorni_sadrzaj> REVIZ-BIRO,društvo s ograničenom odgovornošću, za računovodstvo, reviziju i porezno savjetovanje, Vinkovačka ulica 25, 21000 Split</izvorni_sadrzaj>
    <derivirana_varijabla naziv="DomainObject.Predmet.ProtustrankaFormatedWithAdress_1"> REVIZ-BIRO,društvo s ograničenom odgovornošću, za računovodstvo, reviziju i porezno savjetovanje, Vinkovačka ulica 25, 21000 Split</derivirana_varijabla>
  </DomainObject.Predmet.ProtustrankaFormatedWithAdress>
  <DomainObject.Predmet.ProtustrankaFormatedWithAdressOIB>
    <izvorni_sadrzaj> REVIZ-BIRO,društvo s ograničenom odgovornošću, za računovodstvo, reviziju i porezno savjetovanje, OIB 37354468964, Vinkovačka ulica 25, 21000 Split</izvorni_sadrzaj>
    <derivirana_varijabla naziv="DomainObject.Predmet.ProtustrankaFormatedWithAdressOIB_1"> REVIZ-BIRO,društvo s ograničenom odgovornošću, za računovodstvo, reviziju i porezno savjetovanje, OIB 37354468964, Vinkovačka ulica 25, 21000 Split</derivirana_varijabla>
  </DomainObject.Predmet.ProtustrankaFormatedWithAdressOIB>
  <DomainObject.Predmet.ProtustrankaWithAdress>
    <izvorni_sadrzaj>REVIZ-BIRO,društvo s ograničenom odgovornošću, za računovodstvo, reviziju i porezno savjetovanje Vinkovačka ulica 25, 21000 Split</izvorni_sadrzaj>
    <derivirana_varijabla naziv="DomainObject.Predmet.ProtustrankaWithAdress_1">REVIZ-BIRO,društvo s ograničenom odgovornošću, za računovodstvo, reviziju i porezno savjetovanje Vinkovačka ulica 25, 21000 Split</derivirana_varijabla>
  </DomainObject.Predmet.ProtustrankaWithAdress>
  <DomainObject.Predmet.ProtustrankaWithAdressOIB>
    <izvorni_sadrzaj>REVIZ-BIRO,društvo s ograničenom odgovornošću, za računovodstvo, reviziju i porezno savjetovanje, OIB 37354468964, Vinkovačka ulica 25, 21000 Split</izvorni_sadrzaj>
    <derivirana_varijabla naziv="DomainObject.Predmet.ProtustrankaWithAdressOIB_1">REVIZ-BIRO,društvo s ograničenom odgovornošću, za računovodstvo, reviziju i porezno savjetovanje, OIB 37354468964, Vinkovačka ulica 25, 21000 Split</derivirana_varijabla>
  </DomainObject.Predmet.ProtustrankaWithAdressOIB>
  <DomainObject.Predmet.ProtustrankaNazivFormated>
    <izvorni_sadrzaj>REVIZ-BIRO,društvo s ograničenom odgovornošću, za računovodstvo, reviziju i porezno savjetovanje</izvorni_sadrzaj>
    <derivirana_varijabla naziv="DomainObject.Predmet.ProtustrankaNazivFormated_1">REVIZ-BIRO,društvo s ograničenom odgovornošću, za računovodstvo, reviziju i porezno savjetovanje</derivirana_varijabla>
  </DomainObject.Predmet.ProtustrankaNazivFormated>
  <DomainObject.Predmet.ProtustrankaNazivFormatedOIB>
    <izvorni_sadrzaj>REVIZ-BIRO,društvo s ograničenom odgovornošću, za računovodstvo, reviziju i porezno savjetovanje, OIB 37354468964</izvorni_sadrzaj>
    <derivirana_varijabla naziv="DomainObject.Predmet.ProtustrankaNazivFormatedOIB_1">REVIZ-BIRO,društvo s ograničenom odgovornošću, za računovodstvo, reviziju i porezno savjetovanje, OIB 37354468964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5650.00</izvorni_sadrzaj>
    <derivirana_varijabla naziv="DomainObject.Predmet.TrenutnaVrijednost_1">5650.00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REVIZ-BIRO,društvo s ograničenom odgovornošću, za računovodstvo, reviziju i porezno savjetovanje</item>
    </izvorni_sadrzaj>
    <derivirana_varijabla naziv="DomainObject.Predmet.ProtuStrankaListFormated_1">
      <item>REVIZ-BIRO,društvo s ograničenom odgovornošću, za računovodstvo, reviziju i porezno savjetovanje</item>
    </derivirana_varijabla>
  </DomainObject.Predmet.ProtuStrankaListFormated>
  <DomainObject.Predmet.ProtuStrankaListFormatedOIB>
    <izvorni_sadrzaj>
      <item>REVIZ-BIRO,društvo s ograničenom odgovornošću, za računovodstvo, reviziju i porezno savjetovanje, OIB 37354468964</item>
    </izvorni_sadrzaj>
    <derivirana_varijabla naziv="DomainObject.Predmet.ProtuStrankaListFormatedOIB_1">
      <item>REVIZ-BIRO,društvo s ograničenom odgovornošću, za računovodstvo, reviziju i porezno savjetovanje, OIB 37354468964</item>
    </derivirana_varijabla>
  </DomainObject.Predmet.ProtuStrankaListFormatedOIB>
  <DomainObject.Predmet.ProtuStrankaListFormatedWithAdress>
    <izvorni_sadrzaj>
      <item>REVIZ-BIRO,društvo s ograničenom odgovornošću, za računovodstvo, reviziju i porezno savjetovanje, Vinkovačka ulica 25, 21000 Split</item>
    </izvorni_sadrzaj>
    <derivirana_varijabla naziv="DomainObject.Predmet.ProtuStrankaListFormatedWithAdress_1">
      <item>REVIZ-BIRO,društvo s ograničenom odgovornošću, za računovodstvo, reviziju i porezno savjetovanje, Vinkovačka ulica 25, 21000 Split</item>
    </derivirana_varijabla>
  </DomainObject.Predmet.ProtuStrankaListFormatedWithAdress>
  <DomainObject.Predmet.ProtuStrankaListFormatedWithAdressOIB>
    <izvorni_sadrzaj>
      <item>REVIZ-BIRO,društvo s ograničenom odgovornošću, za računovodstvo, reviziju i porezno savjetovanje, OIB 37354468964, Vinkovačka ulica 25, 21000 Split</item>
    </izvorni_sadrzaj>
    <derivirana_varijabla naziv="DomainObject.Predmet.ProtuStrankaListFormatedWithAdressOIB_1">
      <item>REVIZ-BIRO,društvo s ograničenom odgovornošću, za računovodstvo, reviziju i porezno savjetovanje, OIB 37354468964, Vinkovačka ulica 25, 21000 Split</item>
    </derivirana_varijabla>
  </DomainObject.Predmet.ProtuStrankaListFormatedWithAdressOIB>
  <DomainObject.Predmet.ProtuStrankaListNazivFormated>
    <izvorni_sadrzaj>
      <item>REVIZ-BIRO,društvo s ograničenom odgovornošću, za računovodstvo, reviziju i porezno savjetovanje</item>
    </izvorni_sadrzaj>
    <derivirana_varijabla naziv="DomainObject.Predmet.ProtuStrankaListNazivFormated_1">
      <item>REVIZ-BIRO,društvo s ograničenom odgovornošću, za računovodstvo, reviziju i porezno savjetovanje</item>
    </derivirana_varijabla>
  </DomainObject.Predmet.ProtuStrankaListNazivFormated>
  <DomainObject.Predmet.ProtuStrankaListNazivFormatedOIB>
    <izvorni_sadrzaj>
      <item>REVIZ-BIRO,društvo s ograničenom odgovornošću, za računovodstvo, reviziju i porezno savjetovanje, OIB 37354468964</item>
    </izvorni_sadrzaj>
    <derivirana_varijabla naziv="DomainObject.Predmet.ProtuStrankaListNazivFormatedOIB_1">
      <item>REVIZ-BIRO,društvo s ograničenom odgovornošću, za računovodstvo, reviziju i porezno savjetovanje, OIB 37354468964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REVIZ-BIRO,društvo s ograničenom odgovornošću, za računovodstvo, reviziju i porezno savjetovanje</izvorni_sadrzaj>
    <derivirana_varijabla naziv="DomainObject.Predmet.ProtustrankaIDrugi_1">REVIZ-BIRO,društvo s ograničenom odgovornošću, za računovodstvo, reviziju i porezno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REVIZ-BIRO,društvo s ograničenom odgovornošću, za računovodstvo, reviziju i porezno savjetovanje, OIB 37354468964, Vinkovačka ulica 25, 21000 Split</izvorni_sadrzaj>
    <derivirana_varijabla naziv="DomainObject.Predmet.ProtustrankaIDrugiAdressOIB_1">REVIZ-BIRO,društvo s ograničenom odgovornošću, za računovodstvo, reviziju i porezno savjetovanje, OIB 37354468964, Vinkovačka ulica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REVIZ-BIRO,društvo s ograničenom odgovornošću, za računovodstvo, reviziju i porezno savjetovanje</item>
      <item>FINANCIJSKA AGENCIJA, RC SPLIT</item>
    </izvorni_sadrzaj>
    <derivirana_varijabla naziv="DomainObject.Predmet.SudioniciListNaziv_1">
      <item>REVIZ-BIRO,društvo s ograničenom odgovornošću, za računovodstvo, reviziju i porezno savjetovanje</item>
      <item>FINANCIJSKA AGENCIJA, RC SPLIT</item>
    </derivirana_varijabla>
  </DomainObject.Predmet.SudioniciListNaziv>
  <DomainObject.Predmet.SudioniciListAdressOIB>
    <izvorni_sadrzaj>
      <item>REVIZ-BIRO,društvo s ograničenom odgovornošću, za računovodstvo, reviziju i porezno savjetovanje, OIB 37354468964, Vinkovačka ulica 25,21000 Split</item>
      <item>FINANCIJSKA AGENCIJA, RC SPLIT, OIB 85821130368, Mažuranićevo šetalište 24 b,21000 Split</item>
    </izvorni_sadrzaj>
    <derivirana_varijabla naziv="DomainObject.Predmet.SudioniciListAdressOIB_1">
      <item>REVIZ-BIRO,društvo s ograničenom odgovornošću, za računovodstvo, reviziju i porezno savjetovanje, OIB 37354468964, Vinkovačka ulica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37354468964</item>
      <item>, OIB 85821130368</item>
    </izvorni_sadrzaj>
    <derivirana_varijabla naziv="DomainObject.Predmet.SudioniciListNazivOIB_1">
      <item>, OIB 37354468964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1DEC6-0C76-482B-B490-ED7417971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1769</properties:Characters>
  <properties:Lines>50</properties:Lines>
  <properties:Paragraphs>16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2017-06-26T08:06:00Z</cp:lastPrinted>
  <dcterms:modified xmlns:xsi="http://www.w3.org/2001/XMLSchema-instance" xsi:type="dcterms:W3CDTF">2017-06-26T08:06:00Z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