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fafd" w14:paraId="75cfaf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4226F">
        <w:t>4875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4226F">
        <w:t>INCOM-DB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04226F">
        <w:t>Bestovje</w:t>
      </w:r>
      <w:r w:rsidR="00172E86">
        <w:t>,</w:t>
      </w:r>
      <w:r w:rsidR="00266301">
        <w:t xml:space="preserve"> </w:t>
      </w:r>
      <w:r w:rsidR="0004226F">
        <w:t>Vukovarska 23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04226F">
        <w:t>38942824920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4226F">
        <w:t>110.403,63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4226F">
      <w:rPr>
        <w:b/>
      </w:rPr>
      <w:t>4875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4226F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A0952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836B9"/>
    <w:rsid w:val="00C958E9"/>
    <w:rsid w:val="00CB167D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67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67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67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67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67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67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67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67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4875</izvorni_sadrzaj>
    <derivirana_varijabla naziv="DomainObject.Predmet.Broj_1">4875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St-4875/2015</izvorni_sadrzaj>
    <derivirana_varijabla naziv="DomainObject.Predmet.OznakaBroj_1">St-4875/2015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Dragomir Boljevac nema podatka
o OIB-u</izvorni_sadrzaj>
    <derivirana_varijabla naziv="DomainObject.Predmet.PrimjedbaSuca_1">Za zz Dragomir Boljevac nema podatka
o OIB-u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INCOM-DB d.o.o.</izvorni_sadrzaj>
    <derivirana_varijabla naziv="DomainObject.Predmet.ProtustrankaFormated_1">  INCOM-DB d.o.o.</derivirana_varijabla>
  </DomainObject.Predmet.ProtustrankaFormated>
  <DomainObject.Predmet.ProtustrankaFormatedOIB>
    <izvorni_sadrzaj>  INCOM-DB d.o.o., OIB 38942824920</izvorni_sadrzaj>
    <derivirana_varijabla naziv="DomainObject.Predmet.ProtustrankaFormatedOIB_1">  INCOM-DB d.o.o., OIB 38942824920</derivirana_varijabla>
  </DomainObject.Predmet.ProtustrankaFormatedOIB>
  <DomainObject.Predmet.ProtustrankaFormatedWithAdress>
    <izvorni_sadrzaj> INCOM-DB d.o.o., Vukovarska 23, 10437 Bestovje</izvorni_sadrzaj>
    <derivirana_varijabla naziv="DomainObject.Predmet.ProtustrankaFormatedWithAdress_1"> INCOM-DB d.o.o., Vukovarska 23, 10437 Bestovje</derivirana_varijabla>
  </DomainObject.Predmet.ProtustrankaFormatedWithAdress>
  <DomainObject.Predmet.ProtustrankaFormatedWithAdressOIB>
    <izvorni_sadrzaj> INCOM-DB d.o.o., OIB 38942824920, Vukovarska 23, 10437 Bestovje</izvorni_sadrzaj>
    <derivirana_varijabla naziv="DomainObject.Predmet.ProtustrankaFormatedWithAdressOIB_1"> INCOM-DB d.o.o., OIB 38942824920, Vukovarska 23, 10437 Bestovje</derivirana_varijabla>
  </DomainObject.Predmet.ProtustrankaFormatedWithAdressOIB>
  <DomainObject.Predmet.ProtustrankaWithAdress>
    <izvorni_sadrzaj>INCOM-DB d.o.o. Vukovarska 23, 10437 Bestovje</izvorni_sadrzaj>
    <derivirana_varijabla naziv="DomainObject.Predmet.ProtustrankaWithAdress_1">INCOM-DB d.o.o. Vukovarska 23, 10437 Bestovje</derivirana_varijabla>
  </DomainObject.Predmet.ProtustrankaWithAdress>
  <DomainObject.Predmet.ProtustrankaWithAdressOIB>
    <izvorni_sadrzaj>INCOM-DB d.o.o., OIB 38942824920, Vukovarska 23, 10437 Bestovje</izvorni_sadrzaj>
    <derivirana_varijabla naziv="DomainObject.Predmet.ProtustrankaWithAdressOIB_1">INCOM-DB d.o.o., OIB 38942824920, Vukovarska 23, 10437 Bestovje</derivirana_varijabla>
  </DomainObject.Predmet.ProtustrankaWithAdressOIB>
  <DomainObject.Predmet.ProtustrankaNazivFormated>
    <izvorni_sadrzaj>INCOM-DB d.o.o.</izvorni_sadrzaj>
    <derivirana_varijabla naziv="DomainObject.Predmet.ProtustrankaNazivFormated_1">INCOM-DB d.o.o.</derivirana_varijabla>
  </DomainObject.Predmet.ProtustrankaNazivFormated>
  <DomainObject.Predmet.ProtustrankaNazivFormatedOIB>
    <izvorni_sadrzaj>INCOM-DB d.o.o., OIB 38942824920</izvorni_sadrzaj>
    <derivirana_varijabla naziv="DomainObject.Predmet.ProtustrankaNazivFormatedOIB_1">INCOM-DB d.o.o., OIB 38942824920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INCOM-DB d.o.o.</item>
    </izvorni_sadrzaj>
    <derivirana_varijabla naziv="DomainObject.Predmet.ProtuStrankaListFormated_1">
      <item>INCOM-DB d.o.o.</item>
    </derivirana_varijabla>
  </DomainObject.Predmet.ProtuStrankaListFormated>
  <DomainObject.Predmet.ProtuStrankaListFormatedOIB>
    <izvorni_sadrzaj>
      <item>INCOM-DB d.o.o., OIB 38942824920</item>
    </izvorni_sadrzaj>
    <derivirana_varijabla naziv="DomainObject.Predmet.ProtuStrankaListFormatedOIB_1">
      <item>INCOM-DB d.o.o., OIB 38942824920</item>
    </derivirana_varijabla>
  </DomainObject.Predmet.ProtuStrankaListFormatedOIB>
  <DomainObject.Predmet.ProtuStrankaListFormatedWithAdress>
    <izvorni_sadrzaj>
      <item>INCOM-DB d.o.o., Vukovarska 23, 10437 Bestovje</item>
    </izvorni_sadrzaj>
    <derivirana_varijabla naziv="DomainObject.Predmet.ProtuStrankaListFormatedWithAdress_1">
      <item>INCOM-DB d.o.o., Vukovarska 23, 10437 Bestovje</item>
    </derivirana_varijabla>
  </DomainObject.Predmet.ProtuStrankaListFormatedWithAdress>
  <DomainObject.Predmet.ProtuStrankaListFormatedWithAdressOIB>
    <izvorni_sadrzaj>
      <item>INCOM-DB d.o.o., OIB 38942824920, Vukovarska 23, 10437 Bestovje</item>
    </izvorni_sadrzaj>
    <derivirana_varijabla naziv="DomainObject.Predmet.ProtuStrankaListFormatedWithAdressOIB_1">
      <item>INCOM-DB d.o.o., OIB 38942824920, Vukovarska 23, 10437 Bestovje</item>
    </derivirana_varijabla>
  </DomainObject.Predmet.ProtuStrankaListFormatedWithAdressOIB>
  <DomainObject.Predmet.ProtuStrankaListNazivFormated>
    <izvorni_sadrzaj>
      <item>INCOM-DB d.o.o.</item>
    </izvorni_sadrzaj>
    <derivirana_varijabla naziv="DomainObject.Predmet.ProtuStrankaListNazivFormated_1">
      <item>INCOM-DB d.o.o.</item>
    </derivirana_varijabla>
  </DomainObject.Predmet.ProtuStrankaListNazivFormated>
  <DomainObject.Predmet.ProtuStrankaListNazivFormatedOIB>
    <izvorni_sadrzaj>
      <item>INCOM-DB d.o.o., OIB 38942824920</item>
    </izvorni_sadrzaj>
    <derivirana_varijabla naziv="DomainObject.Predmet.ProtuStrankaListNazivFormatedOIB_1">
      <item>INCOM-DB d.o.o., OIB 38942824920</item>
    </derivirana_varijabla>
  </DomainObject.Predmet.ProtuStrankaListNazivFormatedOIB>
  <DomainObject.Predmet.OstaliListFormated>
    <izvorni_sadrzaj>
      <item>DRAGOMIR BOLJEVAC</item>
      <item>BRANKA BOLJEVAC</item>
      <item>ANĐELKO PUŠIĆ</item>
    </izvorni_sadrzaj>
    <derivirana_varijabla naziv="DomainObject.Predmet.OstaliListFormated_1">
      <item>DRAGOMIR BOLJEVAC</item>
      <item>BRANKA BOLJEVAC</item>
      <item>ANĐELKO PUŠIĆ</item>
    </derivirana_varijabla>
  </DomainObject.Predmet.OstaliListFormated>
  <DomainObject.Predmet.OstaliListFormatedOIB>
    <izvorni_sadrzaj>
      <item>DRAGOMIR BOLJEVAC</item>
      <item>BRANKA BOLJEVAC, OIB 79544308210</item>
      <item>ANĐELKO PUŠIĆ, OIB 50209716440</item>
    </izvorni_sadrzaj>
    <derivirana_varijabla naziv="DomainObject.Predmet.OstaliListFormatedOIB_1">
      <item>DRAGOMIR BOLJEVAC</item>
      <item>BRANKA BOLJEVAC, OIB 79544308210</item>
      <item>ANĐELKO PUŠIĆ, OIB 50209716440</item>
    </derivirana_varijabla>
  </DomainObject.Predmet.OstaliListFormatedOIB>
  <DomainObject.Predmet.OstaliListFormatedWithAdress>
    <izvorni_sadrzaj>
      <item>DRAGOMIR BOLJEVAC, Ciginovačka 30/a, 10000 Zagreb</item>
      <item>BRANKA BOLJEVAC, Breganska 26, 10000 Zagreb</item>
      <item>ANĐELKO PUŠIĆ, Trebež 14/b, 10000 Zagreb</item>
    </izvorni_sadrzaj>
    <derivirana_varijabla naziv="DomainObject.Predmet.OstaliListFormatedWithAdress_1">
      <item>DRAGOMIR BOLJEVAC, Ciginovačka 30/a, 10000 Zagreb</item>
      <item>BRANKA BOLJEVAC, Breganska 26, 10000 Zagreb</item>
      <item>ANĐELKO PUŠIĆ, Trebež 14/b, 10000 Zagreb</item>
    </derivirana_varijabla>
  </DomainObject.Predmet.OstaliListFormatedWithAdress>
  <DomainObject.Predmet.OstaliListFormatedWithAdressOIB>
    <izvorni_sadrzaj>
      <item>DRAGOMIR BOLJEVAC, Ciginovačka 30/a, 10000 Zagreb</item>
      <item>BRANKA BOLJEVAC, OIB 79544308210, Breganska 26, 10000 Zagreb</item>
      <item>ANĐELKO PUŠIĆ, OIB 50209716440, Trebež 14/b, 10000 Zagreb</item>
    </izvorni_sadrzaj>
    <derivirana_varijabla naziv="DomainObject.Predmet.OstaliListFormatedWithAdressOIB_1">
      <item>DRAGOMIR BOLJEVAC, Ciginovačka 30/a, 10000 Zagreb</item>
      <item>BRANKA BOLJEVAC, OIB 79544308210, Breganska 26, 10000 Zagreb</item>
      <item>ANĐELKO PUŠIĆ, OIB 50209716440, Trebež 14/b, 10000 Zagreb</item>
    </derivirana_varijabla>
  </DomainObject.Predmet.OstaliListFormatedWithAdressOIB>
  <DomainObject.Predmet.OstaliListNazivFormated>
    <izvorni_sadrzaj>
      <item>DRAGOMIR BOLJEVAC</item>
      <item>BRANKA BOLJEVAC</item>
      <item>ANĐELKO PUŠIĆ</item>
    </izvorni_sadrzaj>
    <derivirana_varijabla naziv="DomainObject.Predmet.OstaliListNazivFormated_1">
      <item>DRAGOMIR BOLJEVAC</item>
      <item>BRANKA BOLJEVAC</item>
      <item>ANĐELKO PUŠIĆ</item>
    </derivirana_varijabla>
  </DomainObject.Predmet.OstaliListNazivFormated>
  <DomainObject.Predmet.OstaliListNazivFormatedOIB>
    <izvorni_sadrzaj>
      <item>DRAGOMIR BOLJEVAC</item>
      <item>BRANKA BOLJEVAC, OIB 79544308210</item>
      <item>ANĐELKO PUŠIĆ, OIB 50209716440</item>
    </izvorni_sadrzaj>
    <derivirana_varijabla naziv="DomainObject.Predmet.OstaliListNazivFormatedOIB_1">
      <item>DRAGOMIR BOLJEVAC</item>
      <item>BRANKA BOLJEVAC, OIB 79544308210</item>
      <item>ANĐELKO PUŠIĆ, OIB 50209716440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INCOM-DB d.o.o.</izvorni_sadrzaj>
    <derivirana_varijabla naziv="DomainObject.Predmet.ProtustrankaIDrugi_1">INCOM-DB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INCOM-DB d.o.o., OIB 38942824920, Vukovarska 23, 10437 Bestovje</izvorni_sadrzaj>
    <derivirana_varijabla naziv="DomainObject.Predmet.ProtustrankaIDrugiAdressOIB_1">INCOM-DB d.o.o., OIB 38942824920, Vukovarska 23,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INCOM-DB d.o.o.</item>
      <item>FINA Regionalni centar Zagreb</item>
      <item>DRAGOMIR BOLJEVAC</item>
      <item>BRANKA BOLJEVAC</item>
      <item>ANĐELKO PUŠIĆ</item>
    </izvorni_sadrzaj>
    <derivirana_varijabla naziv="DomainObject.Predmet.SudioniciListNaziv_1">
      <item>INCOM-DB d.o.o.</item>
      <item>FINA Regionalni centar Zagreb</item>
      <item>DRAGOMIR BOLJEVAC</item>
      <item>BRANKA BOLJEVAC</item>
      <item>ANĐELKO PUŠIĆ</item>
    </derivirana_varijabla>
  </DomainObject.Predmet.SudioniciListNaziv>
  <DomainObject.Predmet.SudioniciListAdressOIB>
    <izvorni_sadrzaj>
      <item>INCOM-DB d.o.o., OIB 38942824920, Vukovarska 23,10437 Bestovje</item>
      <item>FINA Regionalni centar Zagreb, OIB 85821130368, Trg svibanjskih žrtava 1995. 1,10000 Zagreb</item>
      <item>DRAGOMIR BOLJEVAC, Ciginovačka 30/a,10000 Zagreb</item>
      <item>BRANKA BOLJEVAC, OIB 79544308210, Breganska 26,10000 Zagreb</item>
      <item>ANĐELKO PUŠIĆ, OIB 50209716440, Trebež 14/b,10000 Zagreb</item>
    </izvorni_sadrzaj>
    <derivirana_varijabla naziv="DomainObject.Predmet.SudioniciListAdressOIB_1">
      <item>INCOM-DB d.o.o., OIB 38942824920, Vukovarska 23,10437 Bestovje</item>
      <item>FINA Regionalni centar Zagreb, OIB 85821130368, Trg svibanjskih žrtava 1995. 1,10000 Zagreb</item>
      <item>DRAGOMIR BOLJEVAC, Ciginovačka 30/a,10000 Zagreb</item>
      <item>BRANKA BOLJEVAC, OIB 79544308210, Breganska 26,10000 Zagreb</item>
      <item>ANĐELKO PUŠIĆ, OIB 50209716440, Trebež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38942824920</item>
      <item>, OIB 85821130368</item>
      <item>, OIB null</item>
      <item>, OIB 79544308210</item>
      <item>, OIB 50209716440</item>
    </izvorni_sadrzaj>
    <derivirana_varijabla naziv="DomainObject.Predmet.SudioniciListNazivOIB_1">
      <item>, OIB 38942824920</item>
      <item>, OIB 85821130368</item>
      <item>, OIB null</item>
      <item>, OIB 79544308210</item>
      <item>, OIB 50209716440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2016-02-01T09:59:00Z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