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bdea" w14:paraId="673bdea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8957F4">
        <w:t>8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5F634A">
        <w:t>GUC d.o.o.</w:t>
      </w:r>
      <w:r w:rsidR="001D1EB6">
        <w:t xml:space="preserve"> za trgovinu i poslovne usluge,</w:t>
      </w:r>
      <w:r w:rsidR="005F634A">
        <w:t xml:space="preserve"> Sukošan, Sukošan bb, OIB: 08153439802</w:t>
      </w:r>
      <w:r w:rsidR="004903F7">
        <w:t>,</w:t>
      </w:r>
      <w:r w:rsidR="0057015A">
        <w:t xml:space="preserve"> </w:t>
      </w:r>
      <w:r w:rsidR="004903F7">
        <w:t>5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1D1EB6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5F634A">
        <w:t>GUC d.o.o.</w:t>
      </w:r>
      <w:r w:rsidR="001D1EB6" w:rsidRPr="001D1EB6">
        <w:t xml:space="preserve"> </w:t>
      </w:r>
      <w:r w:rsidR="001D1EB6">
        <w:t>za trgovinu i poslovne usluge,</w:t>
      </w:r>
      <w:r w:rsidR="005F634A">
        <w:t xml:space="preserve"> Sukošan, Sukošan bb, OIB: 08153439802</w:t>
      </w:r>
      <w:r w:rsidR="004903F7">
        <w:t xml:space="preserve"> </w:t>
      </w:r>
      <w:r>
        <w:t xml:space="preserve">s danom </w:t>
      </w:r>
      <w:r w:rsidR="004903F7">
        <w:t>5</w:t>
      </w:r>
      <w:r>
        <w:t>. travnja 2016. u 1</w:t>
      </w:r>
      <w:r w:rsidR="001D1EB6">
        <w:t>3</w:t>
      </w:r>
      <w:r>
        <w:t>,</w:t>
      </w:r>
      <w:r w:rsidR="001D1EB6">
        <w:t>5</w:t>
      </w:r>
      <w:r w:rsidR="006A23A9">
        <w:t>0</w:t>
      </w:r>
      <w:r>
        <w:t xml:space="preserve"> sati kada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1D1EB6" w:rsidR="0057015A" w:rsidRPr="001E74F1">
      <w:pPr>
        <w:ind w:firstLine="705"/>
        <w:jc w:val="both"/>
        <w:rPr>
          <w:b/>
        </w:rPr>
      </w:pPr>
      <w:r w:rsidRPr="002B6044">
        <w:t xml:space="preserve">II. Stečajnim upraviteljem dužnika imenuje se </w:t>
      </w:r>
      <w:r w:rsidR="001D1EB6">
        <w:t>Jelenko Lehki</w:t>
      </w:r>
      <w:r w:rsidRPr="002B6044">
        <w:t xml:space="preserve"> iz Zagreba,</w:t>
      </w:r>
      <w:r w:rsidRPr="008E37E9">
        <w:t xml:space="preserve"> </w:t>
      </w:r>
      <w:r w:rsidR="001D1EB6">
        <w:t>Pavla Hatza 10</w:t>
      </w:r>
      <w:r w:rsidRPr="008E37E9">
        <w:t xml:space="preserve">, OIB: </w:t>
      </w:r>
      <w:r w:rsidR="001D1EB6">
        <w:t>96068307857</w:t>
      </w:r>
      <w:r>
        <w:t>.</w:t>
      </w:r>
    </w:p>
    <w:p w:rsidRDefault="0057015A" w:rsidP="0057015A" w:rsidR="0057015A" w:rsidRPr="001E74F1">
      <w:pPr>
        <w:jc w:val="both"/>
        <w:rPr>
          <w:b/>
        </w:rPr>
      </w:pPr>
    </w:p>
    <w:p w:rsidRDefault="0057015A" w:rsidP="0057015A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5F634A">
        <w:t>GUC d.o.o.</w:t>
      </w:r>
      <w:r w:rsidR="001D1EB6" w:rsidRPr="001D1EB6">
        <w:t xml:space="preserve"> </w:t>
      </w:r>
      <w:r w:rsidR="001D1EB6">
        <w:t>za trgovinu i poslovne usluge,</w:t>
      </w:r>
      <w:r w:rsidR="005F634A">
        <w:t xml:space="preserve"> Sukošan, Sukošan bb, OIB: 08153439802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015A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5F634A">
        <w:t>8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Pr="00D75141">
        <w:t>1. rujna 2015.</w:t>
      </w:r>
      <w:r w:rsidRPr="002B5AAE">
        <w:t xml:space="preserve"> u Očevidniku redoslijeda osnova za plaćanje ima evidentirane neizvršene osnove za plaćanje u neprekinutom razdoblju od </w:t>
      </w:r>
      <w:r w:rsidR="006A23A9">
        <w:t>2</w:t>
      </w:r>
      <w:r w:rsidR="005F634A">
        <w:t>3</w:t>
      </w:r>
      <w:r w:rsidR="006A23A9">
        <w:t>1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5F634A">
        <w:t>4.187,21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6A23A9">
        <w:t>ima</w:t>
      </w:r>
      <w:r w:rsidR="004903F7">
        <w:t xml:space="preserve"> </w:t>
      </w:r>
      <w:r w:rsidRPr="00CF7AC9">
        <w:t>otvoren račun</w:t>
      </w:r>
      <w:r w:rsidR="006A23A9">
        <w:t xml:space="preserve"> kod OTP banka Hrvatska d.d.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6A23A9">
        <w:t>ovaj sud je 1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D757E0">
        <w:t>5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1D1EB6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C758F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F634A" w:rsidP="005F634A" w:rsidR="005F634A" w:rsidRPr="000E0307">
    <w:pPr>
      <w:pStyle w:val="Zaglavlje"/>
      <w:jc w:val="right"/>
    </w:pPr>
    <w:r>
      <w:t>Poslovni broj: 2 St-33/16-9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E262DE">
      <w:t>33</w:t>
    </w:r>
    <w:r w:rsidR="00B92875">
      <w:t>/1</w:t>
    </w:r>
    <w:r w:rsidR="004903F7">
      <w:t>6</w:t>
    </w:r>
    <w:r w:rsidR="00B92875">
      <w:t>-</w:t>
    </w:r>
    <w:r w:rsidR="005F634A">
      <w:t>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D1EB6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564F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634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23A9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57F4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C758F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2DE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7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7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GUC društvo s ograničenom odgovornošću za trgovinu i poslovne usluge</izvorni_sadrzaj>
    <derivirana_varijabla naziv="DomainObject.Predmet.ProtustrankaFormated_1">  GUC društvo s ograničenom odgovornošću za trgovinu i poslovne usluge</derivirana_varijabla>
  </DomainObject.Predmet.ProtustrankaFormated>
  <DomainObject.Predmet.ProtustrankaFormatedOIB>
    <izvorni_sadrzaj>  GUC društvo s ograničenom odgovornošću za trgovinu i poslovne usluge, OIB 08153439802</izvorni_sadrzaj>
    <derivirana_varijabla naziv="DomainObject.Predmet.ProtustrankaFormatedOIB_1">  GUC društvo s ograničenom odgovornošću za trgovinu i poslovne usluge, OIB 08153439802</derivirana_varijabla>
  </DomainObject.Predmet.ProtustrankaFormatedOIB>
  <DomainObject.Predmet.ProtustrankaFormatedWithAdress>
    <izvorni_sadrzaj> GUC društvo s ograničenom odgovornošću za trgovinu i poslovne usluge, Sukošan bb, 23206 Sukošan</izvorni_sadrzaj>
    <derivirana_varijabla naziv="DomainObject.Predmet.ProtustrankaFormatedWithAdress_1"> GUC društvo s ograničenom odgovornošću za trgovinu i poslovne usluge, Sukošan bb, 23206 Sukošan</derivirana_varijabla>
  </DomainObject.Predmet.ProtustrankaFormatedWithAdress>
  <DomainObject.Predmet.ProtustrankaFormatedWithAdressOIB>
    <izvorni_sadrzaj> GUC društvo s ograničenom odgovornošću za trgovinu i poslovne usluge, OIB 08153439802, Sukošan bb, 23206 Sukošan</izvorni_sadrzaj>
    <derivirana_varijabla naziv="DomainObject.Predmet.ProtustrankaFormatedWithAdressOIB_1"> GUC društvo s ograničenom odgovornošću za trgovinu i poslovne usluge, OIB 08153439802, Sukošan bb, 23206 Sukošan</derivirana_varijabla>
  </DomainObject.Predmet.ProtustrankaFormatedWithAdressOIB>
  <DomainObject.Predmet.ProtustrankaWithAdress>
    <izvorni_sadrzaj>GUC društvo s ograničenom odgovornošću za trgovinu i poslovne usluge Sukošan bb, 23206 Sukošan</izvorni_sadrzaj>
    <derivirana_varijabla naziv="DomainObject.Predmet.ProtustrankaWithAdress_1">GUC društvo s ograničenom odgovornošću za trgovinu i poslovne usluge Sukošan bb, 23206 Sukošan</derivirana_varijabla>
  </DomainObject.Predmet.ProtustrankaWithAdress>
  <DomainObject.Predmet.ProtustrankaWithAdressOIB>
    <izvorni_sadrzaj>GUC društvo s ograničenom odgovornošću za trgovinu i poslovne usluge, OIB 08153439802, Sukošan bb, 23206 Sukošan</izvorni_sadrzaj>
    <derivirana_varijabla naziv="DomainObject.Predmet.ProtustrankaWithAdressOIB_1">GUC društvo s ograničenom odgovornošću za trgovinu i poslovne usluge, OIB 08153439802, Sukošan bb, 23206 Sukošan</derivirana_varijabla>
  </DomainObject.Predmet.ProtustrankaWithAdressOIB>
  <DomainObject.Predmet.ProtustrankaNazivFormated>
    <izvorni_sadrzaj>GUC društvo s ograničenom odgovornošću za trgovinu i poslovne usluge</izvorni_sadrzaj>
    <derivirana_varijabla naziv="DomainObject.Predmet.ProtustrankaNazivFormated_1">GUC društvo s ograničenom odgovornošću za trgovinu i poslovne usluge</derivirana_varijabla>
  </DomainObject.Predmet.ProtustrankaNazivFormated>
  <DomainObject.Predmet.ProtustrankaNazivFormatedOIB>
    <izvorni_sadrzaj>GUC društvo s ograničenom odgovornošću za trgovinu i poslovne usluge, OIB 08153439802</izvorni_sadrzaj>
    <derivirana_varijabla naziv="DomainObject.Predmet.ProtustrankaNazivFormatedOIB_1">GUC društvo s ograničenom odgovornošću za trgovinu i poslovne usluge, OIB 08153439802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4187.21</izvorni_sadrzaj>
    <derivirana_varijabla naziv="DomainObject.Predmet.TrenutnaVrijednost_1">4187.21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GUC društvo s ograničenom odgovornošću za trgovinu i poslovne usluge</item>
    </izvorni_sadrzaj>
    <derivirana_varijabla naziv="DomainObject.Predmet.ProtuStrankaListFormated_1">
      <item>GUC društvo s ograničenom odgovornošću za trgovinu i poslovne usluge</item>
    </derivirana_varijabla>
  </DomainObject.Predmet.ProtuStrankaListFormated>
  <DomainObject.Predmet.ProtuStrankaListFormatedOIB>
    <izvorni_sadrzaj>
      <item>GUC društvo s ograničenom odgovornošću za trgovinu i poslovne usluge, OIB 08153439802</item>
    </izvorni_sadrzaj>
    <derivirana_varijabla naziv="DomainObject.Predmet.ProtuStrankaListFormatedOIB_1">
      <item>GUC društvo s ograničenom odgovornošću za trgovinu i poslovne usluge, OIB 08153439802</item>
    </derivirana_varijabla>
  </DomainObject.Predmet.ProtuStrankaListFormatedOIB>
  <DomainObject.Predmet.ProtuStrankaListFormatedWithAdress>
    <izvorni_sadrzaj>
      <item>GUC društvo s ograničenom odgovornošću za trgovinu i poslovne usluge, Sukošan bb, 23206 Sukošan</item>
    </izvorni_sadrzaj>
    <derivirana_varijabla naziv="DomainObject.Predmet.ProtuStrankaListFormatedWithAdress_1">
      <item>GUC društvo s ograničenom odgovornošću za trgovinu i poslovne usluge, Sukošan bb, 23206 Sukošan</item>
    </derivirana_varijabla>
  </DomainObject.Predmet.ProtuStrankaListFormatedWithAdress>
  <DomainObject.Predmet.ProtuStrankaListFormatedWithAdressOIB>
    <izvorni_sadrzaj>
      <item>GUC društvo s ograničenom odgovornošću za trgovinu i poslovne usluge, OIB 08153439802, Sukošan bb, 23206 Sukošan</item>
    </izvorni_sadrzaj>
    <derivirana_varijabla naziv="DomainObject.Predmet.ProtuStrankaListFormatedWithAdressOIB_1">
      <item>GUC društvo s ograničenom odgovornošću za trgovinu i poslovne usluge, OIB 08153439802, Sukošan bb, 23206 Sukošan</item>
    </derivirana_varijabla>
  </DomainObject.Predmet.ProtuStrankaListFormatedWithAdressOIB>
  <DomainObject.Predmet.ProtuStrankaListNazivFormated>
    <izvorni_sadrzaj>
      <item>GUC društvo s ograničenom odgovornošću za trgovinu i poslovne usluge</item>
    </izvorni_sadrzaj>
    <derivirana_varijabla naziv="DomainObject.Predmet.ProtuStrankaListNazivFormated_1">
      <item>GUC društvo s ograničenom odgovornošću za trgovinu i poslovne usluge</item>
    </derivirana_varijabla>
  </DomainObject.Predmet.ProtuStrankaListNazivFormated>
  <DomainObject.Predmet.ProtuStrankaListNazivFormatedOIB>
    <izvorni_sadrzaj>
      <item>GUC društvo s ograničenom odgovornošću za trgovinu i poslovne usluge, OIB 08153439802</item>
    </izvorni_sadrzaj>
    <derivirana_varijabla naziv="DomainObject.Predmet.ProtuStrankaListNazivFormatedOIB_1">
      <item>GUC društvo s ograničenom odgovornošću za trgovinu i poslovne usluge, OIB 08153439802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GUC društvo s ograničenom odgovornošću za trgovinu i poslovne usluge</izvorni_sadrzaj>
    <derivirana_varijabla naziv="DomainObject.Predmet.ProtustrankaIDrugi_1">GUC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GUC društvo s ograničenom odgovornošću za trgovinu i poslovne usluge, OIB 08153439802, Sukošan bb, 23206 Sukošan</izvorni_sadrzaj>
    <derivirana_varijabla naziv="DomainObject.Predmet.ProtustrankaIDrugiAdressOIB_1">GUC društvo s ograničenom odgovornošću za trgovinu i poslovne usluge, OIB 08153439802,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GUC društvo s ograničenom odgovornošću za trgovinu i poslovne usluge</item>
    </izvorni_sadrzaj>
    <derivirana_varijabla naziv="DomainObject.Predmet.SudioniciListNaziv_1">
      <item>FINA</item>
      <item>GUC društvo s ograničenom odgovornošću za trgovinu i poslovne usluge</item>
    </derivirana_varijabla>
  </DomainObject.Predmet.SudioniciListNaziv>
  <DomainObject.Predmet.SudioniciListAdressOIB>
    <izvorni_sadrzaj>
      <item>FINA, OIB 85821130368</item>
      <item>GUC društvo s ograničenom odgovornošću za trgovinu i poslovne usluge, OIB 08153439802, Sukošan bb,23206 Sukošan</item>
    </izvorni_sadrzaj>
    <derivirana_varijabla naziv="DomainObject.Predmet.SudioniciListAdressOIB_1">
      <item>FINA, OIB 85821130368</item>
      <item>GUC društvo s ograničenom odgovornošću za trgovinu i poslovne usluge, OIB 08153439802,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08153439802</item>
    </izvorni_sadrzaj>
    <derivirana_varijabla naziv="DomainObject.Predmet.SudioniciListNazivOIB_1">
      <item>, OIB 85821130368</item>
      <item>, OIB 08153439802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60B9A-B5CD-46DF-84E1-CCC7CC020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4708</properties:Characters>
  <properties:Lines>121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2016-04-05T06:34:00Z</dcterms:created>
  <dc:creator>Administrator</dc:creator>
  <cp:lastModifiedBy>Merlina Klišmanić</cp:lastModifiedBy>
  <cp:lastPrinted>2016-04-05T07:14:00Z</cp:lastPrinted>
  <dcterms:modified xmlns:xsi="http://www.w3.org/2001/XMLSchema-instance" xsi:type="dcterms:W3CDTF">2016-04-05T09:47:00Z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