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b8bb1" w14:paraId="f4b8bb1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36FED" w:rsidP="00255E5D" w:rsidR="00C36F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0632F8">
        <w:rPr>
          <w:szCs w:val="24"/>
        </w:rPr>
        <w:t>dskoj savjetnici</w:t>
      </w:r>
      <w:r w:rsidR="0090293D">
        <w:rPr>
          <w:szCs w:val="24"/>
        </w:rPr>
        <w:t xml:space="preserve"> </w:t>
      </w:r>
      <w:r w:rsidR="000632F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B16549">
        <w:rPr>
          <w:szCs w:val="24"/>
        </w:rPr>
        <w:t>10</w:t>
      </w:r>
      <w:r w:rsidR="0090293D">
        <w:rPr>
          <w:szCs w:val="24"/>
        </w:rPr>
        <w:t xml:space="preserve">. </w:t>
      </w:r>
      <w:r w:rsidR="00B16549">
        <w:rPr>
          <w:szCs w:val="24"/>
        </w:rPr>
        <w:t>kolovoza</w:t>
      </w:r>
      <w:r w:rsidR="009B665E">
        <w:rPr>
          <w:szCs w:val="24"/>
        </w:rPr>
        <w:t xml:space="preserve"> </w:t>
      </w:r>
      <w:r w:rsidR="000632F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B16549" w:rsidRPr="00B16549">
        <w:rPr>
          <w:szCs w:val="24"/>
        </w:rPr>
        <w:t>JANIMAR, d.o.o., Zadar, Ulica Asje Petričić 11 A, OIB: 29962937285</w:t>
      </w:r>
      <w:r w:rsidR="0090293D" w:rsidRPr="009C3D6E">
        <w:rPr>
          <w:color w:themeColor="text1" w:val="000000"/>
          <w:szCs w:val="24"/>
        </w:rPr>
        <w:t xml:space="preserve">, </w:t>
      </w:r>
      <w:r w:rsidR="00365A31">
        <w:rPr>
          <w:color w:themeColor="text1" w:val="000000"/>
          <w:szCs w:val="24"/>
        </w:rPr>
        <w:t>30</w:t>
      </w:r>
      <w:r w:rsidR="009C3D6E" w:rsidRPr="009C3D6E">
        <w:rPr>
          <w:color w:themeColor="text1" w:val="000000"/>
          <w:szCs w:val="24"/>
        </w:rPr>
        <w:t>.</w:t>
      </w:r>
      <w:r w:rsidRPr="009C3D6E">
        <w:rPr>
          <w:color w:themeColor="text1" w:val="000000"/>
          <w:szCs w:val="24"/>
        </w:rPr>
        <w:t xml:space="preserve"> </w:t>
      </w:r>
      <w:r w:rsidR="00C973AE">
        <w:rPr>
          <w:color w:themeColor="text1" w:val="000000"/>
          <w:szCs w:val="24"/>
        </w:rPr>
        <w:t>listopada</w:t>
      </w:r>
      <w:r w:rsidR="009B665E" w:rsidRPr="009C3D6E">
        <w:rPr>
          <w:color w:themeColor="text1" w:val="000000"/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9C3D6E">
      <w:pPr>
        <w:spacing w:lineRule="auto" w:line="240" w:after="0"/>
        <w:jc w:val="center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Zadru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365A3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30</w:t>
      </w:r>
      <w:r w:rsidR="009C3D6E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.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C973A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listopada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201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7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</w:t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32F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B16549">
      <w:rPr>
        <w:rFonts w:cs="Times New Roman" w:eastAsia="Times New Roman" w:hAnsi="Times New Roman" w:ascii="Times New Roman"/>
        <w:sz w:val="24"/>
        <w:szCs w:val="24"/>
        <w:lang w:eastAsia="hr-HR"/>
      </w:rPr>
      <w:t>362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B16549">
      <w:rPr>
        <w:rFonts w:cs="Times New Roman" w:eastAsia="Times New Roman" w:hAnsi="Times New Roman" w:ascii="Times New Roman"/>
        <w:sz w:val="24"/>
        <w:szCs w:val="24"/>
        <w:lang w:eastAsia="hr-HR"/>
      </w:rPr>
      <w:t>6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218E5"/>
    <w:rsid w:val="000632F8"/>
    <w:rsid w:val="00075D5F"/>
    <w:rsid w:val="0008549A"/>
    <w:rsid w:val="000A2FE2"/>
    <w:rsid w:val="000C59B2"/>
    <w:rsid w:val="000E2A8D"/>
    <w:rsid w:val="001D7585"/>
    <w:rsid w:val="00223D57"/>
    <w:rsid w:val="0025435B"/>
    <w:rsid w:val="00255E5D"/>
    <w:rsid w:val="00302F28"/>
    <w:rsid w:val="00365A31"/>
    <w:rsid w:val="0037203F"/>
    <w:rsid w:val="003C5A7A"/>
    <w:rsid w:val="00404653"/>
    <w:rsid w:val="00406EFC"/>
    <w:rsid w:val="00462226"/>
    <w:rsid w:val="00494E37"/>
    <w:rsid w:val="0058023C"/>
    <w:rsid w:val="005E094E"/>
    <w:rsid w:val="006F6AED"/>
    <w:rsid w:val="00705AA6"/>
    <w:rsid w:val="00850DC5"/>
    <w:rsid w:val="008A0729"/>
    <w:rsid w:val="008D64CC"/>
    <w:rsid w:val="00901178"/>
    <w:rsid w:val="0090293D"/>
    <w:rsid w:val="009B665E"/>
    <w:rsid w:val="009C3D6E"/>
    <w:rsid w:val="00AB3E5A"/>
    <w:rsid w:val="00B035C2"/>
    <w:rsid w:val="00B16549"/>
    <w:rsid w:val="00B75D56"/>
    <w:rsid w:val="00BA73C1"/>
    <w:rsid w:val="00C25A76"/>
    <w:rsid w:val="00C36FED"/>
    <w:rsid w:val="00C77EBB"/>
    <w:rsid w:val="00C973AE"/>
    <w:rsid w:val="00C975B0"/>
    <w:rsid w:val="00CB7008"/>
    <w:rsid w:val="00CE25E2"/>
    <w:rsid w:val="00D50AE6"/>
    <w:rsid w:val="00DB5451"/>
    <w:rsid w:val="00E95DEE"/>
    <w:rsid w:val="00F6098C"/>
    <w:rsid w:val="00FC7547"/>
    <w:rsid w:val="00FD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5D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D5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75D5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75D5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75D5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5D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5D5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75D5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75D5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75D5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St-362/2017</izvorni_sadrzaj>
    <derivirana_varijabla naziv="DomainObject.Predmet.OznakaBroj_1">St-362/2017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JANIMAR, turizam, ugostiteljstvo i trgovina, d.o.o.</izvorni_sadrzaj>
    <derivirana_varijabla naziv="DomainObject.Predmet.ProtustrankaFormated_1">  JANIMAR, turizam, ugostiteljstvo i trgovina, d.o.o.</derivirana_varijabla>
  </DomainObject.Predmet.ProtustrankaFormated>
  <DomainObject.Predmet.ProtustrankaFormatedOIB>
    <izvorni_sadrzaj>  JANIMAR, turizam, ugostiteljstvo i trgovina, d.o.o., OIB 29962937285</izvorni_sadrzaj>
    <derivirana_varijabla naziv="DomainObject.Predmet.ProtustrankaFormatedOIB_1">  JANIMAR, turizam, ugostiteljstvo i trgovina, d.o.o., OIB 29962937285</derivirana_varijabla>
  </DomainObject.Predmet.ProtustrankaFormatedOIB>
  <DomainObject.Predmet.ProtustrankaFormatedWithAdress>
    <izvorni_sadrzaj> JANIMAR, turizam, ugostiteljstvo i trgovina, d.o.o., Ulica Asje Petričič 11A, 23000 Zadar</izvorni_sadrzaj>
    <derivirana_varijabla naziv="DomainObject.Predmet.ProtustrankaFormatedWithAdress_1"> JANIMAR, turizam, ugostiteljstvo i trgovina, d.o.o., Ulica Asje Petričič 11A, 23000 Zadar</derivirana_varijabla>
  </DomainObject.Predmet.ProtustrankaFormatedWithAdress>
  <DomainObject.Predmet.ProtustrankaFormatedWithAdressOIB>
    <izvorni_sadrzaj> JANIMAR, turizam, ugostiteljstvo i trgovina, d.o.o., OIB 29962937285, Ulica Asje Petričič 11A, 23000 Zadar</izvorni_sadrzaj>
    <derivirana_varijabla naziv="DomainObject.Predmet.ProtustrankaFormatedWithAdressOIB_1"> JANIMAR, turizam, ugostiteljstvo i trgovina, d.o.o., OIB 29962937285, Ulica Asje Petričič 11A, 23000 Zadar</derivirana_varijabla>
  </DomainObject.Predmet.ProtustrankaFormatedWithAdressOIB>
  <DomainObject.Predmet.ProtustrankaWithAdress>
    <izvorni_sadrzaj>JANIMAR, turizam, ugostiteljstvo i trgovina, d.o.o. Ulica Asje Petričič 11A, 23000 Zadar</izvorni_sadrzaj>
    <derivirana_varijabla naziv="DomainObject.Predmet.ProtustrankaWithAdress_1">JANIMAR, turizam, ugostiteljstvo i trgovina, d.o.o. Ulica Asje Petričič 11A, 23000 Zadar</derivirana_varijabla>
  </DomainObject.Predmet.ProtustrankaWithAdress>
  <DomainObject.Predmet.ProtustrankaWithAdressOIB>
    <izvorni_sadrzaj>JANIMAR, turizam, ugostiteljstvo i trgovina, d.o.o., OIB 29962937285, Ulica Asje Petričič 11A, 23000 Zadar</izvorni_sadrzaj>
    <derivirana_varijabla naziv="DomainObject.Predmet.ProtustrankaWithAdressOIB_1">JANIMAR, turizam, ugostiteljstvo i trgovina, d.o.o., OIB 29962937285, Ulica Asje Petričič 11A, 23000 Zadar</derivirana_varijabla>
  </DomainObject.Predmet.ProtustrankaWithAdressOIB>
  <DomainObject.Predmet.ProtustrankaNazivFormated>
    <izvorni_sadrzaj>JANIMAR, turizam, ugostiteljstvo i trgovina, d.o.o.</izvorni_sadrzaj>
    <derivirana_varijabla naziv="DomainObject.Predmet.ProtustrankaNazivFormated_1">JANIMAR, turizam, ugostiteljstvo i trgovina, d.o.o.</derivirana_varijabla>
  </DomainObject.Predmet.ProtustrankaNazivFormated>
  <DomainObject.Predmet.ProtustrankaNazivFormatedOIB>
    <izvorni_sadrzaj>JANIMAR, turizam, ugostiteljstvo i trgovina, d.o.o., OIB 29962937285</izvorni_sadrzaj>
    <derivirana_varijabla naziv="DomainObject.Predmet.ProtustrankaNazivFormatedOIB_1">JANIMAR, turizam, ugostiteljstvo i trgovina, d.o.o., OIB 29962937285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10020.71</izvorni_sadrzaj>
    <derivirana_varijabla naziv="DomainObject.Predmet.TrenutnaVrijednost_1">10020.71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JANIMAR, turizam, ugostiteljstvo i trgovina, d.o.o.</item>
    </izvorni_sadrzaj>
    <derivirana_varijabla naziv="DomainObject.Predmet.ProtuStrankaListFormated_1">
      <item>JANIMAR, turizam, ugostiteljstvo i trgovina, d.o.o.</item>
    </derivirana_varijabla>
  </DomainObject.Predmet.ProtuStrankaListFormated>
  <DomainObject.Predmet.ProtuStrankaListFormatedOIB>
    <izvorni_sadrzaj>
      <item>JANIMAR, turizam, ugostiteljstvo i trgovina, d.o.o., OIB 29962937285</item>
    </izvorni_sadrzaj>
    <derivirana_varijabla naziv="DomainObject.Predmet.ProtuStrankaListFormatedOIB_1">
      <item>JANIMAR, turizam, ugostiteljstvo i trgovina, d.o.o., OIB 29962937285</item>
    </derivirana_varijabla>
  </DomainObject.Predmet.ProtuStrankaListFormatedOIB>
  <DomainObject.Predmet.ProtuStrankaListFormatedWithAdress>
    <izvorni_sadrzaj>
      <item>JANIMAR, turizam, ugostiteljstvo i trgovina, d.o.o., Ulica Asje Petričič 11A, 23000 Zadar</item>
    </izvorni_sadrzaj>
    <derivirana_varijabla naziv="DomainObject.Predmet.ProtuStrankaListFormatedWithAdress_1">
      <item>JANIMAR, turizam, ugostiteljstvo i trgovina, d.o.o., Ulica Asje Petričič 11A, 23000 Zadar</item>
    </derivirana_varijabla>
  </DomainObject.Predmet.ProtuStrankaListFormatedWithAdress>
  <DomainObject.Predmet.ProtuStrankaListFormatedWithAdressOIB>
    <izvorni_sadrzaj>
      <item>JANIMAR, turizam, ugostiteljstvo i trgovina, d.o.o., OIB 29962937285, Ulica Asje Petričič 11A, 23000 Zadar</item>
    </izvorni_sadrzaj>
    <derivirana_varijabla naziv="DomainObject.Predmet.ProtuStrankaListFormatedWithAdressOIB_1">
      <item>JANIMAR, turizam, ugostiteljstvo i trgovina, d.o.o., OIB 29962937285, Ulica Asje Petričič 11A, 23000 Zadar</item>
    </derivirana_varijabla>
  </DomainObject.Predmet.ProtuStrankaListFormatedWithAdressOIB>
  <DomainObject.Predmet.ProtuStrankaListNazivFormated>
    <izvorni_sadrzaj>
      <item>JANIMAR, turizam, ugostiteljstvo i trgovina, d.o.o.</item>
    </izvorni_sadrzaj>
    <derivirana_varijabla naziv="DomainObject.Predmet.ProtuStrankaListNazivFormated_1">
      <item>JANIMAR, turizam, ugostiteljstvo i trgovina, d.o.o.</item>
    </derivirana_varijabla>
  </DomainObject.Predmet.ProtuStrankaListNazivFormated>
  <DomainObject.Predmet.ProtuStrankaListNazivFormatedOIB>
    <izvorni_sadrzaj>
      <item>JANIMAR, turizam, ugostiteljstvo i trgovina, d.o.o., OIB 29962937285</item>
    </izvorni_sadrzaj>
    <derivirana_varijabla naziv="DomainObject.Predmet.ProtuStrankaListNazivFormatedOIB_1">
      <item>JANIMAR, turizam, ugostiteljstvo i trgovina, d.o.o., OIB 29962937285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JANIMAR, turizam, ugostiteljstvo i trgovina, d.o.o.</izvorni_sadrzaj>
    <derivirana_varijabla naziv="DomainObject.Predmet.ProtustrankaIDrugi_1">JANIMAR, turizam, ugostiteljstvo i trgovina,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JANIMAR, turizam, ugostiteljstvo i trgovina, d.o.o., OIB 29962937285, Ulica Asje Petričič 11A, 23000 Zadar</izvorni_sadrzaj>
    <derivirana_varijabla naziv="DomainObject.Predmet.ProtustrankaIDrugiAdressOIB_1">JANIMAR, turizam, ugostiteljstvo i trgovina, d.o.o., OIB 29962937285, Ulica Asje Petričič 11A,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JANIMAR, turizam, ugostiteljstvo i trgovina, d.o.o.</item>
    </izvorni_sadrzaj>
    <derivirana_varijabla naziv="DomainObject.Predmet.SudioniciListNaziv_1">
      <item>FINA</item>
      <item>JANIMAR, turizam, ugostiteljstvo i trgovina, d.o.o.</item>
    </derivirana_varijabla>
  </DomainObject.Predmet.SudioniciListNaziv>
  <DomainObject.Predmet.SudioniciListAdressOIB>
    <izvorni_sadrzaj>
      <item>FINA, OIB 85821130368</item>
      <item>JANIMAR, turizam, ugostiteljstvo i trgovina, d.o.o., OIB 29962937285, Ulica Asje Petričič 11A,23000 Zadar</item>
    </izvorni_sadrzaj>
    <derivirana_varijabla naziv="DomainObject.Predmet.SudioniciListAdressOIB_1">
      <item>FINA, OIB 85821130368</item>
      <item>JANIMAR, turizam, ugostiteljstvo i trgovina, d.o.o., OIB 29962937285, Ulica Asje Petričič 11A,23000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29962937285</item>
    </izvorni_sadrzaj>
    <derivirana_varijabla naziv="DomainObject.Predmet.SudioniciListNazivOIB_1">
      <item>, OIB 85821130368</item>
      <item>, OIB 29962937285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198</properties:Words>
  <properties:Characters>984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2017-10-26T10:46:00Z</dcterms:created>
  <dc:creator>Krešimir Torbarina</dc:creator>
  <cp:lastModifiedBy>wsadmin</cp:lastModifiedBy>
  <cp:lastPrinted>2017-10-20T06:43:00Z</cp:lastPrinted>
  <dcterms:modified xmlns:xsi="http://www.w3.org/2001/XMLSchema-instance" xsi:type="dcterms:W3CDTF">2017-10-30T08:57:00Z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