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67B06041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74698E74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108AE71D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3BD0F776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712DE3" w14:paraId="5AB23EFC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712DE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712DE3" w14:paraId="03273094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10B99BA1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20A4CEFF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712DE3" w14:paraId="117F47E1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712DE3" w14:paraId="5AF5395D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0CA67F3A" w14:textId="77777777">
      <w:pPr>
        <w:pStyle w:val="SudSjedite"/>
      </w:pPr>
    </w:p>
    <w:p w:rsidR="009824AC" w:rsidP="009824AC" w:rsidRDefault="009824AC" w14:paraId="6A6B90C3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2DE3" w:rsidR="00712DE3">
            <w:rPr>
              <w:rStyle w:val="eSPISCCParagraphDefaultFont"/>
              <w:rFonts w:eastAsiaTheme="minorHAnsi"/>
            </w:rPr>
            <w:t>Sp-226/2026-2</w:t>
          </w:r>
        </w:sdtContent>
      </w:sdt>
    </w:p>
    <w:p w:rsidRPr="008571DD" w:rsidR="008571DD" w:rsidP="00096750" w:rsidRDefault="00712DE3" w14:paraId="3B9D67A0" w14:textId="168DDC6A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712DE3" w:rsidR="00665136">
            <w:rPr>
              <w:rStyle w:val="eSPISCCParagraphDefaultFont"/>
            </w:rPr>
            <w:t>sudskom savjetniku</w:t>
          </w:r>
          <w:r w:rsidRPr="00712DE3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</w:rPr>
            <w:t xml:space="preserve"> ROBERT HUSAK, OIB 90704055854, ULICA MATIJE GUPCA 74 B, 49210 Zabok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</w:rPr>
            <w:t>22. srpnja 2026.</w:t>
          </w:r>
        </w:sdtContent>
      </w:sdt>
      <w:r w:rsidR="00905D9A">
        <w:t>, objavljuje:</w:t>
      </w:r>
    </w:p>
    <w:p w:rsidR="00905D9A" w:rsidP="00905D9A" w:rsidRDefault="00905D9A" w14:paraId="209D3659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4A3ACA46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4C6EC661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712DE3" w:rsidR="00712DE3">
            <w:rPr>
              <w:rStyle w:val="eSPISCCParagraphDefaultFont"/>
              <w:rFonts w:eastAsiaTheme="minorHAnsi"/>
            </w:rPr>
            <w:t>10.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12DE3" w:rsidR="00712DE3">
            <w:rPr>
              <w:rStyle w:val="eSPISCCParagraphDefaultFont"/>
              <w:rFonts w:eastAsiaTheme="minorHAnsi"/>
            </w:rPr>
            <w:t>ROBERT HUSAK, OIB 90704055854, ULICA MATIJE GUPCA 74 B, 49210 Zabok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50BD671B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577D9783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712DE3" w:rsidR="00905D9A" w:rsidP="00905D9A" w:rsidRDefault="00905D9A" w14:paraId="082A6A70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712DE3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12DE3" w:rsidR="00712DE3">
            <w:rPr>
              <w:rStyle w:val="eSPISCCParagraphDefaultFont"/>
              <w:rFonts w:eastAsiaTheme="minorHAnsi"/>
            </w:rPr>
            <w:t>ROBERT HUSAK, OIB 90704055854, ULICA MATIJE GUPCA 74 B, 49210 Zabok</w:t>
          </w:r>
        </w:sdtContent>
      </w:sdt>
      <w:r w:rsidRPr="00712DE3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5E42091A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2664100D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67C881E3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712DE3" w14:paraId="122BC007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  <w:rFonts w:eastAsiaTheme="minorHAnsi"/>
            </w:rPr>
            <w:t>22. srpnja 2026.</w:t>
          </w:r>
        </w:sdtContent>
      </w:sdt>
      <w:r w:rsidR="00A720AB">
        <w:t xml:space="preserve"> </w:t>
      </w:r>
    </w:p>
    <w:p w:rsidRPr="00665136" w:rsidR="00665136" w:rsidP="00665136" w:rsidRDefault="00665136" w14:paraId="337288DD" w14:textId="77777777">
      <w:pPr>
        <w:pStyle w:val="Sudac"/>
        <w:spacing w:before="0"/>
      </w:pPr>
    </w:p>
    <w:p w:rsidRPr="00712DE3" w:rsidR="00712DE3" w:rsidP="00712DE3" w:rsidRDefault="00665136" w14:paraId="3D547CC5" w14:textId="4EBB4C26">
      <w:pPr>
        <w:spacing w:after="0"/>
      </w:pPr>
      <w:r>
        <w:t xml:space="preserve">       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A2C4E56A2AAA45ECA162B0558B053F0F"/>
          </w:placeholder>
          <w:comboBox>
            <w:listItem w:displayText="Sudac" w:value="Sudac"/>
            <w:listItem w:displayText="Sudski savjetnik" w:value="Sudski savjetnik"/>
          </w:comboBox>
        </w:sdtPr>
        <w:sdtContent>
          <w:r w:rsidRPr="00712DE3" w:rsidR="00712DE3">
            <w:rPr>
              <w:rStyle w:val="eSPISCCParagraphDefaultFont"/>
              <w:rFonts w:eastAsiaTheme="minorHAnsi"/>
            </w:rPr>
            <w:t>Viši sudski savjetnik-specijalist:</w:t>
          </w:r>
        </w:sdtContent>
      </w:sdt>
      <w:r w:rsidRPr="00712DE3" w:rsidR="00712DE3">
        <w:t xml:space="preserve"> </w:t>
      </w:r>
      <w:bookmarkEnd w:id="0"/>
    </w:p>
    <w:p w:rsidR="00665136" w:rsidP="00712DE3" w:rsidRDefault="00665136" w14:paraId="4BF9423A" w14:textId="6D436F60">
      <w:pPr>
        <w:spacing w:after="0"/>
      </w:pPr>
    </w:p>
    <w:p w:rsidRPr="00665136" w:rsidR="008571DD" w:rsidP="00712DE3" w:rsidRDefault="00712DE3" w14:paraId="346E90E6" w14:textId="77777777">
      <w:pPr>
        <w:spacing w:after="0"/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2DE3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183E7108" w14:textId="77777777">
      <w:r>
        <w:separator/>
      </w:r>
    </w:p>
  </w:endnote>
  <w:endnote w:type="continuationSeparator" w:id="0">
    <w:p w:rsidR="00F75681" w:rsidP="00537B78" w:rsidRDefault="00F75681" w14:paraId="752C555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4198A1C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178279E1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2A4E6665" w14:textId="77777777">
      <w:r>
        <w:separator/>
      </w:r>
    </w:p>
  </w:footnote>
  <w:footnote w:type="continuationSeparator" w:id="0">
    <w:p w:rsidR="00F75681" w:rsidP="00537B78" w:rsidRDefault="00F75681" w14:paraId="4CD528F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5219FC7A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712DE3" w:rsidR="00712DE3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12DE3" w:rsidR="00712DE3">
          <w:rPr>
            <w:rStyle w:val="eSPISCCParagraphDefaultFont"/>
            <w:rFonts w:eastAsiaTheme="minorHAnsi"/>
          </w:rPr>
          <w:t>Sp-226/2026-2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DE3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56649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64C1C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C9BD672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785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4077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  <w:docPart>
      <w:docPartPr>
        <w:name w:val="A2C4E56A2AAA45ECA162B0558B053F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20D0320-63B8-4041-875D-09627579ECF1}"/>
      </w:docPartPr>
      <w:docPartBody>
        <w:p w:rsidR="00DE091D" w:rsidP="00DE091D" w:rsidRDefault="00DE091D">
          <w:pPr>
            <w:pStyle w:val="A2C4E56A2AAA45ECA162B0558B053F0F"/>
          </w:pPr>
          <w:r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64C1C"/>
    <w:rsid w:val="00B70063"/>
    <w:rsid w:val="00B83059"/>
    <w:rsid w:val="00BE69D1"/>
    <w:rsid w:val="00BF2F46"/>
    <w:rsid w:val="00DE091D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E091D"/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BDC3E50FD68141C4BFD5124426B33A32" w:customStyle="true">
    <w:name w:val="BDC3E50FD68141C4BFD5124426B33A32"/>
    <w:rsid w:val="00DE091D"/>
    <w:pPr>
      <w:spacing w:after="160" w:line="278" w:lineRule="auto"/>
    </w:pPr>
    <w:rPr>
      <w:kern w:val="2"/>
      <w:sz w:val="24"/>
      <w:szCs w:val="24"/>
    </w:rPr>
  </w:style>
  <w:style w:type="paragraph" w:styleId="52C407A4E7E643C99FA3F73A34059217" w:customStyle="true">
    <w:name w:val="52C407A4E7E643C99FA3F73A34059217"/>
    <w:rsid w:val="006D356E"/>
  </w:style>
  <w:style w:type="paragraph" w:styleId="A2C4E56A2AAA45ECA162B0558B053F0F" w:customStyle="true">
    <w:name w:val="A2C4E56A2AAA45ECA162B0558B053F0F"/>
    <w:rsid w:val="00DE091D"/>
    <w:pPr>
      <w:spacing w:after="160" w:line="278" w:lineRule="auto"/>
    </w:pPr>
    <w:rPr>
      <w:kern w:val="2"/>
      <w:sz w:val="24"/>
      <w:szCs w:val="24"/>
    </w:rPr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Sp-226/2026-2</izvorni_sadrzaj>
    <derivirana_varijabla naziv="DomainObject.Oznaka_1">Sp-226/2026-2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srpnja 2026.</izvorni_sadrzaj>
    <derivirana_varijabla naziv="DomainObject.Predmet.DatumIzradeOptuznogAkta_1">10. srpnja 2026.</derivirana_varijabla>
  </DomainObject.Predmet.DatumIzradeOptuznogAkta>
  <DomainObject.Predmet.DatumIzradeOptuznogAktaFormated>
    <izvorni_sadrzaj>10.7.2026.</izvorni_sadrzaj>
    <derivirana_varijabla naziv="DomainObject.Predmet.DatumIzradeOptuznogAktaFormated_1">10.7.2026.</derivirana_varijabla>
  </DomainObject.Predmet.DatumIzradeOptuznogAktaFormated>
  <DomainObject.Predmet.DatumOsnivanja>
    <izvorni_sadrzaj>10. srpnja 2026.</izvorni_sadrzaj>
    <derivirana_varijabla naziv="DomainObject.Predmet.DatumOsnivanja_1">10.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srpnja 2026.</izvorni_sadrzaj>
    <derivirana_varijabla naziv="DomainObject.Predmet.DatumPrimitkaOptuznogAkta_1">10.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Sp-226/2026</izvorni_sadrzaj>
    <derivirana_varijabla naziv="DomainObject.Predmet.OznakaBroj_1">Sp-226/2026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 HUSAK</izvorni_sadrzaj>
    <derivirana_varijabla naziv="DomainObject.Predmet.ProtustrankaFormated_1">  ROBERT HUSAK</derivirana_varijabla>
  </DomainObject.Predmet.ProtustrankaFormated>
  <DomainObject.Predmet.ProtustrankaFormatedOIB>
    <izvorni_sadrzaj>  ROBERT HUSAK, OIB 90704055854</izvorni_sadrzaj>
    <derivirana_varijabla naziv="DomainObject.Predmet.ProtustrankaFormatedOIB_1">  ROBERT HUSAK, OIB 90704055854</derivirana_varijabla>
  </DomainObject.Predmet.ProtustrankaFormatedOIB>
  <DomainObject.Predmet.ProtustrankaFormatedWithAdress>
    <izvorni_sadrzaj> ROBERT HUSAK, ULICA MATIJE GUPCA 74 B, 49210 Zabok</izvorni_sadrzaj>
    <derivirana_varijabla naziv="DomainObject.Predmet.ProtustrankaFormatedWithAdress_1"> ROBERT HUSAK, ULICA MATIJE GUPCA 74 B, 49210 Zabok</derivirana_varijabla>
  </DomainObject.Predmet.ProtustrankaFormatedWithAdress>
  <DomainObject.Predmet.ProtustrankaFormatedWithAdressOIB>
    <izvorni_sadrzaj> ROBERT HUSAK, OIB 90704055854, ULICA MATIJE GUPCA 74 B, 49210 Zabok</izvorni_sadrzaj>
    <derivirana_varijabla naziv="DomainObject.Predmet.ProtustrankaFormatedWithAdressOIB_1"> ROBERT HUSAK, OIB 90704055854, ULICA MATIJE GUPCA 74 B, 49210 Zabok</derivirana_varijabla>
  </DomainObject.Predmet.ProtustrankaFormatedWithAdressOIB>
  <DomainObject.Predmet.ProtustrankaWithAdress>
    <izvorni_sadrzaj>ROBERT HUSAK ULICA MATIJE GUPCA 74 B, 49210 Zabok</izvorni_sadrzaj>
    <derivirana_varijabla naziv="DomainObject.Predmet.ProtustrankaWithAdress_1">ROBERT HUSAK ULICA MATIJE GUPCA 74 B, 49210 Zabok</derivirana_varijabla>
  </DomainObject.Predmet.ProtustrankaWithAdress>
  <DomainObject.Predmet.ProtustrankaWithAdressOIB>
    <izvorni_sadrzaj>ROBERT HUSAK, OIB 90704055854, ULICA MATIJE GUPCA 74 B, 49210 Zabok</izvorni_sadrzaj>
    <derivirana_varijabla naziv="DomainObject.Predmet.ProtustrankaWithAdressOIB_1">ROBERT HUSAK, OIB 90704055854, ULICA MATIJE GUPCA 74 B, 49210 Zabok</derivirana_varijabla>
    <derivirana_varijabla naziv="DomainObject.Predmet.ProtustrankaWithAdressOIB1">ROBERT HUSAK, OIB 90704055854, ULICA MATIJE GUPCA 74 B, 49210 Zabok</derivirana_varijabla>
  </DomainObject.Predmet.ProtustrankaWithAdressOIB>
  <DomainObject.Predmet.ProtustrankaNazivFormated>
    <izvorni_sadrzaj>ROBERT HUSAK</izvorni_sadrzaj>
    <derivirana_varijabla naziv="DomainObject.Predmet.ProtustrankaNazivFormated_1">ROBERT HUSAK</derivirana_varijabla>
    <derivirana_varijabla naziv="Padez">ROBERT HUSAK</derivirana_varijabla>
  </DomainObject.Predmet.ProtustrankaNazivFormated>
  <DomainObject.Predmet.ProtustrankaNazivFormatedOIB>
    <izvorni_sadrzaj>ROBERT HUSAK, OIB 90704055854</izvorni_sadrzaj>
    <derivirana_varijabla naziv="DomainObject.Predmet.ProtustrankaNazivFormatedOIB_1">ROBERT HUSAK, OIB 90704055854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ROBERT HUSAK</item>
    </izvorni_sadrzaj>
    <derivirana_varijabla naziv="DomainObject.Predmet.ProtuStrankaListFormated_1">
      <item>ROBERT HUSAK</item>
    </derivirana_varijabla>
  </DomainObject.Predmet.ProtuStrankaListFormated>
  <DomainObject.Predmet.ProtuStrankaListFormatedOIB>
    <izvorni_sadrzaj>
      <item>ROBERT HUSAK, OIB 90704055854</item>
    </izvorni_sadrzaj>
    <derivirana_varijabla naziv="DomainObject.Predmet.ProtuStrankaListFormatedOIB_1">
      <item>ROBERT HUSAK, OIB 90704055854</item>
    </derivirana_varijabla>
  </DomainObject.Predmet.ProtuStrankaListFormatedOIB>
  <DomainObject.Predmet.ProtuStrankaListFormatedWithAdress>
    <izvorni_sadrzaj>
      <item>ROBERT HUSAK, ULICA MATIJE GUPCA 74 B, 49210 Zabok</item>
    </izvorni_sadrzaj>
    <derivirana_varijabla naziv="DomainObject.Predmet.ProtuStrankaListFormatedWithAdress_1">
      <item>ROBERT HUSAK, ULICA MATIJE GUPCA 74 B, 49210 Zabok</item>
    </derivirana_varijabla>
  </DomainObject.Predmet.ProtuStrankaListFormatedWithAdress>
  <DomainObject.Predmet.ProtuStrankaListFormatedWithAdressOIB>
    <izvorni_sadrzaj>
      <item>ROBERT HUSAK, OIB 90704055854, ULICA MATIJE GUPCA 74 B, 49210 Zabok</item>
    </izvorni_sadrzaj>
    <derivirana_varijabla naziv="DomainObject.Predmet.ProtuStrankaListFormatedWithAdressOIB_1">
      <item>ROBERT HUSAK, OIB 90704055854, ULICA MATIJE GUPCA 74 B, 49210 Zabok</item>
    </derivirana_varijabla>
  </DomainObject.Predmet.ProtuStrankaListFormatedWithAdressOIB>
  <DomainObject.Predmet.ProtuStrankaListNazivFormated>
    <izvorni_sadrzaj>
      <item>ROBERT HUSAK</item>
    </izvorni_sadrzaj>
    <derivirana_varijabla naziv="DomainObject.Predmet.ProtuStrankaListNazivFormated_1">
      <item>ROBERT HUSAK</item>
    </derivirana_varijabla>
  </DomainObject.Predmet.ProtuStrankaListNazivFormated>
  <DomainObject.Predmet.ProtuStrankaListNazivFormatedOIB>
    <izvorni_sadrzaj>
      <item>ROBERT HUSAK, OIB 90704055854</item>
    </izvorni_sadrzaj>
    <derivirana_varijabla naziv="DomainObject.Predmet.ProtuStrankaListNazivFormatedOIB_1">
      <item>ROBERT HUSAK, OIB 90704055854</item>
    </derivirana_varijabla>
  </DomainObject.Predmet.ProtuStrankaListNazivFormatedOIB>
  <DomainObject.Predmet.OstaliListFormated>
    <izvorni_sadrzaj>
      <item>EOS MATRIX d.o.o. za poslovne usluge</item>
      <item>A1 Hrvatska društvo s ograničenom odgovornošću za usluge javnih telekomunikacija</item>
    </izvorni_sadrzaj>
    <derivirana_varijabla naziv="DomainObject.Predmet.OstaliListFormated_1">
      <item>EOS MATRIX d.o.o. za poslovne usluge</item>
      <item>A1 Hrvatska društvo s ograničenom odgovornošću za usluge javnih telekomunikacija</item>
    </derivirana_varijabla>
    <derivirana_varijabla naziv="DrugaOsoba">
      <item>EOS MATRIX d.o.o. za poslovne usluge</item>
      <item>A1 Hrvatska društvo s ograničenom odgovornošću za usluge javnih telekomunikacija</item>
    </derivirana_varijabla>
  </DomainObject.Predmet.OstaliListFormated>
  <DomainObject.Predmet.OstaliListFormatedOIB>
    <izvorni_sadrzaj>
      <item>EOS MATRIX d.o.o. za poslovne usluge, OIB 76674680107</item>
      <item>A1 Hrvatska društvo s ograničenom odgovornošću za usluge javnih telekomunikacija, OIB 29524210204</item>
    </izvorni_sadrzaj>
    <derivirana_varijabla naziv="DomainObject.Predmet.OstaliListFormatedOIB_1">
      <item>EOS MATRIX d.o.o. za poslovne usluge, OIB 76674680107</item>
      <item>A1 Hrvatska društvo s ograničenom odgovornošću za usluge javnih telekomunikacija, OIB 29524210204</item>
    </derivirana_varijabla>
  </DomainObject.Predmet.OstaliListFormatedOIB>
  <DomainObject.Predmet.OstaliListFormatedWithAdress>
    <izvorni_sadrzaj>
      <item>EOS MATRIX d.o.o. za poslovne usluge, Horvatova ulica 82, 10000 Zagreb</item>
      <item>A1 Hrvatska društvo s ograničenom odgovornošću za usluge javnih telekomunikacija, Vrtni put 1, 10000 Zagreb</item>
    </izvorni_sadrzaj>
    <derivirana_varijabla naziv="DomainObject.Predmet.OstaliListFormatedWithAdress_1">
      <item>EOS MATRIX d.o.o. za poslovne usluge, Horvatova ulica 82, 10000 Zagreb</item>
      <item>A1 Hrvatska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EOS MATRIX d.o.o. za poslovne usluge, OIB 76674680107, Horvatova ulica 82, 10000 Zagreb</item>
      <item>A1 Hrvatska društvo s ograničenom odgovornošću za usluge javnih telekomunikacija, OIB 29524210204, Vrtni put 1, 10000 Zagreb</item>
    </izvorni_sadrzaj>
    <derivirana_varijabla naziv="DomainObject.Predmet.OstaliListFormatedWithAdressOIB_1">
      <item>EOS MATRIX d.o.o. za poslovne usluge, OIB 76674680107, Horvatova ulica 82, 10000 Zagreb</item>
      <item>A1 Hrvatska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EOS MATRIX d.o.o. za poslovne usluge</item>
      <item>A1 Hrvatska društvo s ograničenom odgovornošću za usluge javnih telekomunikacija</item>
    </izvorni_sadrzaj>
    <derivirana_varijabla naziv="DomainObject.Predmet.OstaliListNazivFormated_1">
      <item>EOS MATRIX d.o.o. za poslovne usluge</item>
      <item>A1 Hrvatska društvo s ograničenom odgovornošću za usluge javnih telekomunikacija</item>
    </derivirana_varijabla>
  </DomainObject.Predmet.OstaliListNazivFormated>
  <DomainObject.Predmet.OstaliListNazivFormatedOIB>
    <izvorni_sadrzaj>
      <item>EOS MATRIX d.o.o. za poslovne usluge, OIB 76674680107</item>
      <item>A1 Hrvatska društvo s ograničenom odgovornošću za usluge javnih telekomunikacija, OIB 29524210204</item>
    </izvorni_sadrzaj>
    <derivirana_varijabla naziv="DomainObject.Predmet.OstaliListNazivFormatedOIB_1">
      <item>EOS MATRIX d.o.o. za poslovne usluge, OIB 76674680107</item>
      <item>A1 Hrvatska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srpnja 2026.</izvorni_sadrzaj>
    <derivirana_varijabla naziv="DomainObject.Datum_1">22. srpnja 2026.</derivirana_varijabla>
    <derivirana_varijabla naziv="DomainObject.Datum2">22. srpnja 2026.</derivirana_varijabla>
  </DomainObject.Datum>
  <DomainObject.PoslovniBrojDokumenta>
    <izvorni_sadrzaj>Sp-226/2026-2</izvorni_sadrzaj>
    <derivirana_varijabla naziv="DomainObject.PoslovniBrojDokumenta_1">Sp-226/2026-2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ROBERT HUSAK</izvorni_sadrzaj>
    <derivirana_varijabla naziv="DomainObject.Predmet.ProtustrankaIDrugi_1">ROBERT HUSAK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ROBERT HUSAK, OIB 90704055854, ULICA MATIJE GUPCA 74 B, 49210 Zabok</izvorni_sadrzaj>
    <derivirana_varijabla naziv="DomainObject.Predmet.ProtustrankaIDrugiAdressOIB_1">ROBERT HUSAK, OIB 90704055854, ULICA MATIJE GUPCA 74 B,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HUSAK</item>
      <item>Financijska agencija (FINA)</item>
      <item>EOS MATRIX d.o.o. za poslovne usluge</item>
      <item>A1 Hrvatska društvo s ograničenom odgovornošću za usluge javnih telekomunikacija</item>
    </izvorni_sadrzaj>
    <derivirana_varijabla naziv="DomainObject.Predmet.SudioniciListNaziv_1">
      <item>ROBERT HUSAK</item>
      <item>Financijska agencija (FINA)</item>
      <item>EOS MATRIX d.o.o. za poslovne usluge</item>
      <item>A1 Hrvatska društvo s ograničenom odgovornošću za usluge javnih telekomunikacija</item>
    </derivirana_varijabla>
    <derivirana_varijabla naziv="OstaliSudionici">
      <item>ROBERT HUSAK</item>
      <item>Financijska agencija (FINA)</item>
      <item>EOS MATRIX d.o.o. za poslovne usluge</item>
      <item>A1 Hrvatska društvo s ograničenom odgovornošću za usluge javnih telekomunikacija</item>
    </derivirana_varijabla>
  </DomainObject.Predmet.SudioniciListNaziv>
  <DomainObject.Predmet.SudioniciListAdressOIB>
    <izvorni_sadrzaj>
      <item>ROBERT HUSAK, OIB 90704055854, ULICA MATIJE GUPCA 74 B,49210 Zabok</item>
      <item>Financijska agencija (FINA), OIB 85821130368, Ulica grada Vukovara 70,10000 Zagreb</item>
      <item>EOS MATRIX d.o.o. za poslovne usluge, OIB 76674680107, Horvatova ulica 82,10000 Zagreb</item>
      <item>A1 Hrvatska društvo s ograničenom odgovornošću za usluge javnih telekomunikacija, OIB 29524210204, Vrtni put 1,10000 Zagreb</item>
    </izvorni_sadrzaj>
    <derivirana_varijabla naziv="DomainObject.Predmet.SudioniciListAdressOIB_1">
      <item>ROBERT HUSAK, OIB 90704055854, ULICA MATIJE GUPCA 74 B,49210 Zabok</item>
      <item>Financijska agencija (FINA), OIB 85821130368, Ulica grada Vukovara 70,10000 Zagreb</item>
      <item>EOS MATRIX d.o.o. za poslovne usluge, OIB 76674680107, Horvatova ulica 82,10000 Zagreb</item>
      <item>A1 Hrvatska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90704055854</item>
      <item>, OIB 85821130368</item>
      <item>, OIB 76674680107</item>
      <item>, OIB 29524210204</item>
    </izvorni_sadrzaj>
    <derivirana_varijabla naziv="DomainObject.Predmet.SudioniciListNazivOIB_1">
      <item>, OIB 90704055854</item>
      <item>, OIB 85821130368</item>
      <item>, OIB 76674680107</item>
      <item>, OIB 29524210204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2026.</izvorni_sadrzaj>
    <derivirana_varijabla naziv="DomainObject.Predmet.DatumPocetkaProcesa_1">10.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207</properties:Words>
  <properties:Characters>1166</properties:Characters>
  <properties:Lines>39</properties:Lines>
  <properties:Paragraphs>13</properties:Paragraphs>
  <properties:TotalTime>77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2026-07-22T11:17:00Z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Sp-226/2026-2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