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e8b8" w14:paraId="3d5e8b8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E2188">
        <w:t>628</w:t>
      </w:r>
      <w:r w:rsidR="003C298B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2BB2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6E2188">
        <w:t>ANTADRI TRADE LOGISTIKA j.d.o.o. za usluge, Ivanja Reka, Baranjska 1 (OIB: 85245473929</w:t>
      </w:r>
      <w:r w:rsidR="00A46710">
        <w:t>).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6E2188">
        <w:t>90.487,41</w:t>
      </w:r>
      <w:r w:rsidR="00A00AB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446844">
        <w:t>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Za točnost otpravka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2757B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298B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21430"/>
    <w:rsid w:val="00522D72"/>
    <w:rsid w:val="00530143"/>
    <w:rsid w:val="0053333E"/>
    <w:rsid w:val="0053446F"/>
    <w:rsid w:val="00542CD7"/>
    <w:rsid w:val="00550283"/>
    <w:rsid w:val="0055220A"/>
    <w:rsid w:val="005547D4"/>
    <w:rsid w:val="0055567B"/>
    <w:rsid w:val="0055635E"/>
    <w:rsid w:val="00560F6F"/>
    <w:rsid w:val="00562A47"/>
    <w:rsid w:val="0056434A"/>
    <w:rsid w:val="00572798"/>
    <w:rsid w:val="00577223"/>
    <w:rsid w:val="005779CF"/>
    <w:rsid w:val="005819A6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C408B"/>
    <w:rsid w:val="006D1967"/>
    <w:rsid w:val="006E1194"/>
    <w:rsid w:val="006E2188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46710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D20"/>
    <w:rsid w:val="00AD7EA3"/>
    <w:rsid w:val="00AE19F0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340B"/>
    <w:rsid w:val="00D325CB"/>
    <w:rsid w:val="00D3606F"/>
    <w:rsid w:val="00D4013D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53429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2497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01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1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1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1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1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01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1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1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1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1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St-628/2019</izvorni_sadrzaj>
    <derivirana_varijabla naziv="DomainObject.Predmet.OznakaBroj_1">St-628/2019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ANTADRI TRADE LOGISTIKA j.d.o.o. za usluge</izvorni_sadrzaj>
    <derivirana_varijabla naziv="DomainObject.Predmet.ProtustrankaFormated_1">  ANTADRI TRADE LOGISTIKA j.d.o.o. za usluge</derivirana_varijabla>
  </DomainObject.Predmet.ProtustrankaFormated>
  <DomainObject.Predmet.ProtustrankaFormatedOIB>
    <izvorni_sadrzaj>  ANTADRI TRADE LOGISTIKA j.d.o.o. za usluge, OIB 85245473929</izvorni_sadrzaj>
    <derivirana_varijabla naziv="DomainObject.Predmet.ProtustrankaFormatedOIB_1">  ANTADRI TRADE LOGISTIKA j.d.o.o. za usluge, OIB 85245473929</derivirana_varijabla>
  </DomainObject.Predmet.ProtustrankaFormatedOIB>
  <DomainObject.Predmet.ProtustrankaFormatedWithAdress>
    <izvorni_sadrzaj> ANTADRI TRADE LOGISTIKA j.d.o.o. za usluge, Baranjska 1, 10373 Ivanja Reka</izvorni_sadrzaj>
    <derivirana_varijabla naziv="DomainObject.Predmet.ProtustrankaFormatedWithAdress_1"> ANTADRI TRADE LOGISTIKA j.d.o.o. za usluge, Baranjska 1, 10373 Ivanja Reka</derivirana_varijabla>
  </DomainObject.Predmet.ProtustrankaFormatedWithAdress>
  <DomainObject.Predmet.ProtustrankaFormatedWithAdressOIB>
    <izvorni_sadrzaj> ANTADRI TRADE LOGISTIKA j.d.o.o. za usluge, OIB 85245473929, Baranjska 1, 10373 Ivanja Reka</izvorni_sadrzaj>
    <derivirana_varijabla naziv="DomainObject.Predmet.ProtustrankaFormatedWithAdressOIB_1"> ANTADRI TRADE LOGISTIKA j.d.o.o. za usluge, OIB 85245473929, Baranjska 1, 10373 Ivanja Reka</derivirana_varijabla>
  </DomainObject.Predmet.ProtustrankaFormatedWithAdressOIB>
  <DomainObject.Predmet.ProtustrankaWithAdress>
    <izvorni_sadrzaj>ANTADRI TRADE LOGISTIKA j.d.o.o. za usluge Baranjska 1, 10373 Ivanja Reka</izvorni_sadrzaj>
    <derivirana_varijabla naziv="DomainObject.Predmet.ProtustrankaWithAdress_1">ANTADRI TRADE LOGISTIKA j.d.o.o. za usluge Baranjska 1, 10373 Ivanja Reka</derivirana_varijabla>
  </DomainObject.Predmet.ProtustrankaWithAdress>
  <DomainObject.Predmet.ProtustrankaWithAdressOIB>
    <izvorni_sadrzaj>ANTADRI TRADE LOGISTIKA j.d.o.o. za usluge, OIB 85245473929, Baranjska 1, 10373 Ivanja Reka</izvorni_sadrzaj>
    <derivirana_varijabla naziv="DomainObject.Predmet.ProtustrankaWithAdressOIB_1">ANTADRI TRADE LOGISTIKA j.d.o.o. za usluge, OIB 85245473929, Baranjska 1, 10373 Ivanja Reka</derivirana_varijabla>
  </DomainObject.Predmet.ProtustrankaWithAdressOIB>
  <DomainObject.Predmet.ProtustrankaNazivFormated>
    <izvorni_sadrzaj>ANTADRI TRADE LOGISTIKA j.d.o.o. za usluge</izvorni_sadrzaj>
    <derivirana_varijabla naziv="DomainObject.Predmet.ProtustrankaNazivFormated_1">ANTADRI TRADE LOGISTIKA j.d.o.o. za usluge</derivirana_varijabla>
  </DomainObject.Predmet.ProtustrankaNazivFormated>
  <DomainObject.Predmet.ProtustrankaNazivFormatedOIB>
    <izvorni_sadrzaj>ANTADRI TRADE LOGISTIKA j.d.o.o. za usluge, OIB 85245473929</izvorni_sadrzaj>
    <derivirana_varijabla naziv="DomainObject.Predmet.ProtustrankaNazivFormatedOIB_1">ANTADRI TRADE LOGISTIKA j.d.o.o. za usluge, OIB 85245473929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ANTADRI TRADE LOGISTIKA j.d.o.o. za usluge</item>
    </izvorni_sadrzaj>
    <derivirana_varijabla naziv="DomainObject.Predmet.ProtuStrankaListFormated_1">
      <item>ANTADRI TRADE LOGISTIKA j.d.o.o. za usluge</item>
    </derivirana_varijabla>
  </DomainObject.Predmet.ProtuStrankaListFormated>
  <DomainObject.Predmet.ProtuStrankaListFormatedOIB>
    <izvorni_sadrzaj>
      <item>ANTADRI TRADE LOGISTIKA j.d.o.o. za usluge, OIB 85245473929</item>
    </izvorni_sadrzaj>
    <derivirana_varijabla naziv="DomainObject.Predmet.ProtuStrankaListFormatedOIB_1">
      <item>ANTADRI TRADE LOGISTIKA j.d.o.o. za usluge, OIB 85245473929</item>
    </derivirana_varijabla>
  </DomainObject.Predmet.ProtuStrankaListFormatedOIB>
  <DomainObject.Predmet.ProtuStrankaListFormatedWithAdress>
    <izvorni_sadrzaj>
      <item>ANTADRI TRADE LOGISTIKA j.d.o.o. za usluge, Baranjska 1, 10373 Ivanja Reka</item>
    </izvorni_sadrzaj>
    <derivirana_varijabla naziv="DomainObject.Predmet.ProtuStrankaListFormatedWithAdress_1">
      <item>ANTADRI TRADE LOGISTIKA j.d.o.o. za usluge, Baranjska 1, 10373 Ivanja Reka</item>
    </derivirana_varijabla>
  </DomainObject.Predmet.ProtuStrankaListFormatedWithAdress>
  <DomainObject.Predmet.ProtuStrankaListFormatedWithAdressOIB>
    <izvorni_sadrzaj>
      <item>ANTADRI TRADE LOGISTIKA j.d.o.o. za usluge, OIB 85245473929, Baranjska 1, 10373 Ivanja Reka</item>
    </izvorni_sadrzaj>
    <derivirana_varijabla naziv="DomainObject.Predmet.ProtuStrankaListFormatedWithAdressOIB_1">
      <item>ANTADRI TRADE LOGISTIKA j.d.o.o. za usluge, OIB 85245473929, Baranjska 1, 10373 Ivanja Reka</item>
    </derivirana_varijabla>
  </DomainObject.Predmet.ProtuStrankaListFormatedWithAdressOIB>
  <DomainObject.Predmet.ProtuStrankaListNazivFormated>
    <izvorni_sadrzaj>
      <item>ANTADRI TRADE LOGISTIKA j.d.o.o. za usluge</item>
    </izvorni_sadrzaj>
    <derivirana_varijabla naziv="DomainObject.Predmet.ProtuStrankaListNazivFormated_1">
      <item>ANTADRI TRADE LOGISTIKA j.d.o.o. za usluge</item>
    </derivirana_varijabla>
  </DomainObject.Predmet.ProtuStrankaListNazivFormated>
  <DomainObject.Predmet.ProtuStrankaListNazivFormatedOIB>
    <izvorni_sadrzaj>
      <item>ANTADRI TRADE LOGISTIKA j.d.o.o. za usluge, OIB 85245473929</item>
    </izvorni_sadrzaj>
    <derivirana_varijabla naziv="DomainObject.Predmet.ProtuStrankaListNazivFormatedOIB_1">
      <item>ANTADRI TRADE LOGISTIKA j.d.o.o. za usluge, OIB 85245473929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ANTADRI TRADE LOGISTIKA j.d.o.o. za usluge</izvorni_sadrzaj>
    <derivirana_varijabla naziv="DomainObject.Predmet.ProtustrankaIDrugi_1">ANTADRI TRADE LOGISTIKA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ANTADRI TRADE LOGISTIKA j.d.o.o. za usluge, OIB 85245473929, Baranjska 1, 10373 Ivanja Reka</izvorni_sadrzaj>
    <derivirana_varijabla naziv="DomainObject.Predmet.ProtustrankaIDrugiAdressOIB_1">ANTADRI TRADE LOGISTIKA j.d.o.o. za usluge, OIB 85245473929, Baranjska 1, 10373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ANTADRI TRADE LOGISTIKA j.d.o.o. za usluge</item>
    </izvorni_sadrzaj>
    <derivirana_varijabla naziv="DomainObject.Predmet.SudioniciListNaziv_1">
      <item>FINA Regionalni centar Zagreb</item>
      <item>ANTADRI TRADE LOGISTIKA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ANTADRI TRADE LOGISTIKA j.d.o.o. za usluge, OIB 85245473929, Baranjska 1,10373 Ivanja Reka</item>
    </izvorni_sadrzaj>
    <derivirana_varijabla naziv="DomainObject.Predmet.SudioniciListAdressOIB_1">
      <item>FINA Regionalni centar Zagreb, OIB 85821130368, Trg svibanjskih žrtava 1995. 1,10000 Zagreb</item>
      <item>ANTADRI TRADE LOGISTIKA j.d.o.o. za usluge, OIB 85245473929, Baranjska 1,10373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85245473929</item>
    </izvorni_sadrzaj>
    <derivirana_varijabla naziv="DomainObject.Predmet.SudioniciListNazivOIB_1">
      <item>, OIB 85821130368</item>
      <item>, OIB 85245473929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1AA015-705F-4341-BEF2-F676632D7B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2019-07-12T08:38:00Z</dcterms:created>
  <dc:creator>ilukac</dc:creator>
  <cp:lastModifiedBy>Marina Radaković</cp:lastModifiedBy>
  <cp:lastPrinted>2018-01-23T13:14:00Z</cp:lastPrinted>
  <dcterms:modified xmlns:xsi="http://www.w3.org/2001/XMLSchema-instance" xsi:type="dcterms:W3CDTF">2019-07-15T06:03:00Z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(st-628-2019.docx)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