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581a" w14:paraId="c8e581a" w:rsidRDefault="00A14336" w:rsidP="00A14336" w:rsidR="00A14336">
      <w:pPr>
        <w15:collapsed w:val="false"/>
      </w:pPr>
      <w:bookmarkStart w:name="_GoBack" w:id="0"/>
      <w:bookmarkEnd w:id="0"/>
    </w:p>
    <w:p w:rsidRDefault="00412269" w:rsidP="00A14336" w:rsidR="00412269"/>
    <w:p w:rsidRDefault="00412269" w:rsidP="00910611" w:rsidR="00412269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2269" w:rsidP="00910611" w:rsidR="00412269">
      <w:r>
        <w:rPr>
          <w:rFonts w:eastAsia="MS Mincho"/>
        </w:rPr>
        <w:t>REPUBLIKA HRVATSKA</w:t>
      </w:r>
    </w:p>
    <w:p w:rsidRDefault="00412269" w:rsidP="00910611" w:rsidR="00412269">
      <w:r>
        <w:rPr>
          <w:rFonts w:eastAsia="MS Mincho"/>
        </w:rPr>
        <w:t>TRGOVAČKI SUD U RIJECI</w:t>
      </w:r>
    </w:p>
    <w:p w:rsidRDefault="00412269" w:rsidR="0041226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12269" w:rsidP="00A14336" w:rsidR="00412269"/>
    <w:p w:rsidRDefault="00412269" w:rsidP="00A14336" w:rsidR="00412269"/>
    <w:p w:rsidRDefault="00412269" w:rsidP="00A14336" w:rsidR="00412269"/>
    <w:p w:rsidRDefault="00412269" w:rsidP="00A14336" w:rsidR="00412269"/>
    <w:p w:rsidRDefault="00412269" w:rsidP="00A14336" w:rsidR="00412269"/>
    <w:p w:rsidRDefault="00412269" w:rsidP="00A14336" w:rsidR="00412269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E3548B" w:rsidP="00E3548B" w:rsidR="00E3548B" w:rsidRPr="00DC0722">
      <w:pPr>
        <w:ind w:firstLine="708"/>
        <w:jc w:val="both"/>
      </w:pPr>
      <w:r w:rsidRPr="00DC0722">
        <w:t xml:space="preserve">Ročište radi sklapanja predstečajne nagodbe nad dužnikom </w:t>
      </w:r>
      <w:r w:rsidRPr="005F2387">
        <w:rPr>
          <w:bCs/>
        </w:rPr>
        <w:t>KAIROS NEKRETNINE</w:t>
      </w:r>
      <w:r w:rsidRPr="005F2387">
        <w:t xml:space="preserve"> društvo s ograničenom odgovornošću za poslovanje nekretninama Rijeka, Pomerio 21, OIB: 73132834819</w:t>
      </w:r>
      <w:r w:rsidRPr="00DC0722">
        <w:t>, određuje se za dan</w:t>
      </w:r>
    </w:p>
    <w:p w:rsidRDefault="00E3548B" w:rsidP="00E3548B" w:rsidR="00E3548B"/>
    <w:p w:rsidRDefault="00E3548B" w:rsidP="00E3548B" w:rsidR="00E3548B" w:rsidRPr="00DC0722">
      <w:pPr>
        <w:jc w:val="center"/>
      </w:pPr>
      <w:r>
        <w:t xml:space="preserve">15. svibnja </w:t>
      </w:r>
      <w:r w:rsidRPr="00DC0722">
        <w:t>201</w:t>
      </w:r>
      <w:r>
        <w:t>8</w:t>
      </w:r>
      <w:r w:rsidRPr="00DC0722">
        <w:t xml:space="preserve">. u </w:t>
      </w:r>
      <w:r>
        <w:t>9</w:t>
      </w:r>
      <w:r w:rsidRPr="00DC0722">
        <w:t>:</w:t>
      </w:r>
      <w:r>
        <w:t>00</w:t>
      </w:r>
      <w:r w:rsidRPr="00DC0722">
        <w:t xml:space="preserve"> sati</w:t>
      </w:r>
    </w:p>
    <w:p w:rsidRDefault="00E3548B" w:rsidP="00E3548B" w:rsidR="00E3548B" w:rsidRPr="00DC0722">
      <w:pPr>
        <w:jc w:val="center"/>
      </w:pPr>
      <w:r w:rsidRPr="00DC0722">
        <w:t>kod Trgovačkog suda u Rijeci</w:t>
      </w:r>
    </w:p>
    <w:p w:rsidRDefault="00E3548B" w:rsidP="00E3548B" w:rsidR="00E3548B" w:rsidRPr="00DC0722">
      <w:pPr>
        <w:jc w:val="center"/>
      </w:pPr>
      <w:r w:rsidRPr="00DC0722">
        <w:t>Zadarska 1 i 3</w:t>
      </w:r>
    </w:p>
    <w:p w:rsidRDefault="00E3548B" w:rsidP="00E3548B" w:rsidR="00E3548B" w:rsidRPr="00DC0722">
      <w:pPr>
        <w:jc w:val="center"/>
      </w:pPr>
      <w:r w:rsidRPr="00DC0722">
        <w:t>sudnica br. 3, I. kat.</w:t>
      </w:r>
    </w:p>
    <w:p w:rsidRDefault="00E3548B" w:rsidP="00E3548B" w:rsidR="00E3548B" w:rsidRPr="00DC0722">
      <w:pPr>
        <w:jc w:val="both"/>
      </w:pPr>
    </w:p>
    <w:p w:rsidRDefault="00E3548B" w:rsidP="00E3548B" w:rsidR="00E3548B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(Posl. br. 14 Stpn-</w:t>
      </w:r>
      <w:r w:rsidR="00E3548B">
        <w:t>2/2017</w:t>
      </w:r>
      <w:r w:rsidR="00A14336" w:rsidRPr="00B565C5">
        <w:t xml:space="preserve"> od </w:t>
      </w:r>
      <w:r w:rsidR="00E3548B">
        <w:t>14. veljače 2018</w:t>
      </w:r>
      <w:r w:rsidR="00A14336" w:rsidRPr="00B565C5">
        <w:t>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2C3" w:rsidR="004332C3">
      <w:r>
        <w:separator/>
      </w:r>
    </w:p>
  </w:endnote>
  <w:endnote w:id="0" w:type="continuationSeparator">
    <w:p w:rsidRDefault="004332C3" w:rsidR="00433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2C3" w:rsidR="004332C3">
      <w:r>
        <w:separator/>
      </w:r>
    </w:p>
  </w:footnote>
  <w:footnote w:id="0" w:type="continuationSeparator">
    <w:p w:rsidRDefault="004332C3" w:rsidR="00433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>Posl. br. 14 Stpn-</w:t>
    </w:r>
    <w:r w:rsidR="00E3548B">
      <w:t>2/2017</w:t>
    </w:r>
    <w:r w:rsidR="00412269"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3788E"/>
    <w:rsid w:val="002901BF"/>
    <w:rsid w:val="002A0C18"/>
    <w:rsid w:val="002D2DDD"/>
    <w:rsid w:val="003031C0"/>
    <w:rsid w:val="00333140"/>
    <w:rsid w:val="0038054A"/>
    <w:rsid w:val="003831EA"/>
    <w:rsid w:val="00412269"/>
    <w:rsid w:val="00421C12"/>
    <w:rsid w:val="00423D62"/>
    <w:rsid w:val="004332C3"/>
    <w:rsid w:val="00444610"/>
    <w:rsid w:val="00493868"/>
    <w:rsid w:val="00546779"/>
    <w:rsid w:val="00556C6E"/>
    <w:rsid w:val="005C55D6"/>
    <w:rsid w:val="005E4B92"/>
    <w:rsid w:val="00606084"/>
    <w:rsid w:val="0080609D"/>
    <w:rsid w:val="0081752B"/>
    <w:rsid w:val="008233E5"/>
    <w:rsid w:val="0086169B"/>
    <w:rsid w:val="008C0509"/>
    <w:rsid w:val="00924044"/>
    <w:rsid w:val="00960C5E"/>
    <w:rsid w:val="00A14336"/>
    <w:rsid w:val="00AA3738"/>
    <w:rsid w:val="00AA5FE2"/>
    <w:rsid w:val="00AC0B1F"/>
    <w:rsid w:val="00AD1FB4"/>
    <w:rsid w:val="00AD7B23"/>
    <w:rsid w:val="00B03DD4"/>
    <w:rsid w:val="00B565C5"/>
    <w:rsid w:val="00B97D51"/>
    <w:rsid w:val="00B97E49"/>
    <w:rsid w:val="00BA1037"/>
    <w:rsid w:val="00BD7B5B"/>
    <w:rsid w:val="00C80A5F"/>
    <w:rsid w:val="00CC14A6"/>
    <w:rsid w:val="00CC3C67"/>
    <w:rsid w:val="00D36B12"/>
    <w:rsid w:val="00D4595D"/>
    <w:rsid w:val="00D654A9"/>
    <w:rsid w:val="00D87D7F"/>
    <w:rsid w:val="00D942E9"/>
    <w:rsid w:val="00DE6C41"/>
    <w:rsid w:val="00E22407"/>
    <w:rsid w:val="00E3548B"/>
    <w:rsid w:val="00E5454E"/>
    <w:rsid w:val="00ED32BB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12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122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12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122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5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Stpn-2/2017</izvorni_sadrzaj>
    <derivirana_varijabla naziv="DomainObject.Predmet.OznakaBroj_1">Stpn-2/2017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KAIROS NEKRETNINE d.o.o.</izvorni_sadrzaj>
    <derivirana_varijabla naziv="DomainObject.Predmet.StrankaFormated_1">  KAIROS NEKRETNINE d.o.o.</derivirana_varijabla>
  </DomainObject.Predmet.StrankaFormated>
  <DomainObject.Predmet.StrankaFormatedOIB>
    <izvorni_sadrzaj>  KAIROS NEKRETNINE d.o.o., OIB 73132834819</izvorni_sadrzaj>
    <derivirana_varijabla naziv="DomainObject.Predmet.StrankaFormatedOIB_1">  KAIROS NEKRETNINE d.o.o., OIB 73132834819</derivirana_varijabla>
  </DomainObject.Predmet.StrankaFormatedOIB>
  <DomainObject.Predmet.StrankaFormatedWithAdress>
    <izvorni_sadrzaj> KAIROS NEKRETNINE d.o.o., Pomerio 21, 51000 Rijeka</izvorni_sadrzaj>
    <derivirana_varijabla naziv="DomainObject.Predmet.StrankaFormatedWithAdress_1"> KAIROS NEKRETNINE d.o.o., Pomerio 21, 51000 Rijeka</derivirana_varijabla>
  </DomainObject.Predmet.StrankaFormatedWithAdress>
  <DomainObject.Predmet.StrankaFormatedWithAdressOIB>
    <izvorni_sadrzaj> KAIROS NEKRETNINE d.o.o., OIB 73132834819, Pomerio 21, 51000 Rijeka</izvorni_sadrzaj>
    <derivirana_varijabla naziv="DomainObject.Predmet.StrankaFormatedWithAdressOIB_1"> KAIROS NEKRETNINE d.o.o., OIB 73132834819, Pomerio 21, 51000 Rijeka</derivirana_varijabla>
  </DomainObject.Predmet.StrankaFormatedWithAdressOIB>
  <DomainObject.Predmet.StrankaWithAdress>
    <izvorni_sadrzaj>KAIROS NEKRETNINE d.o.o. Pomerio 21,51000 Rijeka</izvorni_sadrzaj>
    <derivirana_varijabla naziv="DomainObject.Predmet.StrankaWithAdress_1">KAIROS NEKRETNINE d.o.o. Pomerio 21,51000 Rijeka</derivirana_varijabla>
  </DomainObject.Predmet.StrankaWithAdress>
  <DomainObject.Predmet.StrankaWithAdressOIB>
    <izvorni_sadrzaj>KAIROS NEKRETNINE d.o.o., OIB 73132834819, Pomerio 21,51000 Rijeka</izvorni_sadrzaj>
    <derivirana_varijabla naziv="DomainObject.Predmet.StrankaWithAdressOIB_1">KAIROS NEKRETNINE d.o.o., OIB 73132834819, Pomerio 21,51000 Rijeka</derivirana_varijabla>
  </DomainObject.Predmet.StrankaWithAdressOIB>
  <DomainObject.Predmet.StrankaNazivFormated>
    <izvorni_sadrzaj>KAIROS NEKRETNINE d.o.o.</izvorni_sadrzaj>
    <derivirana_varijabla naziv="DomainObject.Predmet.StrankaNazivFormated_1">KAIROS NEKRETNINE d.o.o.</derivirana_varijabla>
  </DomainObject.Predmet.StrankaNazivFormated>
  <DomainObject.Predmet.StrankaNazivFormatedOIB>
    <izvorni_sadrzaj>KAIROS NEKRETNINE d.o.o., OIB 73132834819</izvorni_sadrzaj>
    <derivirana_varijabla naziv="DomainObject.Predmet.StrankaNazivFormatedOIB_1">KAIROS NEKRETNINE d.o.o., OIB 73132834819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KAIROS NEKRETNINE d.o.o.</item>
    </izvorni_sadrzaj>
    <derivirana_varijabla naziv="DomainObject.Predmet.StrankaListFormated_1">
      <item>KAIROS NEKRETNINE d.o.o.</item>
    </derivirana_varijabla>
  </DomainObject.Predmet.StrankaListFormated>
  <DomainObject.Predmet.StrankaListFormatedOIB>
    <izvorni_sadrzaj>
      <item>KAIROS NEKRETNINE d.o.o., OIB 73132834819</item>
    </izvorni_sadrzaj>
    <derivirana_varijabla naziv="DomainObject.Predmet.StrankaListFormatedOIB_1">
      <item>KAIROS NEKRETNINE d.o.o., OIB 73132834819</item>
    </derivirana_varijabla>
  </DomainObject.Predmet.StrankaListFormatedOIB>
  <DomainObject.Predmet.StrankaListFormatedWithAdress>
    <izvorni_sadrzaj>
      <item>KAIROS NEKRETNINE d.o.o., Pomerio 21, 51000 Rijeka</item>
    </izvorni_sadrzaj>
    <derivirana_varijabla naziv="DomainObject.Predmet.StrankaListFormatedWithAdress_1">
      <item>KAIROS NEKRETNINE d.o.o., Pomerio 21, 51000 Rijeka</item>
    </derivirana_varijabla>
  </DomainObject.Predmet.StrankaListFormatedWithAdress>
  <DomainObject.Predmet.StrankaListFormatedWithAdressOIB>
    <izvorni_sadrzaj>
      <item>KAIROS NEKRETNINE d.o.o., OIB 73132834819, Pomerio 21, 51000 Rijeka</item>
    </izvorni_sadrzaj>
    <derivirana_varijabla naziv="DomainObject.Predmet.StrankaListFormatedWithAdressOIB_1">
      <item>KAIROS NEKRETNINE d.o.o., OIB 73132834819, Pomerio 21, 51000 Rijeka</item>
    </derivirana_varijabla>
  </DomainObject.Predmet.StrankaListFormatedWithAdressOIB>
  <DomainObject.Predmet.StrankaListNazivFormated>
    <izvorni_sadrzaj>
      <item>KAIROS NEKRETNINE d.o.o.</item>
    </izvorni_sadrzaj>
    <derivirana_varijabla naziv="DomainObject.Predmet.StrankaListNazivFormated_1">
      <item>KAIROS NEKRETNINE d.o.o.</item>
    </derivirana_varijabla>
  </DomainObject.Predmet.StrankaListNazivFormated>
  <DomainObject.Predmet.StrankaListNazivFormatedOIB>
    <izvorni_sadrzaj>
      <item>KAIROS NEKRETNINE d.o.o., OIB 73132834819</item>
    </izvorni_sadrzaj>
    <derivirana_varijabla naziv="DomainObject.Predmet.StrankaListNazivFormatedOIB_1">
      <item>KAIROS NEKRETNINE d.o.o., OIB 73132834819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KAIROS NEKRETNINE d.o.o.</izvorni_sadrzaj>
    <derivirana_varijabla naziv="DomainObject.Predmet.StrankaIDrugi_1">KAIROS NEKRETNINE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KAIROS NEKRETNINE d.o.o., OIB 73132834819, Pomerio 21, 51000 Rijeka</izvorni_sadrzaj>
    <derivirana_varijabla naziv="DomainObject.Predmet.StrankaIDrugiAdressOIB_1">KAIROS NEKRETNINE d.o.o., OIB 73132834819, Pomerio 21,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KAIROS NEKRETNINE d.o.o.</item>
    </izvorni_sadrzaj>
    <derivirana_varijabla naziv="DomainObject.Predmet.SudioniciListNaziv_1">
      <item>KAIROS NEKRETNINE d.o.o.</item>
    </derivirana_varijabla>
  </DomainObject.Predmet.SudioniciListNaziv>
  <DomainObject.Predmet.SudioniciListAdressOIB>
    <izvorni_sadrzaj>
      <item>KAIROS NEKRETNINE d.o.o., OIB 73132834819, Pomerio 21,51000 Rijeka</item>
    </izvorni_sadrzaj>
    <derivirana_varijabla naziv="DomainObject.Predmet.SudioniciListAdressOIB_1">
      <item>KAIROS NEKRETNINE d.o.o., OIB 73132834819, Pomerio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73132834819</item>
    </izvorni_sadrzaj>
    <derivirana_varijabla naziv="DomainObject.Predmet.SudioniciListNazivOIB_1">
      <item>, OIB 73132834819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600</properties:Characters>
  <properties:Lines>29</properties:Lines>
  <properties:Paragraphs>11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2018-02-14T07:46:00Z</dcterms:created>
  <dc:creator>vjelenovic</dc:creator>
  <cp:lastModifiedBy>Danijela Fumić</cp:lastModifiedBy>
  <cp:lastPrinted>2018-02-14T07:46:00Z</cp:lastPrinted>
  <dcterms:modified xmlns:xsi="http://www.w3.org/2001/XMLSchema-instance" xsi:type="dcterms:W3CDTF">2018-02-14T07:46:00Z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