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b727" w14:paraId="0cab727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AA685C">
        <w:rPr>
          <w:lang w:eastAsia="en-US"/>
        </w:rPr>
        <w:t>237</w:t>
      </w:r>
      <w:r w:rsidR="003748ED" w:rsidRPr="001A23D7">
        <w:rPr>
          <w:lang w:eastAsia="en-US"/>
        </w:rPr>
        <w:t>/1</w:t>
      </w:r>
      <w:r w:rsidR="00AA685C">
        <w:rPr>
          <w:lang w:eastAsia="en-US"/>
        </w:rPr>
        <w:t>7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3748ED" w:rsidRPr="00462B12">
        <w:t>FINANCIJSKA AGENCIJA,</w:t>
      </w:r>
      <w:r w:rsidR="00D1627A" w:rsidRPr="00462B12">
        <w:t xml:space="preserve"> Zagreb, </w:t>
      </w:r>
      <w:r w:rsidR="00C95F44" w:rsidRPr="00462B12">
        <w:t xml:space="preserve">Trg svibanjskih žrtava 1995. broj 1, </w:t>
      </w:r>
      <w:r w:rsidR="003748ED" w:rsidRPr="00462B12">
        <w:t xml:space="preserve">za otvaranje stečajnog postupka nad </w:t>
      </w:r>
      <w:r w:rsidR="00984307" w:rsidRPr="00984307">
        <w:t xml:space="preserve">dužnikom </w:t>
      </w:r>
      <w:r w:rsidR="00AA685C" w:rsidRPr="00AA685C">
        <w:t xml:space="preserve">MOSBIZ d.o.o. za trgovinu i usluge, Zagreb, Ulica Antuna </w:t>
      </w:r>
      <w:proofErr w:type="spellStart"/>
      <w:r w:rsidR="00AA685C" w:rsidRPr="00AA685C">
        <w:t>Štrbana</w:t>
      </w:r>
      <w:proofErr w:type="spellEnd"/>
      <w:r w:rsidR="00AA685C" w:rsidRPr="00AA685C">
        <w:t xml:space="preserve"> 8, </w:t>
      </w:r>
      <w:proofErr w:type="spellStart"/>
      <w:r w:rsidR="00AA685C" w:rsidRPr="00AA685C">
        <w:t>MBS</w:t>
      </w:r>
      <w:proofErr w:type="spellEnd"/>
      <w:r w:rsidR="00AA685C" w:rsidRPr="00AA685C">
        <w:t>: 080925474, OIB: 44541189915</w:t>
      </w:r>
      <w:r w:rsidR="00C6000B" w:rsidRPr="00462B12">
        <w:t>, 1</w:t>
      </w:r>
      <w:r w:rsidR="00AA685C">
        <w:t>0</w:t>
      </w:r>
      <w:r w:rsidR="00283691" w:rsidRPr="00462B12">
        <w:t>.</w:t>
      </w:r>
      <w:r w:rsidR="00224DA6" w:rsidRPr="00462B12">
        <w:t xml:space="preserve"> </w:t>
      </w:r>
      <w:r w:rsidR="00AA685C">
        <w:t>ožujka</w:t>
      </w:r>
      <w:r w:rsidR="00D667B9" w:rsidRPr="00462B12">
        <w:t xml:space="preserve"> 20</w:t>
      </w:r>
      <w:r w:rsidR="00E7150A" w:rsidRPr="00462B12">
        <w:t>1</w:t>
      </w:r>
      <w:r w:rsidR="00AA685C">
        <w:t>7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r w:rsidR="00AA685C" w:rsidRPr="00AA685C">
        <w:t xml:space="preserve">MOSBIZ d.o.o. za trgovinu i usluge, Zagreb, Ulica Antuna </w:t>
      </w:r>
      <w:proofErr w:type="spellStart"/>
      <w:r w:rsidR="00AA685C" w:rsidRPr="00AA685C">
        <w:t>Štrbana</w:t>
      </w:r>
      <w:proofErr w:type="spellEnd"/>
      <w:r w:rsidR="00AA685C" w:rsidRPr="00AA685C">
        <w:t xml:space="preserve"> 8, </w:t>
      </w:r>
      <w:proofErr w:type="spellStart"/>
      <w:r w:rsidR="00AA685C" w:rsidRPr="00AA685C">
        <w:t>MBS</w:t>
      </w:r>
      <w:proofErr w:type="spellEnd"/>
      <w:r w:rsidR="00AA685C" w:rsidRPr="00AA685C">
        <w:t>: 080925474, OIB: 44541189915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sudu dana </w:t>
      </w:r>
      <w:r w:rsidR="00AA685C">
        <w:t>23. siječnja</w:t>
      </w:r>
      <w:r w:rsidR="00AE2EA8">
        <w:t xml:space="preserve"> </w:t>
      </w:r>
      <w:r w:rsidR="00507A29">
        <w:t>201</w:t>
      </w:r>
      <w:r w:rsidR="00AA685C">
        <w:t>7</w:t>
      </w:r>
      <w:r w:rsidR="00AE2EA8">
        <w:t>.</w:t>
      </w:r>
      <w:r w:rsidR="00507A29">
        <w:t xml:space="preserve">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6069A3">
        <w:t>prijedlog</w:t>
      </w:r>
      <w:r>
        <w:t xml:space="preserve">a </w:t>
      </w:r>
      <w:r w:rsidR="006069A3">
        <w:t xml:space="preserve">zastupnik po zakonu </w:t>
      </w:r>
      <w:r w:rsidR="00507A29">
        <w:t xml:space="preserve">dužnika je u spis predmeta </w:t>
      </w:r>
      <w:r>
        <w:t>dostavio</w:t>
      </w:r>
      <w:r w:rsidR="00507A29">
        <w:t xml:space="preserve"> </w:t>
      </w:r>
      <w:r w:rsidR="00984307">
        <w:t>presliku</w:t>
      </w:r>
      <w:r w:rsidR="00C95F44">
        <w:t xml:space="preserve"> potvrd</w:t>
      </w:r>
      <w:r w:rsidR="00507A29">
        <w:t>e</w:t>
      </w:r>
      <w:r w:rsidR="00C95F44">
        <w:t xml:space="preserve"> </w:t>
      </w:r>
      <w:r>
        <w:t xml:space="preserve">FINA-e od </w:t>
      </w:r>
      <w:r w:rsidR="00AA685C">
        <w:t>8</w:t>
      </w:r>
      <w:r w:rsidR="00507A29">
        <w:t xml:space="preserve">. </w:t>
      </w:r>
      <w:r w:rsidR="00AA685C">
        <w:t>ožujka</w:t>
      </w:r>
      <w:r w:rsidR="00507A29">
        <w:t xml:space="preserve"> 201</w:t>
      </w:r>
      <w:r w:rsidR="00AA685C">
        <w:t>7</w:t>
      </w:r>
      <w:r w:rsidR="00507A29">
        <w:t xml:space="preserve">. </w:t>
      </w:r>
      <w:r w:rsidR="00C95F44">
        <w:t xml:space="preserve">iz koje proizlazi da dužnik na dan izdavanja potvrde </w:t>
      </w:r>
      <w:r w:rsidR="00507A29">
        <w:t>ima 0 dana neprekidne blokade te da nepodmirene obveze na dan izdavanja potvrde iznose 0 kn.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C6000B">
        <w:t>1</w:t>
      </w:r>
      <w:r w:rsidR="00AA685C">
        <w:t>0</w:t>
      </w:r>
      <w:r w:rsidR="00AD18BE" w:rsidRPr="001A23D7">
        <w:t xml:space="preserve">. </w:t>
      </w:r>
      <w:r w:rsidR="00AA685C">
        <w:t>ožujka</w:t>
      </w:r>
      <w:r w:rsidR="00AD18BE" w:rsidRPr="001A23D7">
        <w:t xml:space="preserve"> </w:t>
      </w:r>
      <w:r w:rsidR="001341CA" w:rsidRPr="001A23D7">
        <w:t>201</w:t>
      </w:r>
      <w:r w:rsidR="00AA685C">
        <w:t>7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83554A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F12564" w:rsidP="009C093A" w:rsidR="00F1256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6000B" w:rsidP="0083554A" w:rsidR="00C6000B"/>
    <w:p w:rsidRDefault="0083554A" w:rsidP="007A1486" w:rsidR="0083554A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83554A" w:rsidP="007A1486" w:rsidR="0083554A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83554A" w:rsidP="007A1486" w:rsidR="0083554A" w:rsidRPr="007A1486">
      <w:pPr>
        <w:ind w:left="720"/>
      </w:pPr>
    </w:p>
    <w:p w:rsidRDefault="0083554A" w:rsidP="0083554A" w:rsidR="0083554A" w:rsidRPr="001A23D7"/>
    <w:sectPr w:rsidSect="00F224E7" w:rsidR="0083554A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23D7"/>
    <w:rsid w:val="001D3593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3554A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8430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A685C"/>
    <w:rsid w:val="00AD18BE"/>
    <w:rsid w:val="00AE2EA8"/>
    <w:rsid w:val="00AF0B32"/>
    <w:rsid w:val="00AF7BB4"/>
    <w:rsid w:val="00B122AE"/>
    <w:rsid w:val="00B220D4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30FF1"/>
    <w:rsid w:val="00C45389"/>
    <w:rsid w:val="00C546CB"/>
    <w:rsid w:val="00C5615A"/>
    <w:rsid w:val="00C6000B"/>
    <w:rsid w:val="00C63D9C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46A3E"/>
    <w:rsid w:val="00F72F0A"/>
    <w:rsid w:val="00F776BF"/>
    <w:rsid w:val="00F85055"/>
    <w:rsid w:val="00F91FC0"/>
    <w:rsid w:val="00FA5E17"/>
    <w:rsid w:val="00FA689D"/>
    <w:rsid w:val="00FB037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5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5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5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5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5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5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5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5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5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5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St-237/2017</izvorni_sadrzaj>
    <derivirana_varijabla naziv="DomainObject.Predmet.OznakaBroj_1">St-237/2017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MOSBIZ d.o.o.</izvorni_sadrzaj>
    <derivirana_varijabla naziv="DomainObject.Predmet.ProtustrankaFormated_1">  MOSBIZ d.o.o.</derivirana_varijabla>
  </DomainObject.Predmet.ProtustrankaFormated>
  <DomainObject.Predmet.ProtustrankaFormatedOIB>
    <izvorni_sadrzaj>  MOSBIZ d.o.o., OIB 44541189915</izvorni_sadrzaj>
    <derivirana_varijabla naziv="DomainObject.Predmet.ProtustrankaFormatedOIB_1">  MOSBIZ d.o.o., OIB 44541189915</derivirana_varijabla>
  </DomainObject.Predmet.ProtustrankaFormatedOIB>
  <DomainObject.Predmet.ProtustrankaFormatedWithAdress>
    <izvorni_sadrzaj> MOSBIZ d.o.o., Ulica Antuna Štrbana 8, 10000 Zagreb</izvorni_sadrzaj>
    <derivirana_varijabla naziv="DomainObject.Predmet.ProtustrankaFormatedWithAdress_1"> MOSBIZ d.o.o., Ulica Antuna Štrbana 8, 10000 Zagreb</derivirana_varijabla>
  </DomainObject.Predmet.ProtustrankaFormatedWithAdress>
  <DomainObject.Predmet.ProtustrankaFormatedWithAdressOIB>
    <izvorni_sadrzaj> MOSBIZ d.o.o., OIB 44541189915, Ulica Antuna Štrbana 8, 10000 Zagreb</izvorni_sadrzaj>
    <derivirana_varijabla naziv="DomainObject.Predmet.ProtustrankaFormatedWithAdressOIB_1"> MOSBIZ d.o.o., OIB 44541189915, Ulica Antuna Štrbana 8, 10000 Zagreb</derivirana_varijabla>
  </DomainObject.Predmet.ProtustrankaFormatedWithAdressOIB>
  <DomainObject.Predmet.ProtustrankaWithAdress>
    <izvorni_sadrzaj>MOSBIZ d.o.o. Ulica Antuna Štrbana 8, 10000 Zagreb</izvorni_sadrzaj>
    <derivirana_varijabla naziv="DomainObject.Predmet.ProtustrankaWithAdress_1">MOSBIZ d.o.o. Ulica Antuna Štrbana 8, 10000 Zagreb</derivirana_varijabla>
  </DomainObject.Predmet.ProtustrankaWithAdress>
  <DomainObject.Predmet.ProtustrankaWithAdressOIB>
    <izvorni_sadrzaj>MOSBIZ d.o.o., OIB 44541189915, Ulica Antuna Štrbana 8, 10000 Zagreb</izvorni_sadrzaj>
    <derivirana_varijabla naziv="DomainObject.Predmet.ProtustrankaWithAdressOIB_1">MOSBIZ d.o.o., OIB 44541189915, Ulica Antuna Štrbana 8, 10000 Zagreb</derivirana_varijabla>
  </DomainObject.Predmet.ProtustrankaWithAdressOIB>
  <DomainObject.Predmet.ProtustrankaNazivFormated>
    <izvorni_sadrzaj>MOSBIZ d.o.o.</izvorni_sadrzaj>
    <derivirana_varijabla naziv="DomainObject.Predmet.ProtustrankaNazivFormated_1">MOSBIZ d.o.o.</derivirana_varijabla>
  </DomainObject.Predmet.ProtustrankaNazivFormated>
  <DomainObject.Predmet.ProtustrankaNazivFormatedOIB>
    <izvorni_sadrzaj>MOSBIZ d.o.o., OIB 44541189915</izvorni_sadrzaj>
    <derivirana_varijabla naziv="DomainObject.Predmet.ProtustrankaNazivFormatedOIB_1">MOSBIZ d.o.o., OIB 44541189915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MOSBIZ d.o.o.</item>
    </izvorni_sadrzaj>
    <derivirana_varijabla naziv="DomainObject.Predmet.ProtuStrankaListFormated_1">
      <item>MOSBIZ d.o.o.</item>
    </derivirana_varijabla>
  </DomainObject.Predmet.ProtuStrankaListFormated>
  <DomainObject.Predmet.ProtuStrankaListFormatedOIB>
    <izvorni_sadrzaj>
      <item>MOSBIZ d.o.o., OIB 44541189915</item>
    </izvorni_sadrzaj>
    <derivirana_varijabla naziv="DomainObject.Predmet.ProtuStrankaListFormatedOIB_1">
      <item>MOSBIZ d.o.o., OIB 44541189915</item>
    </derivirana_varijabla>
  </DomainObject.Predmet.ProtuStrankaListFormatedOIB>
  <DomainObject.Predmet.ProtuStrankaListFormatedWithAdress>
    <izvorni_sadrzaj>
      <item>MOSBIZ d.o.o., Ulica Antuna Štrbana 8, 10000 Zagreb</item>
    </izvorni_sadrzaj>
    <derivirana_varijabla naziv="DomainObject.Predmet.ProtuStrankaListFormatedWithAdress_1">
      <item>MOSBIZ d.o.o., Ulica Antuna Štrbana 8, 10000 Zagreb</item>
    </derivirana_varijabla>
  </DomainObject.Predmet.ProtuStrankaListFormatedWithAdress>
  <DomainObject.Predmet.ProtuStrankaListFormatedWithAdressOIB>
    <izvorni_sadrzaj>
      <item>MOSBIZ d.o.o., OIB 44541189915, Ulica Antuna Štrbana 8, 10000 Zagreb</item>
    </izvorni_sadrzaj>
    <derivirana_varijabla naziv="DomainObject.Predmet.ProtuStrankaListFormatedWithAdressOIB_1">
      <item>MOSBIZ d.o.o., OIB 44541189915, Ulica Antuna Štrbana 8, 10000 Zagreb</item>
    </derivirana_varijabla>
  </DomainObject.Predmet.ProtuStrankaListFormatedWithAdressOIB>
  <DomainObject.Predmet.ProtuStrankaListNazivFormated>
    <izvorni_sadrzaj>
      <item>MOSBIZ d.o.o.</item>
    </izvorni_sadrzaj>
    <derivirana_varijabla naziv="DomainObject.Predmet.ProtuStrankaListNazivFormated_1">
      <item>MOSBIZ d.o.o.</item>
    </derivirana_varijabla>
  </DomainObject.Predmet.ProtuStrankaListNazivFormated>
  <DomainObject.Predmet.ProtuStrankaListNazivFormatedOIB>
    <izvorni_sadrzaj>
      <item>MOSBIZ d.o.o., OIB 44541189915</item>
    </izvorni_sadrzaj>
    <derivirana_varijabla naziv="DomainObject.Predmet.ProtuStrankaListNazivFormatedOIB_1">
      <item>MOSBIZ d.o.o., OIB 44541189915</item>
    </derivirana_varijabla>
  </DomainObject.Predmet.ProtuStrankaListNazivFormatedOIB>
  <DomainObject.Predmet.OstaliListFormated>
    <izvorni_sadrzaj>
      <item>Tomislav Jozić</item>
    </izvorni_sadrzaj>
    <derivirana_varijabla naziv="DomainObject.Predmet.OstaliListFormated_1">
      <item>Tomislav Jozić</item>
    </derivirana_varijabla>
  </DomainObject.Predmet.OstaliListFormated>
  <DomainObject.Predmet.OstaliListFormatedOIB>
    <izvorni_sadrzaj>
      <item>Tomislav Jozić, OIB 62476520324</item>
    </izvorni_sadrzaj>
    <derivirana_varijabla naziv="DomainObject.Predmet.OstaliListFormatedOIB_1">
      <item>Tomislav Jozić, OIB 62476520324</item>
    </derivirana_varijabla>
  </DomainObject.Predmet.OstaliListFormatedOIB>
  <DomainObject.Predmet.OstaliListFormatedWithAdress>
    <izvorni_sadrzaj>
      <item>Tomislav Jozić, Ulica Antuna Štrbana 8, 10000 Zagreb</item>
    </izvorni_sadrzaj>
    <derivirana_varijabla naziv="DomainObject.Predmet.OstaliListFormatedWithAdress_1">
      <item>Tomislav Jozić, Ulica Antuna Štrbana 8, 10000 Zagreb</item>
    </derivirana_varijabla>
  </DomainObject.Predmet.OstaliListFormatedWithAdress>
  <DomainObject.Predmet.OstaliListFormatedWithAdressOIB>
    <izvorni_sadrzaj>
      <item>Tomislav Jozić, OIB 62476520324, Ulica Antuna Štrbana 8, 10000 Zagreb</item>
    </izvorni_sadrzaj>
    <derivirana_varijabla naziv="DomainObject.Predmet.OstaliListFormatedWithAdressOIB_1">
      <item>Tomislav Jozić, OIB 62476520324, Ulica Antuna Štrbana 8, 10000 Zagreb</item>
    </derivirana_varijabla>
  </DomainObject.Predmet.OstaliListFormatedWithAdressOIB>
  <DomainObject.Predmet.OstaliListNazivFormated>
    <izvorni_sadrzaj>
      <item>Tomislav Jozić</item>
    </izvorni_sadrzaj>
    <derivirana_varijabla naziv="DomainObject.Predmet.OstaliListNazivFormated_1">
      <item>Tomislav Jozić</item>
    </derivirana_varijabla>
  </DomainObject.Predmet.OstaliListNazivFormated>
  <DomainObject.Predmet.OstaliListNazivFormatedOIB>
    <izvorni_sadrzaj>
      <item>Tomislav Jozić, OIB 62476520324</item>
    </izvorni_sadrzaj>
    <derivirana_varijabla naziv="DomainObject.Predmet.OstaliListNazivFormatedOIB_1">
      <item>Tomislav Jozić, OIB 62476520324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MOSBIZ d.o.o.</izvorni_sadrzaj>
    <derivirana_varijabla naziv="DomainObject.Predmet.ProtustrankaIDrugi_1">MOSBIZ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MOSBIZ d.o.o., OIB 44541189915, Ulica Antuna Štrbana 8, 10000 Zagreb</izvorni_sadrzaj>
    <derivirana_varijabla naziv="DomainObject.Predmet.ProtustrankaIDrugiAdressOIB_1">MOSBIZ d.o.o., OIB 44541189915, Ulica Antuna Štrbana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MOSBIZ d.o.o.</item>
      <item>Tomislav Jozić</item>
    </izvorni_sadrzaj>
    <derivirana_varijabla naziv="DomainObject.Predmet.SudioniciListNaziv_1">
      <item>FINA Regionalni centar Zagreb</item>
      <item>MOSBIZ d.o.o.</item>
      <item>Tomislav Jozić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MOSBIZ d.o.o., OIB 44541189915, Ulica Antuna Štrbana 8,10000 Zagreb</item>
      <item>Tomislav Jozić, OIB 62476520324, Ulica Antuna Štrbana 8,10000 Zagreb</item>
    </izvorni_sadrzaj>
    <derivirana_varijabla naziv="DomainObject.Predmet.SudioniciListAdressOIB_1">
      <item>FINA Regionalni centar Zagreb, OIB 85821130368, Trg svibanjskih žrtava 1995. br. 1,10000 Zagreb</item>
      <item>MOSBIZ d.o.o., OIB 44541189915, Ulica Antuna Štrbana 8,10000 Zagreb</item>
      <item>Tomislav Jozić, OIB 62476520324, Ulica Antuna Štrbana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44541189915</item>
      <item>, OIB 62476520324</item>
    </izvorni_sadrzaj>
    <derivirana_varijabla naziv="DomainObject.Predmet.SudioniciListNazivOIB_1">
      <item>, OIB 85821130368</item>
      <item>, OIB 44541189915</item>
      <item>, OIB 62476520324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59BDB8-1265-4396-86B0-9CF34C8824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267</properties:Words>
  <properties:Characters>1320</properties:Characters>
  <properties:Lines>46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2017-03-10T09:34:00Z</dcterms:created>
  <dc:creator>Jelena</dc:creator>
  <cp:lastModifiedBy>Ivana Stampf</cp:lastModifiedBy>
  <cp:lastPrinted>2010-12-20T11:38:00Z</cp:lastPrinted>
  <dcterms:modified xmlns:xsi="http://www.w3.org/2001/XMLSchema-instance" xsi:type="dcterms:W3CDTF">2017-03-10T10:06:00Z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