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6db80" w14:paraId="946db80" w:rsidRDefault="00BF117C" w:rsidP="00BF117C" w:rsidR="00BF117C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4C1144">
        <w:t>181/14-91</w:t>
      </w:r>
    </w:p>
    <w:p w:rsidRDefault="00BF117C" w:rsidP="00BF117C" w:rsidR="00BF117C">
      <w:pPr>
        <w:rPr>
          <w:rStyle w:val="Naglaeno"/>
        </w:rPr>
      </w:pPr>
      <w:r>
        <w:rPr>
          <w:rStyle w:val="Naglaeno"/>
        </w:rPr>
        <w:t xml:space="preserve">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117C" w:rsidP="00BF117C" w:rsidR="00BF117C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BF117C" w:rsidP="00BF117C" w:rsidR="00BF117C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BF117C" w:rsidP="00BF117C" w:rsidR="00BF117C" w:rsidRPr="00BF117C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BF117C" w:rsidP="00BF117C" w:rsidR="00BF117C" w:rsidRPr="004C114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4C114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C1144">
        <w:rPr>
          <w:rFonts w:hAnsi="Times New Roman" w:ascii="Times New Roman"/>
          <w:sz w:val="24"/>
          <w:szCs w:val="24"/>
        </w:rPr>
        <w:t>R J E Š E N J E</w:t>
      </w:r>
    </w:p>
    <w:p w:rsidRDefault="00BF117C" w:rsidP="00BF117C" w:rsidR="00BF117C" w:rsidRPr="004C1144">
      <w:pPr>
        <w:pStyle w:val="Bezproreda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4C114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4C1144">
        <w:rPr>
          <w:rFonts w:hAnsi="Times New Roman" w:ascii="Times New Roman"/>
          <w:sz w:val="24"/>
          <w:szCs w:val="24"/>
        </w:rPr>
        <w:t>Trgovački sud u Osijeku, po stečajnoj sutkinji Nadi Roso, u predmetu stečajnog dužnika:</w:t>
      </w:r>
      <w:r w:rsidR="00BA2901">
        <w:rPr>
          <w:rFonts w:hAnsi="Times New Roman" w:ascii="Times New Roman"/>
          <w:sz w:val="24"/>
          <w:szCs w:val="24"/>
        </w:rPr>
        <w:t xml:space="preserve"> </w:t>
      </w:r>
      <w:r w:rsidR="004C1144" w:rsidRPr="004C1144">
        <w:rPr>
          <w:rFonts w:hAnsi="Times New Roman" w:ascii="Times New Roman"/>
          <w:b/>
          <w:sz w:val="24"/>
          <w:szCs w:val="24"/>
        </w:rPr>
        <w:t xml:space="preserve">BAJER d.o.o. za proizvodnju, trgovinu i usluge "u stečaju", </w:t>
      </w:r>
      <w:proofErr w:type="spellStart"/>
      <w:r w:rsidR="004C1144" w:rsidRPr="004C1144">
        <w:rPr>
          <w:rFonts w:hAnsi="Times New Roman" w:ascii="Times New Roman"/>
          <w:b/>
          <w:sz w:val="24"/>
          <w:szCs w:val="24"/>
        </w:rPr>
        <w:t>Koritna</w:t>
      </w:r>
      <w:proofErr w:type="spellEnd"/>
      <w:r w:rsidR="004C1144" w:rsidRPr="004C1144">
        <w:rPr>
          <w:rFonts w:hAnsi="Times New Roman" w:ascii="Times New Roman"/>
          <w:b/>
          <w:sz w:val="24"/>
          <w:szCs w:val="24"/>
        </w:rPr>
        <w:t>, Strossmayerova 5, OIB: 61655121923, MBS 030087603</w:t>
      </w:r>
      <w:r w:rsidRPr="004C1144">
        <w:rPr>
          <w:rFonts w:hAnsi="Times New Roman" w:ascii="Times New Roman"/>
          <w:sz w:val="24"/>
          <w:szCs w:val="24"/>
        </w:rPr>
        <w:t xml:space="preserve">, dana  </w:t>
      </w:r>
      <w:r w:rsidR="004C1144">
        <w:rPr>
          <w:rFonts w:hAnsi="Times New Roman" w:ascii="Times New Roman"/>
          <w:sz w:val="24"/>
          <w:szCs w:val="24"/>
        </w:rPr>
        <w:t>7. veljače 2017. g.,</w:t>
      </w:r>
      <w:r w:rsidRPr="004C1144">
        <w:rPr>
          <w:rFonts w:hAnsi="Times New Roman" w:ascii="Times New Roman"/>
          <w:sz w:val="24"/>
          <w:szCs w:val="24"/>
        </w:rPr>
        <w:t xml:space="preserve">  </w:t>
      </w:r>
    </w:p>
    <w:p w:rsidRDefault="006B1C8D" w:rsidP="004957B5" w:rsidR="006B1C8D" w:rsidRPr="004C114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E716B" w:rsidP="004957B5" w:rsidR="001E716B" w:rsidRPr="004C114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 w:rsidRPr="004C1144">
        <w:rPr>
          <w:rFonts w:hAnsi="Times New Roman" w:ascii="Times New Roman"/>
          <w:sz w:val="24"/>
          <w:szCs w:val="24"/>
        </w:rPr>
        <w:t>r i j e š i o   j e</w:t>
      </w:r>
    </w:p>
    <w:p w:rsidRDefault="00355170" w:rsidP="002563BF" w:rsidR="00355170" w:rsidRPr="004C1144">
      <w:pPr>
        <w:rPr>
          <w:b/>
        </w:rPr>
      </w:pPr>
    </w:p>
    <w:p w:rsidRDefault="006B1C8D" w:rsidP="006B1C8D" w:rsidR="006B1C8D">
      <w:pPr>
        <w:ind w:firstLine="708"/>
        <w:rPr>
          <w:bCs/>
        </w:rPr>
      </w:pPr>
      <w:r w:rsidRPr="004C1144">
        <w:t>1.</w:t>
      </w:r>
      <w:r w:rsidR="001E716B" w:rsidRPr="004C1144">
        <w:t xml:space="preserve"> Određuje se ročište za diobu </w:t>
      </w:r>
      <w:proofErr w:type="spellStart"/>
      <w:r w:rsidR="001E716B" w:rsidRPr="004C1144">
        <w:t>kupovnine</w:t>
      </w:r>
      <w:proofErr w:type="spellEnd"/>
      <w:r w:rsidR="001E716B" w:rsidRPr="004C1144">
        <w:t xml:space="preserve"> </w:t>
      </w:r>
      <w:r w:rsidR="00D94794" w:rsidRPr="004C1144">
        <w:t>u</w:t>
      </w:r>
      <w:r w:rsidR="00D94794" w:rsidRPr="00B4696E">
        <w:t xml:space="preserve"> odnosu na prodan</w:t>
      </w:r>
      <w:r w:rsidR="00BA0565">
        <w:t>u</w:t>
      </w:r>
      <w:r w:rsidR="00D94794" w:rsidRPr="00B4696E">
        <w:t xml:space="preserve"> nekretnin</w:t>
      </w:r>
      <w:r w:rsidR="00BA0565">
        <w:t>u</w:t>
      </w:r>
      <w:r w:rsidR="00D94794" w:rsidRPr="00B4696E">
        <w:t xml:space="preserve"> stečajnog dužnika upisan</w:t>
      </w:r>
      <w:r w:rsidR="00BA0565">
        <w:t>u</w:t>
      </w:r>
      <w:r w:rsidR="00D94794" w:rsidRPr="00B4696E">
        <w:t xml:space="preserve"> </w:t>
      </w:r>
      <w:r>
        <w:t xml:space="preserve">kod </w:t>
      </w:r>
      <w:r>
        <w:rPr>
          <w:bCs/>
        </w:rPr>
        <w:t xml:space="preserve">Općinskog suda u </w:t>
      </w:r>
      <w:r w:rsidR="00BA0565">
        <w:rPr>
          <w:bCs/>
        </w:rPr>
        <w:t>Osijeku</w:t>
      </w:r>
      <w:r w:rsidR="00BA2901">
        <w:rPr>
          <w:bCs/>
        </w:rPr>
        <w:t xml:space="preserve"> Stalna služba Đakovo</w:t>
      </w:r>
      <w:r>
        <w:rPr>
          <w:bCs/>
        </w:rPr>
        <w:t xml:space="preserve"> zemljišnoknjižni odjel </w:t>
      </w:r>
      <w:r w:rsidR="00BA2901">
        <w:rPr>
          <w:bCs/>
        </w:rPr>
        <w:t>Đakovo k.o. Đakovo</w:t>
      </w:r>
      <w:r w:rsidR="00BA0565">
        <w:rPr>
          <w:bCs/>
        </w:rPr>
        <w:t xml:space="preserve"> </w:t>
      </w:r>
      <w:r w:rsidR="00BA2901">
        <w:rPr>
          <w:bCs/>
        </w:rPr>
        <w:t xml:space="preserve"> </w:t>
      </w:r>
      <w:proofErr w:type="spellStart"/>
      <w:r w:rsidR="00BA2901">
        <w:rPr>
          <w:bCs/>
        </w:rPr>
        <w:t>zk</w:t>
      </w:r>
      <w:proofErr w:type="spellEnd"/>
      <w:r w:rsidR="00BA2901">
        <w:rPr>
          <w:bCs/>
        </w:rPr>
        <w:t>. ul. br. 8343</w:t>
      </w:r>
      <w:r w:rsidR="00BA0565">
        <w:rPr>
          <w:bCs/>
        </w:rPr>
        <w:t>i to:</w:t>
      </w:r>
    </w:p>
    <w:p w:rsidRDefault="00BA2901" w:rsidP="00BA0565" w:rsidR="00BA2901">
      <w:pPr>
        <w:ind w:firstLine="708"/>
      </w:pPr>
      <w:r>
        <w:t xml:space="preserve">- </w:t>
      </w:r>
      <w:proofErr w:type="spellStart"/>
      <w:r>
        <w:t>kč</w:t>
      </w:r>
      <w:proofErr w:type="spellEnd"/>
      <w:r>
        <w:t>. br. 2046/2 koju čini put Franje Račkog, površine 2429 m2</w:t>
      </w:r>
    </w:p>
    <w:p w:rsidRDefault="00BA2901" w:rsidP="00BA0565" w:rsidR="00BA2901">
      <w:pPr>
        <w:ind w:firstLine="708"/>
      </w:pPr>
      <w:r>
        <w:t xml:space="preserve">- </w:t>
      </w:r>
      <w:proofErr w:type="spellStart"/>
      <w:r>
        <w:t>kč</w:t>
      </w:r>
      <w:proofErr w:type="spellEnd"/>
      <w:r>
        <w:t>. br. 2046/3 koju čini neplodno Franje Račkog površine 2067 m2,</w:t>
      </w:r>
    </w:p>
    <w:p w:rsidRDefault="00BA2901" w:rsidP="00BA0565" w:rsidR="00BA2901" w:rsidRPr="00BA2901">
      <w:pPr>
        <w:ind w:firstLine="708"/>
      </w:pPr>
      <w:r w:rsidRPr="00BA2901">
        <w:t xml:space="preserve">- </w:t>
      </w:r>
      <w:proofErr w:type="spellStart"/>
      <w:r w:rsidRPr="00BA2901">
        <w:t>kč</w:t>
      </w:r>
      <w:proofErr w:type="spellEnd"/>
      <w:r w:rsidRPr="00BA2901">
        <w:t>. br. 2046/7 koju čini put Franje Račkog površine 617 m2,</w:t>
      </w:r>
    </w:p>
    <w:p w:rsidRDefault="00BA2901" w:rsidP="00BA2901" w:rsidR="001E716B" w:rsidRPr="00BA2901">
      <w:pPr>
        <w:ind w:firstLine="705"/>
      </w:pPr>
      <w:r>
        <w:t xml:space="preserve">- </w:t>
      </w:r>
      <w:proofErr w:type="spellStart"/>
      <w:r w:rsidRPr="00BA2901">
        <w:t>kč</w:t>
      </w:r>
      <w:proofErr w:type="spellEnd"/>
      <w:r w:rsidRPr="00BA2901">
        <w:t>. br. 2046/8 koju čini put Franje Račkog površine 199 m2</w:t>
      </w:r>
      <w:r>
        <w:t>,</w:t>
      </w:r>
      <w:r w:rsidR="00B4696E" w:rsidRPr="00BA2901">
        <w:t xml:space="preserve"> </w:t>
      </w:r>
      <w:r w:rsidR="001E716B" w:rsidRPr="00BA2901">
        <w:t>za dan</w:t>
      </w:r>
    </w:p>
    <w:p w:rsidRDefault="001E716B" w:rsidP="001E716B" w:rsidR="001E716B">
      <w:pPr>
        <w:ind w:left="705"/>
        <w:jc w:val="both"/>
      </w:pPr>
    </w:p>
    <w:p w:rsidRDefault="004C1144" w:rsidP="001E716B" w:rsidR="001E716B">
      <w:pPr>
        <w:ind w:left="705"/>
        <w:jc w:val="center"/>
        <w:rPr>
          <w:b/>
        </w:rPr>
      </w:pPr>
      <w:r>
        <w:rPr>
          <w:b/>
        </w:rPr>
        <w:t>23. ožujka</w:t>
      </w:r>
      <w:r w:rsidR="00BA0565">
        <w:rPr>
          <w:b/>
        </w:rPr>
        <w:t xml:space="preserve"> 2017.</w:t>
      </w:r>
      <w:r w:rsidR="002563BF">
        <w:rPr>
          <w:b/>
        </w:rPr>
        <w:t xml:space="preserve"> g.</w:t>
      </w:r>
      <w:r w:rsidR="00D47052">
        <w:rPr>
          <w:b/>
        </w:rPr>
        <w:t xml:space="preserve"> s početkom u </w:t>
      </w:r>
      <w:r>
        <w:rPr>
          <w:b/>
        </w:rPr>
        <w:t xml:space="preserve">10,45 </w:t>
      </w:r>
      <w:r w:rsidR="001E716B">
        <w:rPr>
          <w:b/>
        </w:rPr>
        <w:t>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6B1C8D" w:rsidR="001E716B">
      <w:pPr>
        <w:ind w:firstLine="705"/>
        <w:jc w:val="both"/>
      </w:pPr>
      <w:r>
        <w:t>2. Upozoravaju se osobe k</w:t>
      </w:r>
      <w:r w:rsidR="00C40039">
        <w:t xml:space="preserve">oje prema stanju spisa i prema </w:t>
      </w:r>
      <w:r>
        <w:t xml:space="preserve">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>
      <w:pPr>
        <w:jc w:val="both"/>
      </w:pPr>
    </w:p>
    <w:p w:rsidRDefault="005263F1" w:rsidP="005263F1" w:rsidR="001E716B" w:rsidRPr="0000298D">
      <w:pPr>
        <w:ind w:left="705"/>
        <w:rPr>
          <w:b/>
        </w:rPr>
      </w:pPr>
      <w:r>
        <w:rPr>
          <w:b/>
        </w:rPr>
        <w:t xml:space="preserve">                                                      </w:t>
      </w:r>
      <w:r w:rsidR="001E716B">
        <w:rPr>
          <w:b/>
        </w:rPr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EF133B">
        <w:t xml:space="preserve">smislu čl. 117. Ovršnog zakona </w:t>
      </w: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4C1144">
        <w:t>7. veljače 2017. g.</w:t>
      </w:r>
    </w:p>
    <w:p w:rsidRDefault="00063868" w:rsidP="004957B5" w:rsidR="00063868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4957B5">
        <w:t>A SUTKINJA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</w:t>
      </w:r>
      <w:r w:rsidR="004957B5">
        <w:t xml:space="preserve">    </w:t>
      </w:r>
      <w:r w:rsidR="00516375">
        <w:t xml:space="preserve"> Nada Roso</w:t>
      </w:r>
    </w:p>
    <w:p w:rsidRDefault="005263F1" w:rsidP="001E716B" w:rsidR="001E716B">
      <w:r>
        <w:t>UPUTA O PRAVNOM   LIJEKU:</w:t>
      </w:r>
    </w:p>
    <w:p w:rsidRDefault="005263F1" w:rsidP="001E716B" w:rsidR="00063868">
      <w:r>
        <w:t>Protiv ovog rješenja nije dopuštena žalba</w:t>
      </w:r>
      <w:r w:rsidR="007122EE">
        <w:t xml:space="preserve"> (čl. 278. st. 2. ZPP-a u vezi s čl. 6. SZ-a).</w:t>
      </w:r>
    </w:p>
    <w:p w:rsidRDefault="001E716B" w:rsidP="001E716B" w:rsidR="001E716B" w:rsidRPr="00BF117C">
      <w:pPr>
        <w:rPr>
          <w:sz w:val="22"/>
          <w:szCs w:val="22"/>
        </w:rPr>
      </w:pPr>
      <w:r w:rsidRPr="00BF117C">
        <w:rPr>
          <w:sz w:val="22"/>
          <w:szCs w:val="22"/>
        </w:rPr>
        <w:t>DNA</w:t>
      </w:r>
    </w:p>
    <w:p w:rsidRDefault="001E716B" w:rsidP="001E716B" w:rsidR="001E716B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Stečajn</w:t>
      </w:r>
      <w:r w:rsidR="00BA2901">
        <w:rPr>
          <w:sz w:val="22"/>
          <w:szCs w:val="22"/>
        </w:rPr>
        <w:t>i</w:t>
      </w:r>
      <w:r w:rsidRPr="00BF117C">
        <w:rPr>
          <w:sz w:val="22"/>
          <w:szCs w:val="22"/>
        </w:rPr>
        <w:t xml:space="preserve"> upravitelj</w:t>
      </w:r>
      <w:r w:rsidR="006B1C8D" w:rsidRPr="00BF117C">
        <w:rPr>
          <w:sz w:val="22"/>
          <w:szCs w:val="22"/>
        </w:rPr>
        <w:t xml:space="preserve"> </w:t>
      </w:r>
      <w:r w:rsidR="004C1144">
        <w:rPr>
          <w:sz w:val="22"/>
          <w:szCs w:val="22"/>
        </w:rPr>
        <w:t xml:space="preserve">Bojan </w:t>
      </w:r>
      <w:proofErr w:type="spellStart"/>
      <w:r w:rsidR="004C1144">
        <w:rPr>
          <w:sz w:val="22"/>
          <w:szCs w:val="22"/>
        </w:rPr>
        <w:t>Sudarević</w:t>
      </w:r>
      <w:proofErr w:type="spellEnd"/>
      <w:r w:rsidR="00BF117C" w:rsidRPr="00BF117C">
        <w:rPr>
          <w:sz w:val="22"/>
          <w:szCs w:val="22"/>
        </w:rPr>
        <w:t xml:space="preserve"> </w:t>
      </w:r>
    </w:p>
    <w:p w:rsidRDefault="00BF117C" w:rsidP="001E716B" w:rsid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 xml:space="preserve">ŽDO </w:t>
      </w:r>
      <w:r w:rsidR="00BA0565">
        <w:rPr>
          <w:sz w:val="22"/>
          <w:szCs w:val="22"/>
        </w:rPr>
        <w:t>Osijek</w:t>
      </w:r>
    </w:p>
    <w:p w:rsidRDefault="00BA2901" w:rsidP="001E716B" w:rsidR="00BA2901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TGT - Adriatic d.o.o. Pula, Zadarska 18</w:t>
      </w:r>
    </w:p>
    <w:p w:rsidRDefault="002563BF" w:rsidP="006B1C8D" w:rsidR="00BF117C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e-</w:t>
      </w:r>
      <w:proofErr w:type="spellStart"/>
      <w:r w:rsidR="007D791B" w:rsidRPr="00BF117C">
        <w:rPr>
          <w:sz w:val="22"/>
          <w:szCs w:val="22"/>
        </w:rPr>
        <w:t>ogl</w:t>
      </w:r>
      <w:proofErr w:type="spellEnd"/>
      <w:r w:rsidR="007D791B" w:rsidRPr="00BF117C">
        <w:rPr>
          <w:sz w:val="22"/>
          <w:szCs w:val="22"/>
        </w:rPr>
        <w:t>. pl.</w:t>
      </w:r>
      <w:r w:rsidR="00E676B1" w:rsidRPr="00BF117C">
        <w:rPr>
          <w:sz w:val="22"/>
          <w:szCs w:val="22"/>
        </w:rPr>
        <w:t xml:space="preserve"> </w:t>
      </w:r>
      <w:r w:rsidR="00BA2901">
        <w:rPr>
          <w:sz w:val="22"/>
          <w:szCs w:val="22"/>
        </w:rPr>
        <w:t>uz podnesak st. uprav. od 31.1.2017. g. (str. 326-327 spisa)</w:t>
      </w:r>
    </w:p>
    <w:p w:rsidRDefault="007D791B" w:rsidP="006B1C8D" w:rsidR="007D791B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R-</w:t>
      </w:r>
      <w:r w:rsidR="00BA2901">
        <w:rPr>
          <w:sz w:val="22"/>
          <w:szCs w:val="22"/>
        </w:rPr>
        <w:t>23.3.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056B12" w:rsidR="00D94794">
      <w:pPr>
        <w:jc w:val="both"/>
      </w:pPr>
      <w:r>
        <w:t xml:space="preserve">                                                                                          </w:t>
      </w:r>
      <w:bookmarkStart w:name="_GoBack" w:id="0"/>
      <w:bookmarkEnd w:id="0"/>
    </w:p>
    <w:p w:rsidRDefault="00D94794" w:rsidP="00D94794" w:rsidR="00D94794"/>
    <w:p w:rsidRDefault="00D94794" w:rsidP="00D94794" w:rsidR="00D94794"/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4B1E03"/>
    <w:multiLevelType w:val="hybridMultilevel"/>
    <w:tmpl w:val="073ABAD8"/>
    <w:lvl w:tplc="EE4EA54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8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8"/>
  </w:num>
  <w:num w:numId="7">
    <w:abstractNumId w:val="7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56B12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7B5"/>
    <w:rsid w:val="004967FC"/>
    <w:rsid w:val="00497410"/>
    <w:rsid w:val="004A5B92"/>
    <w:rsid w:val="004B3E77"/>
    <w:rsid w:val="004C0219"/>
    <w:rsid w:val="004C0CAE"/>
    <w:rsid w:val="004C1144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2BE"/>
    <w:rsid w:val="0069449B"/>
    <w:rsid w:val="006A3D23"/>
    <w:rsid w:val="006A56C2"/>
    <w:rsid w:val="006B1C8D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0565"/>
    <w:rsid w:val="00BA2901"/>
    <w:rsid w:val="00BA5747"/>
    <w:rsid w:val="00BA6E46"/>
    <w:rsid w:val="00BB0CEE"/>
    <w:rsid w:val="00BC33DE"/>
    <w:rsid w:val="00BC4D5C"/>
    <w:rsid w:val="00BD7AA1"/>
    <w:rsid w:val="00BE1278"/>
    <w:rsid w:val="00BE3746"/>
    <w:rsid w:val="00BF117C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Bezproreda10" w:type="paragraph">
    <w:name w:val="Bez proreda1"/>
    <w:uiPriority w:val="1"/>
    <w:qFormat/>
    <w:rsid w:val="00BF117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6B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56B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B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B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B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Bezproreda10" w:type="paragraph">
    <w:name w:val="Bez proreda1"/>
    <w:uiPriority w:val="1"/>
    <w:qFormat/>
    <w:rsid w:val="00BF117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6B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6B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B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B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B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2014.</izvorni_sadrzaj>
    <derivirana_varijabla naziv="DomainObject.Predmet.DatumOsnivanja_1">16.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St-181/2014</izvorni_sadrzaj>
    <derivirana_varijabla naziv="DomainObject.Predmet.OznakaBroj_1">St-181/2014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BAJER d.o.o. proizvodnja, trgovina i usluge</izvorni_sadrzaj>
    <derivirana_varijabla naziv="DomainObject.Predmet.ProtustrankaFormated_1">  BAJER d.o.o. proizvodnja, trgovina i usluge</derivirana_varijabla>
  </DomainObject.Predmet.ProtustrankaFormated>
  <DomainObject.Predmet.ProtustrankaFormatedOIB>
    <izvorni_sadrzaj>  BAJER d.o.o. proizvodnja, trgovina i usluge, OIB 61655121923</izvorni_sadrzaj>
    <derivirana_varijabla naziv="DomainObject.Predmet.ProtustrankaFormatedOIB_1">  BAJER d.o.o. proizvodnja, trgovina i usluge, OIB 61655121923</derivirana_varijabla>
  </DomainObject.Predmet.ProtustrankaFormatedOIB>
  <DomainObject.Predmet.ProtustrankaFormatedWithAdress>
    <izvorni_sadrzaj> BAJER d.o.o. proizvodnja, trgovina i usluge, Štrosmajerova 5, 31402 Koritna</izvorni_sadrzaj>
    <derivirana_varijabla naziv="DomainObject.Predmet.ProtustrankaFormatedWithAdress_1"> BAJER d.o.o. proizvodnja, trgovina i usluge, Štrosmajerova 5, 31402 Koritna</derivirana_varijabla>
  </DomainObject.Predmet.ProtustrankaFormatedWithAdress>
  <DomainObject.Predmet.ProtustrankaFormatedWithAdressOIB>
    <izvorni_sadrzaj> BAJER d.o.o. proizvodnja, trgovina i usluge, OIB 61655121923, Štrosmajerova 5, 31402 Koritna</izvorni_sadrzaj>
    <derivirana_varijabla naziv="DomainObject.Predmet.ProtustrankaFormatedWithAdressOIB_1"> BAJER d.o.o. proizvodnja, trgovina i usluge, OIB 61655121923, Štrosmajerova 5, 31402 Koritna</derivirana_varijabla>
  </DomainObject.Predmet.ProtustrankaFormatedWithAdressOIB>
  <DomainObject.Predmet.ProtustrankaWithAdress>
    <izvorni_sadrzaj>BAJER d.o.o. proizvodnja, trgovina i usluge Štrosmajerova 5, 31402 Koritna</izvorni_sadrzaj>
    <derivirana_varijabla naziv="DomainObject.Predmet.ProtustrankaWithAdress_1">BAJER d.o.o. proizvodnja, trgovina i usluge Štrosmajerova 5, 31402 Koritna</derivirana_varijabla>
  </DomainObject.Predmet.ProtustrankaWithAdress>
  <DomainObject.Predmet.ProtustrankaWithAdressOIB>
    <izvorni_sadrzaj>BAJER d.o.o. proizvodnja, trgovina i usluge, OIB 61655121923, Štrosmajerova 5, 31402 Koritna</izvorni_sadrzaj>
    <derivirana_varijabla naziv="DomainObject.Predmet.ProtustrankaWithAdressOIB_1">BAJER d.o.o. proizvodnja, trgovina i usluge, OIB 61655121923, Štrosmajerova 5, 31402 Koritna</derivirana_varijabla>
  </DomainObject.Predmet.ProtustrankaWithAdressOIB>
  <DomainObject.Predmet.ProtustrankaNazivFormated>
    <izvorni_sadrzaj>BAJER d.o.o. proizvodnja, trgovina i usluge</izvorni_sadrzaj>
    <derivirana_varijabla naziv="DomainObject.Predmet.ProtustrankaNazivFormated_1">BAJER d.o.o. proizvodnja, trgovina i usluge</derivirana_varijabla>
  </DomainObject.Predmet.ProtustrankaNazivFormated>
  <DomainObject.Predmet.ProtustrankaNazivFormatedOIB>
    <izvorni_sadrzaj>BAJER d.o.o. proizvodnja, trgovina i usluge, OIB 61655121923</izvorni_sadrzaj>
    <derivirana_varijabla naziv="DomainObject.Predmet.ProtustrankaNazivFormatedOIB_1">BAJER d.o.o. proizvodnja, trgovina i usluge, OIB 61655121923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Regioanalni centar OSIJEK; TGT-ADRIATIC d.o.o.</izvorni_sadrzaj>
    <derivirana_varijabla naziv="DomainObject.Predmet.StrankaFormated_1">  FINA Regioanalni centar OSIJEK; TGT-ADRIATIC d.o.o.</derivirana_varijabla>
  </DomainObject.Predmet.StrankaFormated>
  <DomainObject.Predmet.StrankaFormatedOIB>
    <izvorni_sadrzaj>  FINA Regioanalni centar OSIJEK, OIB 85821130368; TGT-ADRIATIC d.o.o.</izvorni_sadrzaj>
    <derivirana_varijabla naziv="DomainObject.Predmet.StrankaFormatedOIB_1">  FINA Regioanalni centar OSIJEK, OIB 85821130368; TGT-ADRIATIC d.o.o.</derivirana_varijabla>
  </DomainObject.Predmet.StrankaFormatedOIB>
  <DomainObject.Predmet.StrankaFormatedWithAdress>
    <izvorni_sadrzaj> FINA Regioanalni centar OSIJEK; TGT-ADRIATIC d.o.o.</izvorni_sadrzaj>
    <derivirana_varijabla naziv="DomainObject.Predmet.StrankaFormatedWithAdress_1"> FINA Regioanalni centar OSIJEK; TGT-ADRIATIC d.o.o.</derivirana_varijabla>
  </DomainObject.Predmet.StrankaFormatedWithAdress>
  <DomainObject.Predmet.StrankaFormatedWithAdressOIB>
    <izvorni_sadrzaj> FINA Regioanalni centar OSIJEK, OIB 85821130368; TGT-ADRIATIC d.o.o.</izvorni_sadrzaj>
    <derivirana_varijabla naziv="DomainObject.Predmet.StrankaFormatedWithAdressOIB_1"> FINA Regioanalni centar OSIJEK, OIB 85821130368; TGT-ADRIATIC d.o.o.</derivirana_varijabla>
  </DomainObject.Predmet.StrankaFormatedWithAdressOIB>
  <DomainObject.Predmet.StrankaWithAdress>
    <izvorni_sadrzaj>FINA Regioanalni centar OSIJEK ,TGT-ADRIATIC d.o.o. </izvorni_sadrzaj>
    <derivirana_varijabla naziv="DomainObject.Predmet.StrankaWithAdress_1">FINA Regioanalni centar OSIJEK ,TGT-ADRIATIC d.o.o. </derivirana_varijabla>
  </DomainObject.Predmet.StrankaWithAdress>
  <DomainObject.Predmet.StrankaWithAdressOIB>
    <izvorni_sadrzaj>FINA Regioanalni centar OSIJEK, OIB 85821130368,TGT-ADRIATIC d.o.o.</izvorni_sadrzaj>
    <derivirana_varijabla naziv="DomainObject.Predmet.StrankaWithAdressOIB_1">FINA Regioanalni centar OSIJEK, OIB 85821130368,TGT-ADRIATIC d.o.o.</derivirana_varijabla>
  </DomainObject.Predmet.StrankaWithAdressOIB>
  <DomainObject.Predmet.StrankaNazivFormated>
    <izvorni_sadrzaj>FINA Regioanalni centar OSIJEK,TGT-ADRIATIC d.o.o.</izvorni_sadrzaj>
    <derivirana_varijabla naziv="DomainObject.Predmet.StrankaNazivFormated_1">FINA Regioanalni centar OSIJEK,TGT-ADRIATIC d.o.o.</derivirana_varijabla>
  </DomainObject.Predmet.StrankaNazivFormated>
  <DomainObject.Predmet.StrankaNazivFormatedOIB>
    <izvorni_sadrzaj>FINA Regioanalni centar OSIJEK, OIB 85821130368,TGT-ADRIATIC d.o.o.</izvorni_sadrzaj>
    <derivirana_varijabla naziv="DomainObject.Predmet.StrankaNazivFormatedOIB_1">FINA Regioanalni centar OSIJEK, OIB 85821130368,TGT-ADRIATIC d.o.o.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Regioanalni centar OSIJEK</item>
      <item>TGT-ADRIATIC d.o.o.</item>
    </izvorni_sadrzaj>
    <derivirana_varijabla naziv="DomainObject.Predmet.StrankaListFormated_1">
      <item>FINA Regioanalni centar OSIJEK</item>
      <item>TGT-ADRIATIC d.o.o.</item>
    </derivirana_varijabla>
  </DomainObject.Predmet.StrankaListFormated>
  <DomainObject.Predmet.StrankaListFormatedOIB>
    <izvorni_sadrzaj>
      <item>FINA Regioanalni centar OSIJEK, OIB 85821130368</item>
      <item>TGT-ADRIATIC d.o.o.</item>
    </izvorni_sadrzaj>
    <derivirana_varijabla naziv="DomainObject.Predmet.StrankaListFormatedOIB_1">
      <item>FINA Regioanalni centar OSIJEK, OIB 85821130368</item>
      <item>TGT-ADRIATIC d.o.o.</item>
    </derivirana_varijabla>
  </DomainObject.Predmet.StrankaListFormatedOIB>
  <DomainObject.Predmet.StrankaListFormatedWithAdress>
    <izvorni_sadrzaj>
      <item>FINA Regioanalni centar OSIJEK</item>
      <item>TGT-ADRIATIC d.o.o.</item>
    </izvorni_sadrzaj>
    <derivirana_varijabla naziv="DomainObject.Predmet.StrankaListFormatedWithAdress_1">
      <item>FINA Regioanalni centar OSIJEK</item>
      <item>TGT-ADRIATIC d.o.o.</item>
    </derivirana_varijabla>
  </DomainObject.Predmet.StrankaListFormatedWithAdress>
  <DomainObject.Predmet.StrankaListFormatedWithAdressOIB>
    <izvorni_sadrzaj>
      <item>FINA Regioanalni centar OSIJEK, OIB 85821130368</item>
      <item>TGT-ADRIATIC d.o.o.</item>
    </izvorni_sadrzaj>
    <derivirana_varijabla naziv="DomainObject.Predmet.StrankaListFormatedWithAdressOIB_1">
      <item>FINA Regioanalni centar OSIJEK, OIB 85821130368</item>
      <item>TGT-ADRIATIC d.o.o.</item>
    </derivirana_varijabla>
  </DomainObject.Predmet.StrankaListFormatedWithAdressOIB>
  <DomainObject.Predmet.StrankaListNazivFormated>
    <izvorni_sadrzaj>
      <item>FINA Regioanalni centar OSIJEK</item>
      <item>TGT-ADRIATIC d.o.o.</item>
    </izvorni_sadrzaj>
    <derivirana_varijabla naziv="DomainObject.Predmet.StrankaListNazivFormated_1">
      <item>FINA Regioanalni centar OSIJEK</item>
      <item>TGT-ADRIATIC d.o.o.</item>
    </derivirana_varijabla>
  </DomainObject.Predmet.StrankaListNazivFormated>
  <DomainObject.Predmet.StrankaListNazivFormatedOIB>
    <izvorni_sadrzaj>
      <item>FINA Regioanalni centar OSIJEK, OIB 85821130368</item>
      <item>TGT-ADRIATIC d.o.o.</item>
    </izvorni_sadrzaj>
    <derivirana_varijabla naziv="DomainObject.Predmet.StrankaListNazivFormatedOIB_1">
      <item>FINA Regioanalni centar OSIJEK, OIB 85821130368</item>
      <item>TGT-ADRIATIC d.o.o.</item>
    </derivirana_varijabla>
  </DomainObject.Predmet.StrankaListNazivFormatedOIB>
  <DomainObject.Predmet.ProtuStrankaListFormated>
    <izvorni_sadrzaj>
      <item>BAJER d.o.o. proizvodnja, trgovina i usluge</item>
    </izvorni_sadrzaj>
    <derivirana_varijabla naziv="DomainObject.Predmet.ProtuStrankaListFormated_1">
      <item>BAJER d.o.o. proizvodnja, trgovina i usluge</item>
    </derivirana_varijabla>
  </DomainObject.Predmet.ProtuStrankaListFormated>
  <DomainObject.Predmet.ProtuStrankaListFormatedOIB>
    <izvorni_sadrzaj>
      <item>BAJER d.o.o. proizvodnja, trgovina i usluge, OIB 61655121923</item>
    </izvorni_sadrzaj>
    <derivirana_varijabla naziv="DomainObject.Predmet.ProtuStrankaListFormatedOIB_1">
      <item>BAJER d.o.o. proizvodnja, trgovina i usluge, OIB 61655121923</item>
    </derivirana_varijabla>
  </DomainObject.Predmet.ProtuStrankaListFormatedOIB>
  <DomainObject.Predmet.ProtuStrankaListFormatedWithAdress>
    <izvorni_sadrzaj>
      <item>BAJER d.o.o. proizvodnja, trgovina i usluge, Štrosmajerova 5, 31402 Koritna</item>
    </izvorni_sadrzaj>
    <derivirana_varijabla naziv="DomainObject.Predmet.ProtuStrankaListFormatedWithAdress_1">
      <item>BAJER d.o.o. proizvodnja, trgovina i usluge, Štrosmajerova 5, 31402 Koritna</item>
    </derivirana_varijabla>
  </DomainObject.Predmet.ProtuStrankaListFormatedWithAdress>
  <DomainObject.Predmet.ProtuStrankaListFormatedWithAdressOIB>
    <izvorni_sadrzaj>
      <item>BAJER d.o.o. proizvodnja, trgovina i usluge, OIB 61655121923, Štrosmajerova 5, 31402 Koritna</item>
    </izvorni_sadrzaj>
    <derivirana_varijabla naziv="DomainObject.Predmet.ProtuStrankaListFormatedWithAdressOIB_1">
      <item>BAJER d.o.o. proizvodnja, trgovina i usluge, OIB 61655121923, Štrosmajerova 5, 31402 Koritna</item>
    </derivirana_varijabla>
  </DomainObject.Predmet.ProtuStrankaListFormatedWithAdressOIB>
  <DomainObject.Predmet.ProtuStrankaListNazivFormated>
    <izvorni_sadrzaj>
      <item>BAJER d.o.o. proizvodnja, trgovina i usluge</item>
    </izvorni_sadrzaj>
    <derivirana_varijabla naziv="DomainObject.Predmet.ProtuStrankaListNazivFormated_1">
      <item>BAJER d.o.o. proizvodnja, trgovina i usluge</item>
    </derivirana_varijabla>
  </DomainObject.Predmet.ProtuStrankaListNazivFormated>
  <DomainObject.Predmet.ProtuStrankaListNazivFormatedOIB>
    <izvorni_sadrzaj>
      <item>BAJER d.o.o. proizvodnja, trgovina i usluge, OIB 61655121923</item>
    </izvorni_sadrzaj>
    <derivirana_varijabla naziv="DomainObject.Predmet.ProtuStrankaListNazivFormatedOIB_1">
      <item>BAJER d.o.o. proizvodnja, trgovina i usluge, OIB 61655121923</item>
    </derivirana_varijabla>
  </DomainObject.Predmet.ProtuStrankaListNazivFormatedOIB>
  <DomainObject.Predmet.OstaliListFormated>
    <izvorni_sadrzaj>
      <item>Bojan Sudarević</item>
      <item>oglasna ploča-BAJER d.o.o.</item>
      <item>ŽDO OSIJEK</item>
    </izvorni_sadrzaj>
    <derivirana_varijabla naziv="DomainObject.Predmet.OstaliListFormated_1">
      <item>Bojan Sudarević</item>
      <item>oglasna ploča-BAJER d.o.o.</item>
      <item>ŽDO OSIJEK</item>
    </derivirana_varijabla>
  </DomainObject.Predmet.OstaliListFormated>
  <DomainObject.Predmet.OstaliListFormatedOIB>
    <izvorni_sadrzaj>
      <item>Bojan Sudarević, OIB 97806800829</item>
      <item>oglasna ploča-BAJER d.o.o.</item>
      <item>ŽDO OSIJEK</item>
    </izvorni_sadrzaj>
    <derivirana_varijabla naziv="DomainObject.Predmet.OstaliListFormatedOIB_1">
      <item>Bojan Sudarević, OIB 97806800829</item>
      <item>oglasna ploča-BAJER d.o.o.</item>
      <item>ŽDO OSIJEK</item>
    </derivirana_varijabla>
  </DomainObject.Predmet.OstaliListFormatedOIB>
  <DomainObject.Predmet.OstaliListFormatedWithAdress>
    <izvorni_sadrzaj>
      <item>Bojan Sudarević, Trg Bana Josipa Jelačića 27, 31000 Osijek</item>
      <item>oglasna ploča-BAJER d.o.o.</item>
      <item>ŽDO OSIJEK, bb, 31000 Osijek</item>
    </izvorni_sadrzaj>
    <derivirana_varijabla naziv="DomainObject.Predmet.OstaliListFormatedWithAdress_1">
      <item>Bojan Sudarević, Trg Bana Josipa Jelačića 27, 31000 Osijek</item>
      <item>oglasna ploča-BAJER d.o.o.</item>
      <item>ŽDO OSIJEK, bb, 31000 Osijek</item>
    </derivirana_varijabla>
  </DomainObject.Predmet.OstaliListFormatedWithAdress>
  <DomainObject.Predmet.OstaliListFormatedWithAdressOIB>
    <izvorni_sadrzaj>
      <item>Bojan Sudarević, OIB 97806800829, Trg Bana Josipa Jelačića 27, 31000 Osijek</item>
      <item>oglasna ploča-BAJER d.o.o.</item>
      <item>ŽDO OSIJEK, bb, 31000 Osijek</item>
    </izvorni_sadrzaj>
    <derivirana_varijabla naziv="DomainObject.Predmet.OstaliListFormatedWithAdressOIB_1">
      <item>Bojan Sudarević, OIB 97806800829, Trg Bana Josipa Jelačića 27, 31000 Osijek</item>
      <item>oglasna ploča-BAJER d.o.o.</item>
      <item>ŽDO OSIJEK, bb, 31000 Osijek</item>
    </derivirana_varijabla>
  </DomainObject.Predmet.OstaliListFormatedWithAdressOIB>
  <DomainObject.Predmet.OstaliListNazivFormated>
    <izvorni_sadrzaj>
      <item>Bojan Sudarević</item>
      <item>oglasna ploča-BAJER d.o.o.</item>
      <item>ŽDO OSIJEK</item>
    </izvorni_sadrzaj>
    <derivirana_varijabla naziv="DomainObject.Predmet.OstaliListNazivFormated_1">
      <item>Bojan Sudarević</item>
      <item>oglasna ploča-BAJER d.o.o.</item>
      <item>ŽDO OSIJEK</item>
    </derivirana_varijabla>
  </DomainObject.Predmet.OstaliListNazivFormated>
  <DomainObject.Predmet.OstaliListNazivFormatedOIB>
    <izvorni_sadrzaj>
      <item>Bojan Sudarević, OIB 97806800829</item>
      <item>oglasna ploča-BAJER d.o.o.</item>
      <item>ŽDO OSIJEK</item>
    </izvorni_sadrzaj>
    <derivirana_varijabla naziv="DomainObject.Predmet.OstaliListNazivFormatedOIB_1">
      <item>Bojan Sudarević, OIB 97806800829</item>
      <item>oglasna ploča-BAJER d.o.o.</item>
      <item>ŽDO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Regioanalni centar OSIJEK i dr.</izvorni_sadrzaj>
    <derivirana_varijabla naziv="DomainObject.Predmet.StrankaIDrugi_1">FINA Regioanalni centar OSIJEK i dr.</derivirana_varijabla>
  </DomainObject.Predmet.StrankaIDrugi>
  <DomainObject.Predmet.ProtustrankaIDrugi>
    <izvorni_sadrzaj>BAJER d.o.o. proizvodnja, trgovina i usluge</izvorni_sadrzaj>
    <derivirana_varijabla naziv="DomainObject.Predmet.ProtustrankaIDrugi_1">BAJER d.o.o. proizvodnja, trgovina i usluge</derivirana_varijabla>
  </DomainObject.Predmet.ProtustrankaIDrugi>
  <DomainObject.Predmet.StrankaIDrugiAdressOIB>
    <izvorni_sadrzaj>FINA Regioanalni centar OSIJEK, OIB 85821130368 i dr.</izvorni_sadrzaj>
    <derivirana_varijabla naziv="DomainObject.Predmet.StrankaIDrugiAdressOIB_1">FINA Regioanalni centar OSIJEK, OIB 85821130368 i dr.</derivirana_varijabla>
  </DomainObject.Predmet.StrankaIDrugiAdressOIB>
  <DomainObject.Predmet.ProtustrankaIDrugiAdressOIB>
    <izvorni_sadrzaj>BAJER d.o.o. proizvodnja, trgovina i usluge, OIB 61655121923, Štrosmajerova 5, 31402 Koritna</izvorni_sadrzaj>
    <derivirana_varijabla naziv="DomainObject.Predmet.ProtustrankaIDrugiAdressOIB_1">BAJER d.o.o. proizvodnja, trgovina i usluge, OIB 61655121923, Štrosmajerova 5, 31402 Koritna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Regioanalni centar OSIJEK</item>
      <item>BAJER d.o.o. proizvodnja, trgovina i usluge</item>
      <item>Bojan Sudarević</item>
      <item>oglasna ploča-BAJER d.o.o.</item>
      <item>ŽDO OSIJEK</item>
      <item>TGT-ADRIATIC d.o.o.</item>
    </izvorni_sadrzaj>
    <derivirana_varijabla naziv="DomainObject.Predmet.SudioniciListNaziv_1">
      <item>FINA Regioanalni centar OSIJEK</item>
      <item>BAJER d.o.o. proizvodnja, trgovina i usluge</item>
      <item>Bojan Sudarević</item>
      <item>oglasna ploča-BAJER d.o.o.</item>
      <item>ŽDO OSIJEK</item>
      <item>TGT-ADRIATIC d.o.o.</item>
    </derivirana_varijabla>
  </DomainObject.Predmet.SudioniciListNaziv>
  <DomainObject.Predmet.SudioniciListAdressOIB>
    <izvorni_sadrzaj>
      <item>FINA Regioanalni centar OSIJEK, OIB 85821130368</item>
      <item>BAJER d.o.o. proizvodnja, trgovina i usluge, OIB 61655121923, Štrosmajerova 5,31402 Koritna</item>
      <item>Bojan Sudarević, OIB 97806800829, Trg Bana Josipa Jelačića 27,31000 Osijek</item>
      <item>oglasna ploča-BAJER d.o.o.</item>
      <item>ŽDO OSIJEK, bb,31000 Osijek</item>
      <item>TGT-ADRIATIC d.o.o.</item>
    </izvorni_sadrzaj>
    <derivirana_varijabla naziv="DomainObject.Predmet.SudioniciListAdressOIB_1">
      <item>FINA Regioanalni centar OSIJEK, OIB 85821130368</item>
      <item>BAJER d.o.o. proizvodnja, trgovina i usluge, OIB 61655121923, Štrosmajerova 5,31402 Koritna</item>
      <item>Bojan Sudarević, OIB 97806800829, Trg Bana Josipa Jelačića 27,31000 Osijek</item>
      <item>oglasna ploča-BAJER d.o.o.</item>
      <item>ŽDO OSIJEK, bb,31000 Osijek</item>
      <item>TGT-ADRIATIC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61655121923</item>
      <item>, OIB 97806800829</item>
      <item>, OIB null</item>
      <item>, OIB null</item>
      <item>, OIB null</item>
    </izvorni_sadrzaj>
    <derivirana_varijabla naziv="DomainObject.Predmet.SudioniciListNazivOIB_1">
      <item>, OIB 85821130368</item>
      <item>, OIB 61655121923</item>
      <item>, OIB 97806800829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1427</properties:Characters>
  <properties:Lines>94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2017-02-07T09:14:00Z</dcterms:created>
  <dc:creator>hermanj</dc:creator>
  <cp:lastModifiedBy>Danijela Sekulić</cp:lastModifiedBy>
  <cp:lastPrinted>2017-02-07T09:56:00Z</cp:lastPrinted>
  <dcterms:modified xmlns:xsi="http://www.w3.org/2001/XMLSchema-instance" xsi:type="dcterms:W3CDTF">2017-02-07T09:57:00Z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