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c335" w14:paraId="38ac33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2163CF">
        <w:rPr>
          <w:rStyle w:val="Naglaeno"/>
          <w:b w:val="false"/>
        </w:rPr>
        <w:t>52</w:t>
      </w:r>
      <w:r w:rsidR="00A752BE">
        <w:rPr>
          <w:rStyle w:val="Naglaeno"/>
          <w:b w:val="false"/>
        </w:rPr>
        <w:t>4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</w:t>
      </w:r>
      <w:r w:rsidR="00FE6710">
        <w:t xml:space="preserve">Financijske agencije, Regionalni centar Osijek, Podružnica Osijek, L. Jagera 3, OIB 85821130368 za provedbu skraćenog stečajnog postupka nad dužnikom </w:t>
      </w:r>
      <w:r w:rsidR="002163CF" w:rsidRPr="002163CF">
        <w:t>Velikiker društvo s ograničenom odgovornošću za  trgovinu i usluge, Bilje, Kralja Zvonimira 61, MBS 030164686, OIB: 09983063772</w:t>
      </w:r>
      <w:r w:rsidR="0033522A">
        <w:t>,</w:t>
      </w:r>
      <w:r>
        <w:t xml:space="preserve"> dana </w:t>
      </w:r>
      <w:r w:rsidR="002163CF">
        <w:t>7</w:t>
      </w:r>
      <w:r>
        <w:t xml:space="preserve">. </w:t>
      </w:r>
      <w:r w:rsidR="008F179B">
        <w:t>s</w:t>
      </w:r>
      <w:r w:rsidR="00D10EEA">
        <w:t>rp</w:t>
      </w:r>
      <w:r w:rsidR="00100153">
        <w:t>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4D6BDE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4D6BDE" w:rsidRPr="004D6BDE">
        <w:t>Velikiker društvo s ograničenom odgovornošću za  trgovinu i usluge, Bilje, Kralja Zvonimira 61, MBS 030164686, OIB: 09983063772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29512B">
        <w:t xml:space="preserve">Damir Cincar, </w:t>
      </w:r>
      <w:r w:rsidR="00024E67">
        <w:t>Osijek, Svete Ane 15b</w:t>
      </w:r>
      <w:r w:rsidR="00C13047" w:rsidRPr="00C13047">
        <w:t xml:space="preserve">, OIB </w:t>
      </w:r>
      <w:r w:rsidR="00024E67">
        <w:t>60464850994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4D6BDE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4D6BDE" w:rsidRPr="004D6BDE">
        <w:t>Velikiker društvo s ograničenom odgovornošću za  trgovinu i usluge, Bilje, Kralja Zvonimira 61, MBS 030164686, OIB: 09983063772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024E67">
        <w:t>27</w:t>
      </w:r>
      <w:r>
        <w:t>.</w:t>
      </w:r>
      <w:r w:rsidR="0071699D">
        <w:t>0</w:t>
      </w:r>
      <w:r w:rsidR="00344A6B">
        <w:t>4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4D6BDE" w:rsidRPr="004D6BDE">
        <w:t>Velikiker društvo s ograničenom odgovornošću za  trgovinu i usluge, Bilje, Kralja Zvonimira 61, MBS 030164686, OIB: 09983063772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024E67">
        <w:t>28</w:t>
      </w:r>
      <w:r>
        <w:t>.</w:t>
      </w:r>
      <w:r w:rsidR="009A2AC3">
        <w:t>0</w:t>
      </w:r>
      <w:r w:rsidR="00344A6B">
        <w:t>4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024E67">
        <w:t>52</w:t>
      </w:r>
      <w:r w:rsidR="00796254">
        <w:t>4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024E67">
        <w:t>7</w:t>
      </w:r>
      <w:r>
        <w:t xml:space="preserve">. </w:t>
      </w:r>
      <w:r w:rsidR="006C35E8">
        <w:t>s</w:t>
      </w:r>
      <w:r w:rsidR="00344A6B">
        <w:t>rp</w:t>
      </w:r>
      <w:r w:rsidR="00FF253A">
        <w:t>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024E67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024E67" w:rsidRPr="00024E67">
        <w:t>Dejan Vasiljev, Mađarska, Szeged, Csuka utca 25/B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BA582D">
        <w:t>2</w:t>
      </w:r>
      <w:r w:rsidR="00154031">
        <w:t>1</w:t>
      </w:r>
      <w:r>
        <w:t>.</w:t>
      </w:r>
      <w:r w:rsidR="00BA582D">
        <w:t>9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595D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</w:t>
    </w:r>
    <w:r w:rsidR="002163CF">
      <w:rPr>
        <w:rStyle w:val="Naglaeno"/>
        <w:b w:val="false"/>
      </w:rPr>
      <w:t>52</w:t>
    </w:r>
    <w:r w:rsidR="00A752BE">
      <w:rPr>
        <w:rStyle w:val="Naglaeno"/>
        <w:b w:val="false"/>
      </w:rPr>
      <w:t>4</w:t>
    </w:r>
    <w:r w:rsidR="008F179B" w:rsidRPr="008F179B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4E6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72E19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37B2"/>
    <w:rsid w:val="00154031"/>
    <w:rsid w:val="0016335A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163CF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12B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44A6B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0978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D6BDE"/>
    <w:rsid w:val="004E1973"/>
    <w:rsid w:val="004E466C"/>
    <w:rsid w:val="004F0DB0"/>
    <w:rsid w:val="004F5FE8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C595D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4E0"/>
    <w:rsid w:val="00790AA4"/>
    <w:rsid w:val="00796254"/>
    <w:rsid w:val="00796AED"/>
    <w:rsid w:val="007A4540"/>
    <w:rsid w:val="007A5699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5444"/>
    <w:rsid w:val="00A15CB8"/>
    <w:rsid w:val="00A203FF"/>
    <w:rsid w:val="00A214C9"/>
    <w:rsid w:val="00A405B5"/>
    <w:rsid w:val="00A46436"/>
    <w:rsid w:val="00A50A4F"/>
    <w:rsid w:val="00A57AB7"/>
    <w:rsid w:val="00A60A4D"/>
    <w:rsid w:val="00A63F24"/>
    <w:rsid w:val="00A64CB9"/>
    <w:rsid w:val="00A70D0B"/>
    <w:rsid w:val="00A71331"/>
    <w:rsid w:val="00A752BE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E4C4C"/>
    <w:rsid w:val="00AF1AA8"/>
    <w:rsid w:val="00AF249E"/>
    <w:rsid w:val="00B00E40"/>
    <w:rsid w:val="00B02C8D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A582D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10EEA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59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59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9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9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59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59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9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9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Velikiker društvo s ograničenom odgovornošću za trgovinu i usluge</izvorni_sadrzaj>
    <derivirana_varijabla naziv="DomainObject.Predmet.ProtustrankaFormated_1">  Velikiker društvo s ograničenom odgovornošću za trgovinu i usluge</derivirana_varijabla>
  </DomainObject.Predmet.ProtustrankaFormated>
  <DomainObject.Predmet.ProtustrankaFormatedOIB>
    <izvorni_sadrzaj>  Velikiker društvo s ograničenom odgovornošću za trgovinu i usluge, OIB 09983063772</izvorni_sadrzaj>
    <derivirana_varijabla naziv="DomainObject.Predmet.ProtustrankaFormatedOIB_1">  Velikiker društvo s ograničenom odgovornošću za trgovinu i usluge, OIB 09983063772</derivirana_varijabla>
  </DomainObject.Predmet.ProtustrankaFormatedOIB>
  <DomainObject.Predmet.ProtustrankaFormatedWithAdress>
    <izvorni_sadrzaj> Velikiker društvo s ograničenom odgovornošću za trgovinu i usluge, Kralja Zvonimira 61, 31327 Bilje</izvorni_sadrzaj>
    <derivirana_varijabla naziv="DomainObject.Predmet.ProtustrankaFormatedWithAdress_1"> Velikiker društvo s ograničenom odgovornošću za trgovinu i usluge, Kralja Zvonimira 61, 31327 Bilje</derivirana_varijabla>
  </DomainObject.Predmet.ProtustrankaFormatedWithAdress>
  <DomainObject.Predmet.ProtustrankaFormatedWithAdressOIB>
    <izvorni_sadrzaj> Velikiker društvo s ograničenom odgovornošću za trgovinu i usluge, OIB 09983063772, Kralja Zvonimira 61, 31327 Bilje</izvorni_sadrzaj>
    <derivirana_varijabla naziv="DomainObject.Predmet.ProtustrankaFormatedWithAdressOIB_1"> Velikiker društvo s ograničenom odgovornošću za trgovinu i usluge, OIB 09983063772, Kralja Zvonimira 61, 31327 Bilje</derivirana_varijabla>
  </DomainObject.Predmet.ProtustrankaFormatedWithAdressOIB>
  <DomainObject.Predmet.ProtustrankaWithAdress>
    <izvorni_sadrzaj>Velikiker društvo s ograničenom odgovornošću za trgovinu i usluge Kralja Zvonimira 61, 31327 Bilje</izvorni_sadrzaj>
    <derivirana_varijabla naziv="DomainObject.Predmet.ProtustrankaWithAdress_1">Velikiker društvo s ograničenom odgovornošću za trgovinu i usluge Kralja Zvonimira 61, 31327 Bilje</derivirana_varijabla>
  </DomainObject.Predmet.ProtustrankaWithAdress>
  <DomainObject.Predmet.ProtustrankaWithAdressOIB>
    <izvorni_sadrzaj>Velikiker društvo s ograničenom odgovornošću za trgovinu i usluge, OIB 09983063772, Kralja Zvonimira 61, 31327 Bilje</izvorni_sadrzaj>
    <derivirana_varijabla naziv="DomainObject.Predmet.ProtustrankaWithAdressOIB_1">Velikiker društvo s ograničenom odgovornošću za trgovinu i usluge, OIB 09983063772, Kralja Zvonimira 61, 31327 Bilje</derivirana_varijabla>
  </DomainObject.Predmet.ProtustrankaWithAdressOIB>
  <DomainObject.Predmet.ProtustrankaNazivFormated>
    <izvorni_sadrzaj>Velikiker društvo s ograničenom odgovornošću za trgovinu i usluge</izvorni_sadrzaj>
    <derivirana_varijabla naziv="DomainObject.Predmet.ProtustrankaNazivFormated_1">Velikiker društvo s ograničenom odgovornošću za trgovinu i usluge</derivirana_varijabla>
  </DomainObject.Predmet.ProtustrankaNazivFormated>
  <DomainObject.Predmet.ProtustrankaNazivFormatedOIB>
    <izvorni_sadrzaj>Velikiker društvo s ograničenom odgovornošću za trgovinu i usluge, OIB 09983063772</izvorni_sadrzaj>
    <derivirana_varijabla naziv="DomainObject.Predmet.ProtustrankaNazivFormatedOIB_1">Velikiker društvo s ograničenom odgovornošću za trgovinu i usluge, OIB 09983063772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Velikiker društvo s ograničenom odgovornošću za trgovinu i usluge</item>
    </izvorni_sadrzaj>
    <derivirana_varijabla naziv="DomainObject.Predmet.ProtuStrankaListFormated_1">
      <item>Velikiker društvo s ograničenom odgovornošću za trgovinu i usluge</item>
    </derivirana_varijabla>
  </DomainObject.Predmet.ProtuStrankaListFormated>
  <DomainObject.Predmet.ProtuStrankaListFormatedOIB>
    <izvorni_sadrzaj>
      <item>Velikiker društvo s ograničenom odgovornošću za trgovinu i usluge, OIB 09983063772</item>
    </izvorni_sadrzaj>
    <derivirana_varijabla naziv="DomainObject.Predmet.ProtuStrankaListFormatedOIB_1">
      <item>Velikiker društvo s ograničenom odgovornošću za trgovinu i usluge, OIB 09983063772</item>
    </derivirana_varijabla>
  </DomainObject.Predmet.ProtuStrankaListFormatedOIB>
  <DomainObject.Predmet.ProtuStrankaListFormatedWithAdress>
    <izvorni_sadrzaj>
      <item>Velikiker društvo s ograničenom odgovornošću za trgovinu i usluge, Kralja Zvonimira 61, 31327 Bilje</item>
    </izvorni_sadrzaj>
    <derivirana_varijabla naziv="DomainObject.Predmet.ProtuStrankaListFormatedWithAdress_1">
      <item>Velikiker društvo s ograničenom odgovornošću za trgovinu i usluge, Kralja Zvonimira 61, 31327 Bilje</item>
    </derivirana_varijabla>
  </DomainObject.Predmet.ProtuStrankaListFormatedWithAdress>
  <DomainObject.Predmet.ProtuStrankaListFormatedWithAdressOIB>
    <izvorni_sadrzaj>
      <item>Velikiker društvo s ograničenom odgovornošću za trgovinu i usluge, OIB 09983063772, Kralja Zvonimira 61, 31327 Bilje</item>
    </izvorni_sadrzaj>
    <derivirana_varijabla naziv="DomainObject.Predmet.ProtuStrankaListFormatedWithAdressOIB_1">
      <item>Velikiker društvo s ograničenom odgovornošću za trgovinu i usluge, OIB 09983063772, Kralja Zvonimira 61, 31327 Bilje</item>
    </derivirana_varijabla>
  </DomainObject.Predmet.ProtuStrankaListFormatedWithAdressOIB>
  <DomainObject.Predmet.ProtuStrankaListNazivFormated>
    <izvorni_sadrzaj>
      <item>Velikiker društvo s ograničenom odgovornošću za trgovinu i usluge</item>
    </izvorni_sadrzaj>
    <derivirana_varijabla naziv="DomainObject.Predmet.ProtuStrankaListNazivFormated_1">
      <item>Velikiker društvo s ograničenom odgovornošću za trgovinu i usluge</item>
    </derivirana_varijabla>
  </DomainObject.Predmet.ProtuStrankaListNazivFormated>
  <DomainObject.Predmet.ProtuStrankaListNazivFormatedOIB>
    <izvorni_sadrzaj>
      <item>Velikiker društvo s ograničenom odgovornošću za trgovinu i usluge, OIB 09983063772</item>
    </izvorni_sadrzaj>
    <derivirana_varijabla naziv="DomainObject.Predmet.ProtuStrankaListNazivFormatedOIB_1">
      <item>Velikiker društvo s ograničenom odgovornošću za trgovinu i usluge, OIB 09983063772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Velikiker društvo s ograničenom odgovornošću za trgovinu i usluge</izvorni_sadrzaj>
    <derivirana_varijabla naziv="DomainObject.Predmet.ProtustrankaIDrugi_1">Velikiker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Velikiker društvo s ograničenom odgovornošću za trgovinu i usluge, OIB 09983063772, Kralja Zvonimira 61, 31327 Bilje</izvorni_sadrzaj>
    <derivirana_varijabla naziv="DomainObject.Predmet.ProtustrankaIDrugiAdressOIB_1">Velikiker društvo s ograničenom odgovornošću za trgovinu i usluge, OIB 09983063772, Kralja Zvonimira 61,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Velikiker društvo s ograničenom odgovornošću za trgovinu i usluge</item>
    </izvorni_sadrzaj>
    <derivirana_varijabla naziv="DomainObject.Predmet.SudioniciListNaziv_1">
      <item>FINA RC OSIJEK</item>
      <item>Velikiker društvo s ograničenom odgovornošću za trgovinu i usluge</item>
    </derivirana_varijabla>
  </DomainObject.Predmet.SudioniciListNaziv>
  <DomainObject.Predmet.SudioniciListAdressOIB>
    <izvorni_sadrzaj>
      <item>FINA RC OSIJEK, OIB 85821130368</item>
      <item>Velikiker društvo s ograničenom odgovornošću za trgovinu i usluge, OIB 09983063772, Kralja Zvonimira 61,31327 Bilje</item>
    </izvorni_sadrzaj>
    <derivirana_varijabla naziv="DomainObject.Predmet.SudioniciListAdressOIB_1">
      <item>FINA RC OSIJEK, OIB 85821130368</item>
      <item>Velikiker društvo s ograničenom odgovornošću za trgovinu i usluge, OIB 09983063772, Kralja Zvonimira 61,31327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09983063772</item>
    </izvorni_sadrzaj>
    <derivirana_varijabla naziv="DomainObject.Predmet.SudioniciListNazivOIB_1">
      <item>, OIB 85821130368</item>
      <item>, OIB 09983063772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9A197-BA45-4699-9013-95E909643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2582</properties:Characters>
  <properties:Lines>88</properties:Lines>
  <properties:Paragraphs>32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2017-03-16T09:05:00Z</cp:lastPrinted>
  <dcterms:modified xmlns:xsi="http://www.w3.org/2001/XMLSchema-instance" xsi:type="dcterms:W3CDTF">2017-07-07T11:44:00Z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