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8667" w14:paraId="da88667" w:rsidRDefault="002B6635" w:rsidP="002B6635" w:rsidR="002B6635" w:rsidRPr="00F1439C">
      <w:pPr>
        <w15:collapsed w:val="false"/>
      </w:pPr>
      <w:bookmarkStart w:name="_GoBack" w:id="0"/>
      <w:bookmarkEnd w:id="0"/>
      <w:r w:rsidRPr="00F1439C">
        <w:t xml:space="preserve">              </w:t>
      </w:r>
      <w:r w:rsidR="003F527F">
        <w:t xml:space="preserve">  </w:t>
      </w:r>
      <w:r w:rsidRPr="00F1439C">
        <w:t xml:space="preserve"> </w:t>
      </w:r>
      <w:r w:rsidR="0059362E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8" o:title=""/>
          </v:shape>
        </w:pict>
      </w:r>
    </w:p>
    <w:p w:rsidRDefault="003F527F" w:rsidP="002B6635" w:rsidR="002B6635" w:rsidRPr="00F1439C">
      <w:pPr>
        <w:tabs>
          <w:tab w:pos="231" w:val="left"/>
        </w:tabs>
      </w:pPr>
      <w:r>
        <w:t xml:space="preserve">   </w:t>
      </w:r>
      <w:r w:rsidR="002B6635" w:rsidRPr="00F1439C">
        <w:t>REPUBLIKA HRVATSKA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3F527F" w:rsidR="002B6635" w:rsidRPr="00F1439C">
      <w:pPr>
        <w:ind w:firstLine="708"/>
      </w:pPr>
      <w:r>
        <w:t xml:space="preserve">Pazin, </w:t>
      </w:r>
      <w:proofErr w:type="spellStart"/>
      <w:r>
        <w:t>Dršćevka</w:t>
      </w:r>
      <w:proofErr w:type="spellEnd"/>
      <w:r>
        <w:t xml:space="preserve">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Temeljem čl. 1</w:t>
      </w:r>
      <w:r w:rsidR="002B6635" w:rsidRPr="00F1439C">
        <w:t>24</w:t>
      </w:r>
      <w:r w:rsidRPr="00F1439C">
        <w:t xml:space="preserve">. st. 1. i 2. </w:t>
      </w:r>
      <w:smartTag w:element="zakoni" w:uri="http://www.java.hr/xml/smarttags/zakoni">
        <w:r w:rsidRPr="00F1439C">
          <w:t>Ovršnog zakona</w:t>
        </w:r>
      </w:smartTag>
      <w:r w:rsidRPr="00F1439C">
        <w:t xml:space="preserve">, pozivate se na ročište za diobu kupovnine u stečajnom postupku </w:t>
      </w:r>
      <w:r w:rsidR="007E7D4F" w:rsidRPr="007E7D4F">
        <w:t xml:space="preserve">nad Stečajnom masom iza </w:t>
      </w:r>
      <w:r w:rsidR="000B70C1" w:rsidRPr="000B70C1">
        <w:t>PROJEKT FINIDA d.o.o. u stečaju Zagreb, Petrinjska 28, OIB 33733896374</w:t>
      </w:r>
      <w:r w:rsidR="002B6635" w:rsidRPr="00F1439C">
        <w:t xml:space="preserve">, </w:t>
      </w:r>
      <w:r w:rsidRPr="00F1439C">
        <w:t>koje će se održati kod ovog suda</w:t>
      </w:r>
    </w:p>
    <w:p w:rsidRDefault="0070590F" w:rsidP="00343E78" w:rsidR="00343E78" w:rsidRPr="00F1439C">
      <w:pPr>
        <w:jc w:val="both"/>
      </w:pPr>
      <w:r>
        <w:t xml:space="preserve">            </w:t>
      </w:r>
    </w:p>
    <w:p w:rsidRDefault="000B70C1" w:rsidP="00343E78" w:rsidR="00343E78" w:rsidRPr="00F1439C">
      <w:pPr>
        <w:jc w:val="center"/>
      </w:pPr>
      <w:r>
        <w:t>26</w:t>
      </w:r>
      <w:r w:rsidR="005B44F0" w:rsidRPr="00F1439C">
        <w:t xml:space="preserve">. </w:t>
      </w:r>
      <w:r>
        <w:t>srpnja</w:t>
      </w:r>
      <w:r w:rsidR="005B44F0" w:rsidRPr="00F1439C">
        <w:t xml:space="preserve"> 201</w:t>
      </w:r>
      <w:r w:rsidR="00692DF9">
        <w:t>8</w:t>
      </w:r>
      <w:r w:rsidR="005B44F0" w:rsidRPr="00F1439C">
        <w:t>.</w:t>
      </w:r>
      <w:r w:rsidR="00343E78" w:rsidRPr="00F1439C">
        <w:t xml:space="preserve"> u </w:t>
      </w:r>
      <w:r>
        <w:t>10</w:t>
      </w:r>
      <w:r w:rsidR="0070590F">
        <w:t>:</w:t>
      </w:r>
      <w:r>
        <w:t>2</w:t>
      </w:r>
      <w:r w:rsidR="008E602F" w:rsidRPr="00F1439C">
        <w:t>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</w:t>
      </w:r>
      <w:proofErr w:type="spellStart"/>
      <w:r w:rsidR="00792D5F">
        <w:t>Dršćevka</w:t>
      </w:r>
      <w:proofErr w:type="spellEnd"/>
      <w:r w:rsidR="00792D5F">
        <w:t xml:space="preserve"> 1, soba broj 1.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Stranka, odnosno sudionik može imenovati punomoćnika (čl. 89. ZPP-a).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7E7D4F">
        <w:t>1</w:t>
      </w:r>
      <w:r w:rsidR="000B70C1">
        <w:t>7</w:t>
      </w:r>
      <w:r w:rsidR="005B44F0" w:rsidRPr="00F1439C">
        <w:t xml:space="preserve">. </w:t>
      </w:r>
      <w:r w:rsidR="000B70C1">
        <w:t>srpnja</w:t>
      </w:r>
      <w:r w:rsidR="00F1439C" w:rsidRPr="00F1439C">
        <w:t xml:space="preserve"> </w:t>
      </w:r>
      <w:r w:rsidR="005B44F0" w:rsidRPr="00F1439C">
        <w:t>201</w:t>
      </w:r>
      <w:r w:rsidR="00692DF9">
        <w:t>8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  </w:t>
      </w:r>
      <w:r w:rsidRPr="00F1439C">
        <w:t xml:space="preserve"> Ivan Dujić</w:t>
      </w:r>
      <w:r w:rsidR="0059362E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A53A24" w:rsidP="00A53A24" w:rsidR="00A53A24">
      <w:pPr>
        <w:jc w:val="both"/>
      </w:pPr>
      <w:r>
        <w:t>DNA:</w:t>
      </w:r>
    </w:p>
    <w:p w:rsidRDefault="00A53A24" w:rsidP="00A53A24" w:rsidR="00A53A24">
      <w:pPr>
        <w:jc w:val="both"/>
      </w:pPr>
      <w:r>
        <w:t>- e-Oglasna ploča suda - 8 dana</w:t>
      </w:r>
    </w:p>
    <w:p w:rsidRDefault="000B70C1" w:rsidP="000B70C1" w:rsidR="000B70C1">
      <w:pPr>
        <w:jc w:val="both"/>
      </w:pPr>
      <w:r>
        <w:t xml:space="preserve">-  stečajnom upravitelju Ivanu </w:t>
      </w:r>
      <w:proofErr w:type="spellStart"/>
      <w:r>
        <w:t>Gjurašiću</w:t>
      </w:r>
      <w:proofErr w:type="spellEnd"/>
      <w:r>
        <w:t xml:space="preserve"> iz Zagreba, Petrinjska 28, </w:t>
      </w:r>
    </w:p>
    <w:p w:rsidRDefault="000B70C1" w:rsidP="000B70C1" w:rsidR="000B70C1">
      <w:pPr>
        <w:jc w:val="both"/>
      </w:pPr>
      <w:r>
        <w:t xml:space="preserve">-  Irena </w:t>
      </w:r>
      <w:proofErr w:type="spellStart"/>
      <w:r>
        <w:t>Tominić</w:t>
      </w:r>
      <w:proofErr w:type="spellEnd"/>
      <w:r>
        <w:t xml:space="preserve"> iz </w:t>
      </w:r>
      <w:proofErr w:type="spellStart"/>
      <w:r>
        <w:t>Cerovlja</w:t>
      </w:r>
      <w:proofErr w:type="spellEnd"/>
      <w:r>
        <w:t xml:space="preserve">, </w:t>
      </w:r>
      <w:proofErr w:type="spellStart"/>
      <w:r>
        <w:t>Grimalda</w:t>
      </w:r>
      <w:proofErr w:type="spellEnd"/>
      <w:r>
        <w:t xml:space="preserve"> 6, po pun. </w:t>
      </w:r>
      <w:proofErr w:type="spellStart"/>
      <w:r>
        <w:t>odvj</w:t>
      </w:r>
      <w:proofErr w:type="spellEnd"/>
      <w:r>
        <w:t xml:space="preserve"> iz OD Grubiša i partneri, Zagreb</w:t>
      </w:r>
    </w:p>
    <w:sectPr w:rsidSect="003F527F" w:rsidR="000B70C1">
      <w:headerReference w:type="default" r:id="rId9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826" w:rsidP="00C60648" w:rsidR="003D0826">
      <w:r>
        <w:separator/>
      </w:r>
    </w:p>
  </w:endnote>
  <w:endnote w:id="0" w:type="continuationSeparator">
    <w:p w:rsidRDefault="003D0826" w:rsidP="00C60648" w:rsidR="003D08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826" w:rsidP="00C60648" w:rsidR="003D0826">
      <w:r>
        <w:separator/>
      </w:r>
    </w:p>
  </w:footnote>
  <w:footnote w:id="0" w:type="continuationSeparator">
    <w:p w:rsidRDefault="003D0826" w:rsidP="00C60648" w:rsidR="003D08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837" w:rsidP="000A7837" w:rsidR="00C60648" w:rsidRPr="000A7837">
    <w:pPr>
      <w:pStyle w:val="Zaglavlje"/>
    </w:pPr>
    <w:r>
      <w:tab/>
    </w:r>
    <w:r>
      <w:tab/>
    </w:r>
    <w:r w:rsidR="000B70C1">
      <w:t>10 St-190/2017-64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097C"/>
    <w:rsid w:val="000358D7"/>
    <w:rsid w:val="000A7837"/>
    <w:rsid w:val="000B70C1"/>
    <w:rsid w:val="0018524D"/>
    <w:rsid w:val="001C65C4"/>
    <w:rsid w:val="001D7FEF"/>
    <w:rsid w:val="00200B5B"/>
    <w:rsid w:val="00202458"/>
    <w:rsid w:val="002640FE"/>
    <w:rsid w:val="0029744C"/>
    <w:rsid w:val="002B6635"/>
    <w:rsid w:val="002D5F7A"/>
    <w:rsid w:val="0032234E"/>
    <w:rsid w:val="00343E78"/>
    <w:rsid w:val="00355F8C"/>
    <w:rsid w:val="0037323A"/>
    <w:rsid w:val="003D0826"/>
    <w:rsid w:val="003D135C"/>
    <w:rsid w:val="003F527F"/>
    <w:rsid w:val="00455752"/>
    <w:rsid w:val="00455EB8"/>
    <w:rsid w:val="0059362E"/>
    <w:rsid w:val="005B44F0"/>
    <w:rsid w:val="005C144C"/>
    <w:rsid w:val="005D274A"/>
    <w:rsid w:val="0065192B"/>
    <w:rsid w:val="00670253"/>
    <w:rsid w:val="00673420"/>
    <w:rsid w:val="00692DF9"/>
    <w:rsid w:val="006A1026"/>
    <w:rsid w:val="006A5E5B"/>
    <w:rsid w:val="0070590F"/>
    <w:rsid w:val="00792D5F"/>
    <w:rsid w:val="007E7D4F"/>
    <w:rsid w:val="0085204F"/>
    <w:rsid w:val="008B0B74"/>
    <w:rsid w:val="008E602F"/>
    <w:rsid w:val="009B2A56"/>
    <w:rsid w:val="00A41892"/>
    <w:rsid w:val="00A53A24"/>
    <w:rsid w:val="00A8703C"/>
    <w:rsid w:val="00BD6347"/>
    <w:rsid w:val="00C11B58"/>
    <w:rsid w:val="00C23C39"/>
    <w:rsid w:val="00C60648"/>
    <w:rsid w:val="00C60A39"/>
    <w:rsid w:val="00CF1206"/>
    <w:rsid w:val="00D50A1E"/>
    <w:rsid w:val="00DE51E6"/>
    <w:rsid w:val="00E37E55"/>
    <w:rsid w:val="00EF1BB0"/>
    <w:rsid w:val="00F1439C"/>
    <w:rsid w:val="00F71ABD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36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6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6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6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6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za nastavak postupka</izvorni_sadrzaj>
    <derivirana_varijabla naziv="DomainObject.Predmet.Opis_1">novi br.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PROJEKT FINIDA d.o.o. u stečaju</izvorni_sadrzaj>
    <derivirana_varijabla naziv="DomainObject.Predmet.ProtustrankaFormated_1">  Stečajna masa iza PROJEKT FINIDA d.o.o. u stečaju</derivirana_varijabla>
  </DomainObject.Predmet.ProtustrankaFormated>
  <DomainObject.Predmet.ProtustrankaFormatedOIB>
    <izvorni_sadrzaj>  Stečajna masa iza PROJEKT FINIDA d.o.o. u stečaju, OIB 33733896374</izvorni_sadrzaj>
    <derivirana_varijabla naziv="DomainObject.Predmet.ProtustrankaFormatedOIB_1">  Stečajna masa iza PROJEKT FINIDA d.o.o. u stečaju, OIB 33733896374</derivirana_varijabla>
  </DomainObject.Predmet.ProtustrankaFormatedOIB>
  <DomainObject.Predmet.ProtustrankaFormatedWithAdress>
    <izvorni_sadrzaj> Stečajna masa iza PROJEKT FINIDA d.o.o. u stečaju, Petrinjska 28, 10000 Zagreb</izvorni_sadrzaj>
    <derivirana_varijabla naziv="DomainObject.Predmet.ProtustrankaFormatedWithAdress_1"> Stečajna masa iza PROJEKT FINIDA d.o.o. u stečaju, Petrinjska 28, 10000 Zagreb</derivirana_varijabla>
  </DomainObject.Predmet.ProtustrankaFormatedWithAdress>
  <DomainObject.Predmet.ProtustrankaFormatedWithAdressOIB>
    <izvorni_sadrzaj> Stečajna masa iza PROJEKT FINIDA d.o.o. u stečaju, OIB 33733896374, Petrinjska 28, 10000 Zagreb</izvorni_sadrzaj>
    <derivirana_varijabla naziv="DomainObject.Predmet.ProtustrankaFormatedWithAdressOIB_1"> Stečajna masa iza PROJEKT FINIDA d.o.o. u stečaju, OIB 33733896374, Petrinjska 28, 10000 Zagreb</derivirana_varijabla>
  </DomainObject.Predmet.ProtustrankaFormatedWithAdressOIB>
  <DomainObject.Predmet.ProtustrankaWithAdress>
    <izvorni_sadrzaj>Stečajna masa iza PROJEKT FINIDA d.o.o. u stečaju Petrinjska 28, 10000 Zagreb</izvorni_sadrzaj>
    <derivirana_varijabla naziv="DomainObject.Predmet.ProtustrankaWithAdress_1">Stečajna masa iza PROJEKT FINIDA d.o.o. u stečaju Petrinjska 28, 10000 Zagreb</derivirana_varijabla>
  </DomainObject.Predmet.ProtustrankaWithAdress>
  <DomainObject.Predmet.ProtustrankaWithAdressOIB>
    <izvorni_sadrzaj>Stečajna masa iza PROJEKT FINIDA d.o.o. u stečaju, OIB 33733896374, Petrinjska 28, 10000 Zagreb</izvorni_sadrzaj>
    <derivirana_varijabla naziv="DomainObject.Predmet.ProtustrankaWithAdressOIB_1">Stečajna masa iza PROJEKT FINIDA d.o.o. u stečaju, OIB 33733896374, Petrinjska 28, 10000 Zagreb</derivirana_varijabla>
  </DomainObject.Predmet.ProtustrankaWithAdressOIB>
  <DomainObject.Predmet.ProtustrankaNazivFormated>
    <izvorni_sadrzaj>Stečajna masa iza PROJEKT FINIDA d.o.o. u stečaju</izvorni_sadrzaj>
    <derivirana_varijabla naziv="DomainObject.Predmet.ProtustrankaNazivFormated_1">Stečajna masa iza PROJEKT FINIDA d.o.o. u stečaju</derivirana_varijabla>
  </DomainObject.Predmet.ProtustrankaNazivFormated>
  <DomainObject.Predmet.ProtustrankaNazivFormatedOIB>
    <izvorni_sadrzaj>Stečajna masa iza PROJEKT FINIDA d.o.o. u stečaju, OIB 33733896374</izvorni_sadrzaj>
    <derivirana_varijabla naziv="DomainObject.Predmet.ProtustrankaNazivFormatedOIB_1">Stečajna masa iza PROJEKT FINIDA d.o.o. u stečaju, OIB 33733896374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6322.09</izvorni_sadrzaj>
    <derivirana_varijabla naziv="DomainObject.Predmet.TrenutnaVrijednost_1">6322.09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PROJEKT FINIDA d.o.o. u stečaju</item>
    </izvorni_sadrzaj>
    <derivirana_varijabla naziv="DomainObject.Predmet.ProtuStrankaListFormated_1">
      <item>Stečajna masa iza PROJEKT FINIDA d.o.o. u stečaju</item>
    </derivirana_varijabla>
  </DomainObject.Predmet.ProtuStrankaListFormated>
  <DomainObject.Predmet.ProtuStrankaListFormatedOIB>
    <izvorni_sadrzaj>
      <item>Stečajna masa iza PROJEKT FINIDA d.o.o. u stečaju, OIB 33733896374</item>
    </izvorni_sadrzaj>
    <derivirana_varijabla naziv="DomainObject.Predmet.ProtuStrankaListFormatedOIB_1">
      <item>Stečajna masa iza PROJEKT FINIDA d.o.o. u stečaju, OIB 33733896374</item>
    </derivirana_varijabla>
  </DomainObject.Predmet.ProtuStrankaListFormatedOIB>
  <DomainObject.Predmet.ProtuStrankaListFormatedWithAdress>
    <izvorni_sadrzaj>
      <item>Stečajna masa iza PROJEKT FINIDA d.o.o. u stečaju, Petrinjska 28, 10000 Zagreb</item>
    </izvorni_sadrzaj>
    <derivirana_varijabla naziv="DomainObject.Predmet.ProtuStrankaListFormatedWithAdress_1">
      <item>Stečajna masa iza PROJEKT FINIDA d.o.o. u stečaju, Petrinjska 28, 10000 Zagreb</item>
    </derivirana_varijabla>
  </DomainObject.Predmet.ProtuStrankaListFormatedWithAdress>
  <DomainObject.Predmet.ProtuStrankaListFormatedWithAdressOIB>
    <izvorni_sadrzaj>
      <item>Stečajna masa iza PROJEKT FINIDA d.o.o. u stečaju, OIB 33733896374, Petrinjska 28, 10000 Zagreb</item>
    </izvorni_sadrzaj>
    <derivirana_varijabla naziv="DomainObject.Predmet.ProtuStrankaListFormatedWithAdressOIB_1">
      <item>Stečajna masa iza PROJEKT FINIDA d.o.o. u stečaju, OIB 33733896374, Petrinjska 28, 10000 Zagreb</item>
    </derivirana_varijabla>
  </DomainObject.Predmet.ProtuStrankaListFormatedWithAdressOIB>
  <DomainObject.Predmet.ProtuStrankaListNazivFormated>
    <izvorni_sadrzaj>
      <item>Stečajna masa iza PROJEKT FINIDA d.o.o. u stečaju</item>
    </izvorni_sadrzaj>
    <derivirana_varijabla naziv="DomainObject.Predmet.ProtuStrankaListNazivFormated_1">
      <item>Stečajna masa iza PROJEKT FINIDA d.o.o. u stečaju</item>
    </derivirana_varijabla>
  </DomainObject.Predmet.ProtuStrankaListNazivFormated>
  <DomainObject.Predmet.ProtuStrankaListNazivFormatedOIB>
    <izvorni_sadrzaj>
      <item>Stečajna masa iza PROJEKT FINIDA d.o.o. u stečaju, OIB 33733896374</item>
    </izvorni_sadrzaj>
    <derivirana_varijabla naziv="DomainObject.Predmet.ProtuStrankaListNazivFormatedOIB_1">
      <item>Stečajna masa iza PROJEKT FINIDA d.o.o. u stečaju, OIB 33733896374</item>
    </derivirana_varijabla>
  </DomainObject.Predmet.ProtuStrankaListNazivFormatedOIB>
  <DomainObject.Predmet.OstaliListFormated>
    <izvorni_sadrzaj>
      <item>Odvj. društvo GRUBEŠA I PARTNERI</item>
    </izvorni_sadrzaj>
    <derivirana_varijabla naziv="DomainObject.Predmet.OstaliListFormated_1">
      <item>Odvj. društvo GRUBEŠA I PARTNERI</item>
    </derivirana_varijabla>
  </DomainObject.Predmet.OstaliListFormated>
  <DomainObject.Predmet.OstaliListFormatedOIB>
    <izvorni_sadrzaj>
      <item>Odvj. društvo GRUBEŠA I PARTNERI</item>
    </izvorni_sadrzaj>
    <derivirana_varijabla naziv="DomainObject.Predmet.OstaliListFormatedOIB_1">
      <item>Odvj. društvo GRUBEŠA I PARTNERI</item>
    </derivirana_varijabla>
  </DomainObject.Predmet.OstaliListFormatedOIB>
  <DomainObject.Predmet.OstaliListFormatedWithAdress>
    <izvorni_sadrzaj>
      <item>Odvj. društvo GRUBEŠA I PARTNERI, Iblerov trg 10/V, 10000 Zagreb</item>
    </izvorni_sadrzaj>
    <derivirana_varijabla naziv="DomainObject.Predmet.OstaliListFormatedWithAdress_1">
      <item>Odvj. društvo GRUBEŠA I PARTNERI, Iblerov trg 10/V, 10000 Zagreb</item>
    </derivirana_varijabla>
  </DomainObject.Predmet.OstaliListFormatedWithAdress>
  <DomainObject.Predmet.OstaliListFormatedWithAdressOIB>
    <izvorni_sadrzaj>
      <item>Odvj. društvo GRUBEŠA I PARTNERI, Iblerov trg 10/V, 10000 Zagreb</item>
    </izvorni_sadrzaj>
    <derivirana_varijabla naziv="DomainObject.Predmet.OstaliListFormatedWithAdressOIB_1">
      <item>Odvj. društvo GRUBEŠA I PARTNERI, Iblerov trg 10/V, 10000 Zagreb</item>
    </derivirana_varijabla>
  </DomainObject.Predmet.OstaliListFormatedWithAdressOIB>
  <DomainObject.Predmet.OstaliListNazivFormated>
    <izvorni_sadrzaj>
      <item>Odvj. društvo GRUBEŠA I PARTNERI</item>
    </izvorni_sadrzaj>
    <derivirana_varijabla naziv="DomainObject.Predmet.OstaliListNazivFormated_1">
      <item>Odvj. društvo GRUBEŠA I PARTNERI</item>
    </derivirana_varijabla>
  </DomainObject.Predmet.OstaliListNazivFormated>
  <DomainObject.Predmet.OstaliListNazivFormatedOIB>
    <izvorni_sadrzaj>
      <item>Odvj. društvo GRUBEŠA I PARTNERI</item>
    </izvorni_sadrzaj>
    <derivirana_varijabla naziv="DomainObject.Predmet.OstaliListNazivFormatedOIB_1">
      <item>Odvj. društvo GRUBEŠA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PROJEKT FINIDA d.o.o. u stečaju</izvorni_sadrzaj>
    <derivirana_varijabla naziv="DomainObject.Predmet.ProtustrankaIDrugi_1">Stečajna masa iza PROJEKT FINIDA d.o.o.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PROJEKT FINIDA d.o.o. u stečaju, OIB 33733896374, Petrinjska 28, 10000 Zagreb</izvorni_sadrzaj>
    <derivirana_varijabla naziv="DomainObject.Predmet.ProtustrankaIDrugiAdressOIB_1">Stečajna masa iza PROJEKT FINIDA d.o.o. u stečaju, OIB 33733896374,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FINIDA d.o.o. u stečaju</item>
      <item>stečajni upravitelj IVAN GJURAŠIĆ</item>
      <item>Odvj. društvo GRUBEŠA I PARTNERI</item>
    </izvorni_sadrzaj>
    <derivirana_varijabla naziv="DomainObject.Predmet.SudioniciListNaziv_1">
      <item>Stečajna masa iza PROJEKT FINIDA d.o.o. u stečaju</item>
      <item>stečajni upravitelj IVAN GJURAŠIĆ</item>
      <item>Odvj. društvo GRUBEŠA I PARTNERI</item>
    </derivirana_varijabla>
  </DomainObject.Predmet.SudioniciListNaziv>
  <DomainObject.Predmet.SudioniciListAdressOIB>
    <izvorni_sadrzaj>
      <item>Stečajna masa iza PROJEKT FINIDA d.o.o. u stečaju, OIB 33733896374, Petrinjska 28,10000 Zagreb</item>
      <item>stečajni upravitelj IVAN GJURAŠIĆ, OIB 66025260916, Petrinjska 28,10000 Zagreb</item>
      <item>Odvj. društvo GRUBEŠA I PARTNERI, Iblerov trg 10/V,10000 Zagreb</item>
    </izvorni_sadrzaj>
    <derivirana_varijabla naziv="DomainObject.Predmet.SudioniciListAdressOIB_1">
      <item>Stečajna masa iza PROJEKT FINIDA d.o.o. u stečaju, OIB 33733896374, Petrinjska 28,10000 Zagreb</item>
      <item>stečajni upravitelj IVAN GJURAŠIĆ, OIB 66025260916, Petrinjska 28,10000 Zagreb</item>
      <item>Odvj. društvo GRUBEŠA I PARTNERI, Iblerov trg 10/V,10000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33733896374</item>
      <item>, OIB 66025260916</item>
      <item>, OIB null</item>
    </izvorni_sadrzaj>
    <derivirana_varijabla naziv="DomainObject.Predmet.SudioniciListNazivOIB_1">
      <item>, OIB 33733896374</item>
      <item>, OIB 66025260916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192</properties:Words>
  <properties:Characters>969</properties:Characters>
  <properties:Lines>37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2018-07-17T10:21:00Z</dcterms:created>
  <dc:creator>drabar</dc:creator>
  <cp:lastModifiedBy>Sanja Lakošeljac</cp:lastModifiedBy>
  <cp:lastPrinted>2010-09-17T06:20:00Z</cp:lastPrinted>
  <dcterms:modified xmlns:xsi="http://www.w3.org/2001/XMLSchema-instance" xsi:type="dcterms:W3CDTF">2018-07-17T10:22:00Z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za ročište za diobu kupovnine St-190-17.docx)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