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2080" w14:paraId="cd32080" w:rsidRDefault="004718D6" w:rsidP="004718D6" w:rsidR="00A9627C">
      <w:pPr>
        <w15:collapsed w:val="false"/>
        <w:rPr>
          <w:b/>
        </w:rPr>
      </w:pPr>
      <w:bookmarkStart w:name="_GoBack" w:id="0"/>
      <w:bookmarkEnd w:id="0"/>
      <w:r>
        <w:t xml:space="preserve">            </w:t>
      </w:r>
      <w:r w:rsidR="006C4103">
        <w:t xml:space="preserve">    </w:t>
      </w:r>
      <w:r w:rsidR="002E26C7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  <w:t xml:space="preserve">             </w:t>
      </w:r>
      <w:r w:rsidR="00C82BA1" w:rsidRPr="00C82BA1">
        <w:rPr>
          <w:b/>
        </w:rPr>
        <w:t>Posl. br. 12. St-</w:t>
      </w:r>
      <w:r w:rsidR="000A77B1">
        <w:rPr>
          <w:b/>
        </w:rPr>
        <w:t>658</w:t>
      </w:r>
      <w:r w:rsidR="0079655A">
        <w:rPr>
          <w:b/>
        </w:rPr>
        <w:t>/2017</w:t>
      </w:r>
    </w:p>
    <w:p w:rsidRDefault="0079655A" w:rsidP="00C82BA1" w:rsidR="0079655A" w:rsidRPr="0079655A">
      <w:pPr>
        <w:ind w:firstLine="708"/>
        <w:rPr>
          <w:b/>
          <w:sz w:val="4"/>
          <w:szCs w:val="4"/>
        </w:rPr>
      </w:pP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C82BA1" w:rsidP="00C82BA1" w:rsidR="00C82BA1">
      <w:pPr>
        <w:rPr>
          <w:b/>
        </w:rPr>
      </w:pPr>
    </w:p>
    <w:p w:rsidRDefault="006C4103" w:rsidP="00C82BA1" w:rsidR="00C82BA1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J E Š E N J E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</w:t>
      </w:r>
      <w:r w:rsidR="00C07794">
        <w:t xml:space="preserve">u stečajnom postupku povodom prijedloga predlagatelja </w:t>
      </w:r>
      <w:r w:rsidR="00C07794" w:rsidRPr="001A260E">
        <w:rPr>
          <w:szCs w:val="24"/>
        </w:rPr>
        <w:t>FINANCIJSKE AGENCIJE, Regionalni centar Spl</w:t>
      </w:r>
      <w:r w:rsidR="00C07794">
        <w:rPr>
          <w:szCs w:val="24"/>
        </w:rPr>
        <w:t>it, Mažuranićevo šetalište 24b</w:t>
      </w:r>
      <w:r w:rsidR="00C07794">
        <w:t xml:space="preserve">, OIB: 85821130368, za otvaranje stečajnog postupka nad dužnikom </w:t>
      </w:r>
      <w:r w:rsidR="000A77B1">
        <w:t>HAZBI j.d.o.o. Podgora, Branimirova obala 77, OIB: 96473243407</w:t>
      </w:r>
      <w:r w:rsidR="00EC4DFD">
        <w:t xml:space="preserve">, </w:t>
      </w:r>
      <w:r w:rsidR="00A500DF">
        <w:t>dana</w:t>
      </w:r>
      <w:r w:rsidR="00EC1538">
        <w:t xml:space="preserve"> </w:t>
      </w:r>
      <w:r w:rsidR="001927F0">
        <w:t>13</w:t>
      </w:r>
      <w:r w:rsidR="000A77B1">
        <w:t>. travnja</w:t>
      </w:r>
      <w:r w:rsidR="0079655A">
        <w:t xml:space="preserve"> 2018</w:t>
      </w:r>
      <w:r w:rsidR="00EC4DFD">
        <w:t xml:space="preserve">. </w:t>
      </w:r>
    </w:p>
    <w:p w:rsidRDefault="00C82BA1" w:rsidP="00C82BA1" w:rsidR="00C82BA1" w:rsidRPr="00844E49">
      <w:pPr>
        <w:jc w:val="both"/>
        <w:rPr>
          <w:sz w:val="20"/>
          <w:szCs w:val="20"/>
        </w:rPr>
      </w:pPr>
    </w:p>
    <w:p w:rsidRDefault="00C82BA1" w:rsidP="00C82BA1" w:rsidR="00C82BA1" w:rsidRPr="009B67BE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962805" w:rsidP="00962805" w:rsidR="00962805" w:rsidRPr="00585F41">
      <w:pPr>
        <w:ind w:left="708"/>
        <w:jc w:val="both"/>
      </w:pPr>
      <w:r w:rsidRPr="00585F41">
        <w:t xml:space="preserve">I. Obustavlja se stečajni postupak nad dužnikom </w:t>
      </w:r>
      <w:r w:rsidR="000A77B1">
        <w:t>HAZBI j.d.o.o. Podgora, Branimirova obala 77, OIB: 96473243407</w:t>
      </w:r>
      <w:r>
        <w:t>.</w:t>
      </w:r>
    </w:p>
    <w:p w:rsidRDefault="00962805" w:rsidP="001F0CDF" w:rsidR="00962805">
      <w:pPr>
        <w:jc w:val="both"/>
      </w:pPr>
    </w:p>
    <w:p w:rsidRDefault="00962805" w:rsidP="00962805" w:rsidR="00962805" w:rsidRPr="00683C00">
      <w:pPr>
        <w:ind w:left="708"/>
        <w:jc w:val="both"/>
      </w:pPr>
      <w:r>
        <w:t>II. Odbija se zahtjev Financijske agencije za naknadu troškova.</w:t>
      </w:r>
    </w:p>
    <w:p w:rsidRDefault="00962805" w:rsidP="000A77B1" w:rsidR="00962805">
      <w:pPr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875A9" w:rsidP="000875A9" w:rsidR="000875A9">
      <w:pPr>
        <w:ind w:firstLine="708"/>
        <w:jc w:val="both"/>
      </w:pPr>
      <w:r>
        <w:rPr>
          <w:szCs w:val="24"/>
        </w:rPr>
        <w:t xml:space="preserve">Financijska agencija, Regionalni centar Split (u daljnjem tekstu FINA) podnijela je ovom sudu </w:t>
      </w:r>
      <w:r w:rsidR="000A77B1">
        <w:rPr>
          <w:szCs w:val="24"/>
        </w:rPr>
        <w:t>13. lipnja</w:t>
      </w:r>
      <w:r w:rsidR="0079655A">
        <w:rPr>
          <w:szCs w:val="24"/>
        </w:rPr>
        <w:t xml:space="preserve"> 2017</w:t>
      </w:r>
      <w:r>
        <w:rPr>
          <w:szCs w:val="24"/>
        </w:rPr>
        <w:t xml:space="preserve">. prijedlog za otvaranje stečajnog postupka nad dužnikom </w:t>
      </w:r>
      <w:r w:rsidR="000A77B1">
        <w:t>HAZBI j.d.o.o. Podgora</w:t>
      </w:r>
      <w:r>
        <w:t xml:space="preserve">, a sukladno odredbama čl. </w:t>
      </w:r>
      <w:r w:rsidR="00586CEA">
        <w:t>110</w:t>
      </w:r>
      <w:r>
        <w:t xml:space="preserve">. st. </w:t>
      </w:r>
      <w:r w:rsidR="00586CEA">
        <w:t>1</w:t>
      </w:r>
      <w:r>
        <w:t xml:space="preserve">. </w:t>
      </w:r>
      <w:r w:rsidRPr="00AD67DB">
        <w:t>Stečajnog zakona (</w:t>
      </w:r>
      <w:r>
        <w:t>Narodne novine 71/15</w:t>
      </w:r>
      <w:r w:rsidR="00AE2D6D">
        <w:t xml:space="preserve"> i 104/17</w:t>
      </w:r>
      <w:r>
        <w:t>,</w:t>
      </w:r>
      <w:r w:rsidRPr="00AD67DB">
        <w:t xml:space="preserve"> dalje SZ)</w:t>
      </w:r>
      <w:r>
        <w:t>.</w:t>
      </w:r>
    </w:p>
    <w:p w:rsidRDefault="000875A9" w:rsidP="000875A9" w:rsidR="000875A9">
      <w:pPr>
        <w:ind w:firstLine="708"/>
        <w:jc w:val="both"/>
      </w:pPr>
    </w:p>
    <w:p w:rsidRDefault="000875A9" w:rsidP="000A77B1" w:rsidR="000A77B1">
      <w:pPr>
        <w:ind w:firstLine="708"/>
        <w:jc w:val="both"/>
      </w:pPr>
      <w:r>
        <w:t>U</w:t>
      </w:r>
      <w:r w:rsidR="00AE2D6D">
        <w:t xml:space="preserve"> prijedlogu FINE u bitnom</w:t>
      </w:r>
      <w:r>
        <w:t xml:space="preserve"> je navedeno da dužnik </w:t>
      </w:r>
      <w:r w:rsidR="000A77B1">
        <w:t xml:space="preserve">na dan 8. lipnja 2017., u Očevidniku redoslijeda osnova za plaćanje, ima evidentirane neizvršene osnove za plaćanje u neprekinutom razdoblju od 120 dana, u ukupnom iznosu od 6.480,67 kn, kao i da prema podacima koji su dostavljeni od Hrvatskog zavoda za mirovinsko osiguranje dužnik ima dvoje zaposlenih, a predlagatelj da ne raspolaže s podacima o imovini dužnika. </w:t>
      </w:r>
    </w:p>
    <w:p w:rsidRDefault="0079655A" w:rsidP="000875A9" w:rsidR="0079655A">
      <w:pPr>
        <w:ind w:firstLine="708"/>
        <w:jc w:val="both"/>
      </w:pPr>
    </w:p>
    <w:p w:rsidRDefault="001927F0" w:rsidP="000A77B1" w:rsidR="000A77B1">
      <w:pPr>
        <w:ind w:firstLine="708"/>
        <w:jc w:val="both"/>
      </w:pPr>
      <w:r>
        <w:t>Kod ovog suda je 12</w:t>
      </w:r>
      <w:r w:rsidR="000A77B1">
        <w:t>. travnja 2018. zaprimljena potvrda</w:t>
      </w:r>
      <w:r w:rsidR="000A77B1" w:rsidRPr="002F636B">
        <w:t xml:space="preserve"> FINE o evidentiranim neizvršenim osnovama za plaćanje</w:t>
      </w:r>
      <w:r w:rsidR="000A77B1">
        <w:t xml:space="preserve"> dužnika,</w:t>
      </w:r>
      <w:r w:rsidR="000A77B1" w:rsidRPr="002F636B">
        <w:t xml:space="preserve"> a kojom se potvrđuje da dužnik na dan </w:t>
      </w:r>
      <w:r w:rsidR="000A77B1">
        <w:t>11.04.2018.</w:t>
      </w:r>
      <w:r w:rsidR="000A77B1" w:rsidRPr="002F636B">
        <w:t>, u Očevidniku redoslijeda osnova za plaćanje, ima evidentirane neizvršene osnove za plaćanje u neprekinutom razdoblju od 0 dana.</w:t>
      </w:r>
      <w:r w:rsidR="000A77B1">
        <w:t xml:space="preserve"> </w:t>
      </w:r>
    </w:p>
    <w:p w:rsidRDefault="00844E49" w:rsidP="00844E49" w:rsidR="00844E49">
      <w:pPr>
        <w:jc w:val="both"/>
      </w:pPr>
    </w:p>
    <w:p w:rsidRDefault="00041958" w:rsidP="00041958" w:rsidR="00041958" w:rsidRPr="00844E49">
      <w:pPr>
        <w:ind w:firstLine="708"/>
        <w:jc w:val="both"/>
      </w:pPr>
      <w:r>
        <w:t>Odredbom čl. 128. st. 9. SZ-a propisano je da će sud postupak obustaviti, ako dužnik do završetka prethodnog postupka postane sposoban za plaćanje</w:t>
      </w:r>
      <w:r w:rsidRPr="00844E49">
        <w:t>.</w:t>
      </w:r>
    </w:p>
    <w:p w:rsidRDefault="00844E49" w:rsidP="00844E49" w:rsidR="00844E49">
      <w:pPr>
        <w:ind w:firstLine="708"/>
        <w:jc w:val="both"/>
      </w:pPr>
    </w:p>
    <w:p w:rsidRDefault="009B67BE" w:rsidP="00844E49" w:rsidR="00844E49">
      <w:pPr>
        <w:ind w:firstLine="708"/>
        <w:jc w:val="both"/>
      </w:pPr>
      <w:r>
        <w:t>Budući da je</w:t>
      </w:r>
      <w:r w:rsidR="000A77B1">
        <w:t xml:space="preserve"> iz naprijed navedene potvrde</w:t>
      </w:r>
      <w:r w:rsidR="00844E49">
        <w:t xml:space="preserve"> FINE </w:t>
      </w:r>
      <w:r w:rsidR="000A77B1">
        <w:t xml:space="preserve"> od 11.04.2018. </w:t>
      </w:r>
      <w:r w:rsidR="00844E49">
        <w:t xml:space="preserve">razvidno da dužnik u Očevidniku redoslijeda osnova za plaćanje više nema evidentiranih neizvršenih osnova za </w:t>
      </w:r>
      <w:r w:rsidR="00844E49">
        <w:lastRenderedPageBreak/>
        <w:t>plaćanje, odnosno da njegovi računi više nisu u blokadi, to je stoga očito da je dužnik u međuvremenu postao sposoban za plaćanje, a radi čega je, primjenom odredbe čl. 128. st. 9</w:t>
      </w:r>
      <w:r w:rsidR="00041958">
        <w:t>.</w:t>
      </w:r>
      <w:r w:rsidR="00844E49">
        <w:t xml:space="preserve"> SZ-a, ovaj postupak </w:t>
      </w:r>
      <w:r w:rsidR="00041958">
        <w:t>trebalo</w:t>
      </w:r>
      <w:r w:rsidR="00844E49">
        <w:t xml:space="preserve"> obustaviti i sukladno tome odlučiti kao u toč. I. izreke ovog rješenja.</w:t>
      </w:r>
    </w:p>
    <w:p w:rsidRDefault="00844E49" w:rsidP="00844E49" w:rsidR="00844E49">
      <w:pPr>
        <w:jc w:val="both"/>
      </w:pPr>
    </w:p>
    <w:p w:rsidRDefault="00041958" w:rsidP="00844E49" w:rsidR="00041958">
      <w:pPr>
        <w:ind w:firstLine="708"/>
        <w:jc w:val="both"/>
      </w:pPr>
      <w:r>
        <w:t xml:space="preserve">Pod toč. II. izreke ovog rješenja odbijen je zahtjev FINE za naknadu troškova, budući da </w:t>
      </w:r>
      <w:r w:rsidR="0051457A">
        <w:t>u</w:t>
      </w:r>
      <w:r w:rsidR="00507F06">
        <w:t xml:space="preserve"> </w:t>
      </w:r>
      <w:r w:rsidR="000A77B1">
        <w:t xml:space="preserve">tom </w:t>
      </w:r>
      <w:r w:rsidR="00507F06">
        <w:t>zahtjevu nije određeno navedeno za koje</w:t>
      </w:r>
      <w:r w:rsidR="0051457A">
        <w:t xml:space="preserve"> se</w:t>
      </w:r>
      <w:r w:rsidR="00507F06">
        <w:t xml:space="preserve"> točno troškove naknada traži, a niti je navedena visina tih troškova.</w:t>
      </w:r>
    </w:p>
    <w:p w:rsidRDefault="00507F06" w:rsidP="00844E49" w:rsidR="00507F06">
      <w:pPr>
        <w:ind w:firstLine="708"/>
        <w:jc w:val="both"/>
      </w:pPr>
    </w:p>
    <w:p w:rsidRDefault="00507F06" w:rsidP="00844E49" w:rsidR="00507F06">
      <w:pPr>
        <w:ind w:firstLine="708"/>
        <w:jc w:val="both"/>
      </w:pPr>
      <w:r>
        <w:t xml:space="preserve">Prema odredbama čl. 164. st. 2. i 3. </w:t>
      </w:r>
      <w:r w:rsidRPr="00E10E9D">
        <w:t>Zakona o parnič</w:t>
      </w:r>
      <w:r>
        <w:t>nom postupku (Narodne novine broj</w:t>
      </w:r>
      <w:r w:rsidRPr="00E10E9D">
        <w:t xml:space="preserve"> </w:t>
      </w:r>
      <w:r w:rsidRPr="00743D93">
        <w:t>148/11</w:t>
      </w:r>
      <w:r>
        <w:t xml:space="preserve"> – pročišćeni tekst, </w:t>
      </w:r>
      <w:r w:rsidRPr="00743D93">
        <w:t>25/13</w:t>
      </w:r>
      <w:r>
        <w:t xml:space="preserve"> i 89/14, dalje ZPP), a koje se sukladno odredbi čl. 10. SZ-a na odgovarajući način primjenjuju i u stečajnom postupku,</w:t>
      </w:r>
      <w:r w:rsidR="0013453A">
        <w:t xml:space="preserve"> stranka je dužna zahtjev za naknadu troškova staviti najkasnije do završetka raspravljanja koje prethodi odlučivanju o troškovima, a ako je riječ o donošenju odluke bez prethodnog raspravljanja, stranka je dužna zahtjev za naknadu troškova staviti u prijedlogu o kojem sud treba odlučiti. Stranka je dužna u zahtjevu određeno navesti troškove za koje traži naknadu. </w:t>
      </w:r>
    </w:p>
    <w:p w:rsidRDefault="0013453A" w:rsidP="00844E49" w:rsidR="0013453A">
      <w:pPr>
        <w:ind w:firstLine="708"/>
        <w:jc w:val="both"/>
      </w:pPr>
    </w:p>
    <w:p w:rsidRDefault="0013453A" w:rsidP="00844E49" w:rsidR="0013453A">
      <w:pPr>
        <w:ind w:firstLine="708"/>
        <w:jc w:val="both"/>
      </w:pPr>
      <w:r>
        <w:t xml:space="preserve">Nije sporno da prema odredbi čl. 3. Pravilnika o vrsti i visini naknade troškova Financijske agencije u predstečajnom postupku i o visini naknade troška Financijske agencije za podnošenje prijedloga za otvaranje stečajnog postupka (Narodne novine br. 106/15), FINA ima pravo na naknadu troška za podnošenje prijedloga za otvaranje stečajnog postupka u iznosu od 140,00 kn uvećanog za porez na dodanu vrijednost, međutim da bi sud naložio dužniku plaćanje tog iznosa potrebno je da FINA postavi određeni zahtjev u smislu odredbi čl. 164. st. 2. i 3. ZPP-a. </w:t>
      </w:r>
    </w:p>
    <w:p w:rsidRDefault="0013453A" w:rsidP="00844E49" w:rsidR="0013453A">
      <w:pPr>
        <w:ind w:firstLine="708"/>
        <w:jc w:val="both"/>
      </w:pPr>
    </w:p>
    <w:p w:rsidRDefault="0013453A" w:rsidP="00844E49" w:rsidR="0013453A">
      <w:pPr>
        <w:ind w:firstLine="708"/>
        <w:jc w:val="both"/>
      </w:pPr>
      <w:r>
        <w:t xml:space="preserve">Takav stav </w:t>
      </w:r>
      <w:r w:rsidR="00F47839">
        <w:t xml:space="preserve">je </w:t>
      </w:r>
      <w:r>
        <w:t>prihvati</w:t>
      </w:r>
      <w:r w:rsidR="00F47839">
        <w:t>la</w:t>
      </w:r>
      <w:r>
        <w:t xml:space="preserve"> i sudska praksa (primjerice izražen u rješenjima Visokog trgovačkog suda RH broj Pž-3664/2017 od 26.06.2017., broj Pž-6528/2017 od 31.10.2017. i dr.).</w:t>
      </w:r>
    </w:p>
    <w:p w:rsidRDefault="0013453A" w:rsidP="00844E49" w:rsidR="0013453A">
      <w:pPr>
        <w:ind w:firstLine="708"/>
        <w:jc w:val="both"/>
      </w:pPr>
    </w:p>
    <w:p w:rsidRDefault="0013453A" w:rsidP="00844E49" w:rsidR="00041958">
      <w:pPr>
        <w:ind w:firstLine="708"/>
        <w:jc w:val="both"/>
      </w:pPr>
      <w:r>
        <w:t xml:space="preserve">U konkretnom slučaju, FINA je u prijedlogu za otvaranje stečajnog postupka navela da joj pripada naknada za obavljanje poslova u stečajnom postupku te je predložila sudu odrediti u njenu korist isplatu predmetne naknade, ali ista pritom nije određeno navela koju konkretno naknadu troška zahtjeva niti visinu tog troška, a radi čega je primjenom odredbi čl. 164. st. 2. i 3. ZPP-a u vezi s čl. 10. SZ-a, o </w:t>
      </w:r>
      <w:r w:rsidR="0051457A">
        <w:t>zahtjevu za naknadu troška FINE</w:t>
      </w:r>
      <w:r>
        <w:t xml:space="preserve"> odlučeno kao u toč. II. izreke ovog rješenja. </w:t>
      </w:r>
    </w:p>
    <w:p w:rsidRDefault="00844E49" w:rsidP="000A77B1" w:rsidR="00844E49" w:rsidRPr="000A77B1">
      <w:pPr>
        <w:jc w:val="both"/>
        <w:rPr>
          <w:sz w:val="22"/>
        </w:rPr>
      </w:pPr>
    </w:p>
    <w:p w:rsidRDefault="000875A9" w:rsidP="000875A9" w:rsidR="000875A9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>
        <w:rPr>
          <w:szCs w:val="24"/>
        </w:rPr>
        <w:t xml:space="preserve"> </w:t>
      </w:r>
      <w:r w:rsidR="001927F0">
        <w:t>13</w:t>
      </w:r>
      <w:r w:rsidR="000A77B1">
        <w:t>. travnja</w:t>
      </w:r>
      <w:r w:rsidR="009B67BE">
        <w:t xml:space="preserve"> 2018</w:t>
      </w:r>
      <w:r w:rsidR="00EC4DFD">
        <w:t>.</w:t>
      </w:r>
    </w:p>
    <w:p w:rsidRDefault="000875A9" w:rsidP="000875A9" w:rsidR="000875A9" w:rsidRPr="000A77B1">
      <w:pPr>
        <w:ind w:firstLine="708"/>
        <w:jc w:val="both"/>
        <w:rPr>
          <w:sz w:val="16"/>
          <w:szCs w:val="16"/>
        </w:rPr>
      </w:pPr>
    </w:p>
    <w:p w:rsidRDefault="000875A9" w:rsidP="000875A9" w:rsidR="000875A9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0875A9" w:rsidP="000875A9" w:rsidR="000875A9" w:rsidRPr="00765651">
      <w:pPr>
        <w:ind w:left="7080"/>
        <w:rPr>
          <w:sz w:val="28"/>
          <w:szCs w:val="28"/>
        </w:rPr>
      </w:pPr>
    </w:p>
    <w:p w:rsidRDefault="000875A9" w:rsidP="000875A9" w:rsidR="000875A9">
      <w:pPr>
        <w:ind w:firstLine="708" w:left="7080"/>
      </w:pPr>
      <w:r>
        <w:t>Paško Bačić</w:t>
      </w:r>
    </w:p>
    <w:p w:rsidRDefault="001D3DC2" w:rsidP="000875A9" w:rsidR="001D3DC2" w:rsidRPr="00F47839">
      <w:pPr>
        <w:rPr>
          <w:sz w:val="16"/>
          <w:szCs w:val="16"/>
        </w:rPr>
      </w:pPr>
    </w:p>
    <w:p w:rsidRDefault="008528F8" w:rsidP="000875A9" w:rsidR="008528F8" w:rsidRPr="000A77B1">
      <w:pPr>
        <w:rPr>
          <w:sz w:val="16"/>
          <w:szCs w:val="16"/>
        </w:rPr>
      </w:pPr>
    </w:p>
    <w:p w:rsidRDefault="000A77B1" w:rsidP="000875A9" w:rsidR="000A77B1" w:rsidRPr="00400273">
      <w:pPr>
        <w:rPr>
          <w:sz w:val="16"/>
          <w:szCs w:val="16"/>
        </w:rPr>
      </w:pPr>
    </w:p>
    <w:p w:rsidRDefault="000875A9" w:rsidP="000875A9" w:rsidR="000875A9">
      <w:r>
        <w:t>POUKA O PRAVNOM LIJEKU:</w:t>
      </w:r>
    </w:p>
    <w:p w:rsidRDefault="000875A9" w:rsidP="000875A9" w:rsidR="000875A9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875A9" w:rsidP="000875A9" w:rsidR="000875A9"/>
    <w:p w:rsidRDefault="00400273" w:rsidP="000875A9" w:rsidR="00400273"/>
    <w:p w:rsidRDefault="000A77B1" w:rsidP="000875A9" w:rsidR="000A77B1">
      <w:pPr>
        <w:jc w:val="both"/>
      </w:pPr>
    </w:p>
    <w:p w:rsidRDefault="000875A9" w:rsidP="000875A9" w:rsidR="000875A9" w:rsidRPr="0046556C">
      <w:pPr>
        <w:jc w:val="both"/>
      </w:pPr>
      <w:r w:rsidRPr="0046556C">
        <w:t>DNA:</w:t>
      </w:r>
    </w:p>
    <w:p w:rsidRDefault="000875A9" w:rsidP="000875A9" w:rsidR="000875A9">
      <w:pPr>
        <w:jc w:val="both"/>
      </w:pPr>
      <w:r w:rsidRPr="0046556C">
        <w:t xml:space="preserve">-  predlagatelju – </w:t>
      </w:r>
      <w:r>
        <w:t>FINA Split</w:t>
      </w:r>
    </w:p>
    <w:p w:rsidRDefault="000875A9" w:rsidP="000875A9" w:rsidR="000875A9" w:rsidRPr="0046556C">
      <w:pPr>
        <w:jc w:val="both"/>
      </w:pPr>
      <w:r w:rsidRPr="0046556C">
        <w:t xml:space="preserve">-  e-Oglasna ploča </w:t>
      </w:r>
      <w:r>
        <w:t>suda</w:t>
      </w:r>
    </w:p>
    <w:p w:rsidRDefault="000875A9" w:rsidP="000875A9" w:rsidR="000875A9" w:rsidRPr="0046556C">
      <w:pPr>
        <w:jc w:val="both"/>
      </w:pPr>
      <w:r w:rsidRPr="0046556C">
        <w:t>-  u spis</w:t>
      </w:r>
    </w:p>
    <w:p w:rsidRDefault="0001635B" w:rsidP="00F669AD" w:rsidR="0001635B" w:rsidRPr="00C82BA1">
      <w:pPr>
        <w:jc w:val="both"/>
      </w:pPr>
    </w:p>
    <w:sectPr w:rsidSect="000A77B1" w:rsidR="0001635B" w:rsidRPr="00C82BA1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326" w:rsidP="0001635B" w:rsidR="00BF1326">
      <w:r>
        <w:separator/>
      </w:r>
    </w:p>
  </w:endnote>
  <w:endnote w:id="0" w:type="continuationSeparator">
    <w:p w:rsidRDefault="00BF1326" w:rsidP="0001635B" w:rsidR="00BF1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326" w:rsidP="0001635B" w:rsidR="00BF1326">
      <w:r>
        <w:separator/>
      </w:r>
    </w:p>
  </w:footnote>
  <w:footnote w:id="0" w:type="continuationSeparator">
    <w:p w:rsidRDefault="00BF1326" w:rsidP="0001635B" w:rsidR="00BF1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14996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0A77B1">
      <w:t>658</w:t>
    </w:r>
    <w:r w:rsidR="0079655A">
      <w:t>/2017</w:t>
    </w:r>
  </w:p>
  <w:p w:rsidRDefault="0028268A" w:rsidP="0001635B" w:rsidR="0028268A">
    <w:pPr>
      <w:pStyle w:val="Zaglavlje"/>
      <w:jc w:val="center"/>
      <w:rPr>
        <w:szCs w:val="24"/>
      </w:rPr>
    </w:pPr>
  </w:p>
  <w:p w:rsidRDefault="00EC4DFD" w:rsidP="0001635B" w:rsidR="00EC4DFD" w:rsidRPr="000A77B1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1958"/>
    <w:rsid w:val="00042F59"/>
    <w:rsid w:val="000875A9"/>
    <w:rsid w:val="000A77B1"/>
    <w:rsid w:val="000B1AD9"/>
    <w:rsid w:val="000B6FAD"/>
    <w:rsid w:val="000F41F7"/>
    <w:rsid w:val="0013453A"/>
    <w:rsid w:val="00172083"/>
    <w:rsid w:val="0017455A"/>
    <w:rsid w:val="00191535"/>
    <w:rsid w:val="001927F0"/>
    <w:rsid w:val="001D3DC2"/>
    <w:rsid w:val="001D73F4"/>
    <w:rsid w:val="001F0CDF"/>
    <w:rsid w:val="00205E49"/>
    <w:rsid w:val="002336AD"/>
    <w:rsid w:val="00254B18"/>
    <w:rsid w:val="0028268A"/>
    <w:rsid w:val="002A70CF"/>
    <w:rsid w:val="002E26C7"/>
    <w:rsid w:val="002F2DF6"/>
    <w:rsid w:val="00306EE8"/>
    <w:rsid w:val="00312128"/>
    <w:rsid w:val="003145B3"/>
    <w:rsid w:val="00315A10"/>
    <w:rsid w:val="00335D92"/>
    <w:rsid w:val="0034585C"/>
    <w:rsid w:val="00372D43"/>
    <w:rsid w:val="003778CC"/>
    <w:rsid w:val="00390716"/>
    <w:rsid w:val="003A2582"/>
    <w:rsid w:val="00400273"/>
    <w:rsid w:val="00411F9D"/>
    <w:rsid w:val="004718D6"/>
    <w:rsid w:val="004745EB"/>
    <w:rsid w:val="004922BA"/>
    <w:rsid w:val="00495C5E"/>
    <w:rsid w:val="004C3F07"/>
    <w:rsid w:val="004D2E23"/>
    <w:rsid w:val="00507F06"/>
    <w:rsid w:val="0051457A"/>
    <w:rsid w:val="00527E87"/>
    <w:rsid w:val="00543440"/>
    <w:rsid w:val="00545839"/>
    <w:rsid w:val="00586CEA"/>
    <w:rsid w:val="005A49E7"/>
    <w:rsid w:val="005E568C"/>
    <w:rsid w:val="00670BF1"/>
    <w:rsid w:val="006A5527"/>
    <w:rsid w:val="006B2F06"/>
    <w:rsid w:val="006B769F"/>
    <w:rsid w:val="006C4103"/>
    <w:rsid w:val="006E2E5B"/>
    <w:rsid w:val="006F4A44"/>
    <w:rsid w:val="00724DFD"/>
    <w:rsid w:val="00757C72"/>
    <w:rsid w:val="00765651"/>
    <w:rsid w:val="00785791"/>
    <w:rsid w:val="0079655A"/>
    <w:rsid w:val="00844E49"/>
    <w:rsid w:val="008519F8"/>
    <w:rsid w:val="008528F8"/>
    <w:rsid w:val="00853084"/>
    <w:rsid w:val="008658D5"/>
    <w:rsid w:val="00865F73"/>
    <w:rsid w:val="008E4A02"/>
    <w:rsid w:val="00916B3B"/>
    <w:rsid w:val="009325C0"/>
    <w:rsid w:val="00962805"/>
    <w:rsid w:val="0096695A"/>
    <w:rsid w:val="009705DE"/>
    <w:rsid w:val="009B67BE"/>
    <w:rsid w:val="009C4FD6"/>
    <w:rsid w:val="009D1496"/>
    <w:rsid w:val="009F4E01"/>
    <w:rsid w:val="00A14B7B"/>
    <w:rsid w:val="00A160C7"/>
    <w:rsid w:val="00A26461"/>
    <w:rsid w:val="00A42CE8"/>
    <w:rsid w:val="00A500DF"/>
    <w:rsid w:val="00A65088"/>
    <w:rsid w:val="00A655B0"/>
    <w:rsid w:val="00A86E8D"/>
    <w:rsid w:val="00A9627C"/>
    <w:rsid w:val="00AB5B44"/>
    <w:rsid w:val="00AE2D6D"/>
    <w:rsid w:val="00B17B3D"/>
    <w:rsid w:val="00BB0197"/>
    <w:rsid w:val="00BE546C"/>
    <w:rsid w:val="00BF1326"/>
    <w:rsid w:val="00C07794"/>
    <w:rsid w:val="00C21DEF"/>
    <w:rsid w:val="00C23A54"/>
    <w:rsid w:val="00C477EA"/>
    <w:rsid w:val="00C74E3B"/>
    <w:rsid w:val="00C82BA1"/>
    <w:rsid w:val="00CD4305"/>
    <w:rsid w:val="00CD43BF"/>
    <w:rsid w:val="00CD5EB7"/>
    <w:rsid w:val="00D14996"/>
    <w:rsid w:val="00D50543"/>
    <w:rsid w:val="00DC25DF"/>
    <w:rsid w:val="00DD581D"/>
    <w:rsid w:val="00E0126C"/>
    <w:rsid w:val="00EC1538"/>
    <w:rsid w:val="00EC4DFD"/>
    <w:rsid w:val="00F47839"/>
    <w:rsid w:val="00F63621"/>
    <w:rsid w:val="00F669AD"/>
    <w:rsid w:val="00FA21CA"/>
    <w:rsid w:val="00FD0A2F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14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14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HAZBI jednostavno društvo s ograničenom odgovornošću za proizvodnju i usluge</izvorni_sadrzaj>
    <derivirana_varijabla naziv="DomainObject.Predmet.ProtustrankaFormated_1">  HAZBI jednostavno društvo s ograničenom odgovornošću za proizvodnju i usluge</derivirana_varijabla>
  </DomainObject.Predmet.ProtustrankaFormated>
  <DomainObject.Predmet.ProtustrankaFormatedOIB>
    <izvorni_sadrzaj>  HAZBI jednostavno društvo s ograničenom odgovornošću za proizvodnju i usluge, OIB 96473243407</izvorni_sadrzaj>
    <derivirana_varijabla naziv="DomainObject.Predmet.ProtustrankaFormatedOIB_1">  HAZBI jednostavno društvo s ograničenom odgovornošću za proizvodnju i usluge, OIB 96473243407</derivirana_varijabla>
  </DomainObject.Predmet.ProtustrankaFormatedOIB>
  <DomainObject.Predmet.ProtustrankaFormatedWithAdress>
    <izvorni_sadrzaj> HAZBI jednostavno društvo s ograničenom odgovornošću za proizvodnju i usluge, Branimirova obala 77, 21327 Podgora</izvorni_sadrzaj>
    <derivirana_varijabla naziv="DomainObject.Predmet.ProtustrankaFormatedWithAdress_1"> HAZBI jednostavno društvo s ograničenom odgovornošću za proizvodnju i usluge, Branimirova obala 77, 21327 Podgora</derivirana_varijabla>
  </DomainObject.Predmet.ProtustrankaFormatedWithAdress>
  <DomainObject.Predmet.ProtustrankaFormatedWithAdressOIB>
    <izvorni_sadrzaj> HAZBI jednostavno društvo s ograničenom odgovornošću za proizvodnju i usluge, OIB 96473243407, Branimirova obala 77, 21327 Podgora</izvorni_sadrzaj>
    <derivirana_varijabla naziv="DomainObject.Predmet.ProtustrankaFormatedWithAdressOIB_1"> HAZBI jednostavno društvo s ograničenom odgovornošću za proizvodnju i usluge, OIB 96473243407, Branimirova obala 77, 21327 Podgora</derivirana_varijabla>
  </DomainObject.Predmet.ProtustrankaFormatedWithAdressOIB>
  <DomainObject.Predmet.ProtustrankaWithAdress>
    <izvorni_sadrzaj>HAZBI jednostavno društvo s ograničenom odgovornošću za proizvodnju i usluge Branimirova obala 77, 21327 Podgora</izvorni_sadrzaj>
    <derivirana_varijabla naziv="DomainObject.Predmet.ProtustrankaWithAdress_1">HAZBI jednostavno društvo s ograničenom odgovornošću za proizvodnju i usluge Branimirova obala 77, 21327 Podgora</derivirana_varijabla>
  </DomainObject.Predmet.ProtustrankaWithAdress>
  <DomainObject.Predmet.ProtustrankaWithAdressOIB>
    <izvorni_sadrzaj>HAZBI jednostavno društvo s ograničenom odgovornošću za proizvodnju i usluge, OIB 96473243407, Branimirova obala 77, 21327 Podgora</izvorni_sadrzaj>
    <derivirana_varijabla naziv="DomainObject.Predmet.ProtustrankaWithAdressOIB_1">HAZBI jednostavno društvo s ograničenom odgovornošću za proizvodnju i usluge, OIB 96473243407, Branimirova obala 77, 21327 Podgora</derivirana_varijabla>
  </DomainObject.Predmet.ProtustrankaWithAdressOIB>
  <DomainObject.Predmet.ProtustrankaNazivFormated>
    <izvorni_sadrzaj>HAZBI jednostavno društvo s ograničenom odgovornošću za proizvodnju i usluge</izvorni_sadrzaj>
    <derivirana_varijabla naziv="DomainObject.Predmet.ProtustrankaNazivFormated_1">HAZBI jednostavno društvo s ograničenom odgovornošću za proizvodnju i usluge</derivirana_varijabla>
  </DomainObject.Predmet.ProtustrankaNazivFormated>
  <DomainObject.Predmet.ProtustrankaNazivFormatedOIB>
    <izvorni_sadrzaj>HAZBI jednostavno društvo s ograničenom odgovornošću za proizvodnju i usluge, OIB 96473243407</izvorni_sadrzaj>
    <derivirana_varijabla naziv="DomainObject.Predmet.ProtustrankaNazivFormatedOIB_1">HAZBI jednostavno društvo s ograničenom odgovornošću za proizvodnju i usluge, OIB 96473243407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6480.67</izvorni_sadrzaj>
    <derivirana_varijabla naziv="DomainObject.Predmet.TrenutnaVrijednost_1">6480.67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HAZBI jednostavno društvo s ograničenom odgovornošću za proizvodnju i usluge</item>
    </izvorni_sadrzaj>
    <derivirana_varijabla naziv="DomainObject.Predmet.ProtuStrankaListFormated_1">
      <item>HAZBI jednostavno društvo s ograničenom odgovornošću za proizvodnju i usluge</item>
    </derivirana_varijabla>
  </DomainObject.Predmet.ProtuStrankaListFormated>
  <DomainObject.Predmet.ProtuStrankaListFormatedOIB>
    <izvorni_sadrzaj>
      <item>HAZBI jednostavno društvo s ograničenom odgovornošću za proizvodnju i usluge, OIB 96473243407</item>
    </izvorni_sadrzaj>
    <derivirana_varijabla naziv="DomainObject.Predmet.ProtuStrankaListFormatedOIB_1">
      <item>HAZBI jednostavno društvo s ograničenom odgovornošću za proizvodnju i usluge, OIB 96473243407</item>
    </derivirana_varijabla>
  </DomainObject.Predmet.ProtuStrankaListFormatedOIB>
  <DomainObject.Predmet.ProtuStrankaListFormatedWithAdress>
    <izvorni_sadrzaj>
      <item>HAZBI jednostavno društvo s ograničenom odgovornošću za proizvodnju i usluge, Branimirova obala 77, 21327 Podgora</item>
    </izvorni_sadrzaj>
    <derivirana_varijabla naziv="DomainObject.Predmet.ProtuStrankaListFormatedWithAdress_1">
      <item>HAZBI jednostavno društvo s ograničenom odgovornošću za proizvodnju i usluge, Branimirova obala 77, 21327 Podgora</item>
    </derivirana_varijabla>
  </DomainObject.Predmet.ProtuStrankaListFormatedWithAdress>
  <DomainObject.Predmet.ProtuStrankaListFormatedWithAdressOIB>
    <izvorni_sadrzaj>
      <item>HAZBI jednostavno društvo s ograničenom odgovornošću za proizvodnju i usluge, OIB 96473243407, Branimirova obala 77, 21327 Podgora</item>
    </izvorni_sadrzaj>
    <derivirana_varijabla naziv="DomainObject.Predmet.ProtuStrankaListFormatedWithAdressOIB_1">
      <item>HAZBI jednostavno društvo s ograničenom odgovornošću za proizvodnju i usluge, OIB 96473243407, Branimirova obala 77, 21327 Podgora</item>
    </derivirana_varijabla>
  </DomainObject.Predmet.ProtuStrankaListFormatedWithAdressOIB>
  <DomainObject.Predmet.ProtuStrankaListNazivFormated>
    <izvorni_sadrzaj>
      <item>HAZBI jednostavno društvo s ograničenom odgovornošću za proizvodnju i usluge</item>
    </izvorni_sadrzaj>
    <derivirana_varijabla naziv="DomainObject.Predmet.ProtuStrankaListNazivFormated_1">
      <item>HAZBI jednostavno društvo s ograničenom odgovornošću za proizvodnju i usluge</item>
    </derivirana_varijabla>
  </DomainObject.Predmet.ProtuStrankaListNazivFormated>
  <DomainObject.Predmet.ProtuStrankaListNazivFormatedOIB>
    <izvorni_sadrzaj>
      <item>HAZBI jednostavno društvo s ograničenom odgovornošću za proizvodnju i usluge, OIB 96473243407</item>
    </izvorni_sadrzaj>
    <derivirana_varijabla naziv="DomainObject.Predmet.ProtuStrankaListNazivFormatedOIB_1">
      <item>HAZBI jednostavno društvo s ograničenom odgovornošću za proizvodnju i usluge, OIB 96473243407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HAZBI jednostavno društvo s ograničenom odgovornošću za proizvodnju i usluge</izvorni_sadrzaj>
    <derivirana_varijabla naziv="DomainObject.Predmet.ProtustrankaIDrugi_1">HAZBI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HAZBI jednostavno društvo s ograničenom odgovornošću za proizvodnju i usluge, OIB 96473243407, Branimirova obala 77, 21327 Podgora</izvorni_sadrzaj>
    <derivirana_varijabla naziv="DomainObject.Predmet.ProtustrankaIDrugiAdressOIB_1">HAZBI jednostavno društvo s ograničenom odgovornošću za proizvodnju i usluge, OIB 96473243407, Branimirova obala 77,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HAZBI jednostavno društvo s ograničenom odgovornošću za proizvodnju i usluge</item>
      <item>FINANCIJSKA AGENCIJA, RC SPLIT</item>
    </izvorni_sadrzaj>
    <derivirana_varijabla naziv="DomainObject.Predmet.SudioniciListNaziv_1">
      <item>HAZBI jednostavno društvo s ograničenom odgovornošću za proizvodnju i usluge</item>
      <item>FINANCIJSKA AGENCIJA, RC SPLIT</item>
    </derivirana_varijabla>
  </DomainObject.Predmet.SudioniciListNaziv>
  <DomainObject.Predmet.SudioniciListAdressOIB>
    <izvorni_sadrzaj>
      <item>HAZBI jednostavno društvo s ograničenom odgovornošću za proizvodnju i usluge, OIB 96473243407, Branimirova obala 77,21327 Podgora</item>
      <item>FINANCIJSKA AGENCIJA, RC SPLIT, OIB 85821130368, Mažuranićevo šetalište 24 b,21000 Split</item>
    </izvorni_sadrzaj>
    <derivirana_varijabla naziv="DomainObject.Predmet.SudioniciListAdressOIB_1">
      <item>HAZBI jednostavno društvo s ograničenom odgovornošću za proizvodnju i usluge, OIB 96473243407, Branimirova obala 77,21327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96473243407</item>
      <item>, OIB 85821130368</item>
    </izvorni_sadrzaj>
    <derivirana_varijabla naziv="DomainObject.Predmet.SudioniciListNazivOIB_1">
      <item>, OIB 96473243407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D209F-7349-485A-BF64-C88BF5147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4030</properties:Characters>
  <properties:Lines>104</properties:Lines>
  <properties:Paragraphs>30</properties:Paragraphs>
  <properties:TotalTime>180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2017-12-04T13:34:00Z</dcterms:created>
  <dc:creator>Paško Bačić</dc:creator>
  <cp:lastModifiedBy>Paško Bačić</cp:lastModifiedBy>
  <cp:lastPrinted>2017-03-21T10:37:00Z</cp:lastPrinted>
  <dcterms:modified xmlns:xsi="http://www.w3.org/2001/XMLSchema-instance" xsi:type="dcterms:W3CDTF">2018-04-13T08:09:00Z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obustava, nema više blokade, odbijanje troška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