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9bff" w14:paraId="4c49bff" w:rsidRDefault="005D404E" w:rsidP="005D404E" w:rsidR="005D404E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04E" w:rsidP="005D404E" w:rsidR="005D404E">
      <w:pPr>
        <w:spacing w:after="0"/>
      </w:pPr>
      <w:r>
        <w:t xml:space="preserve">         REPUBLIKA HRVATSKA</w:t>
      </w:r>
    </w:p>
    <w:p w:rsidRDefault="005D404E" w:rsidP="005D404E" w:rsidR="005D404E">
      <w:pPr>
        <w:spacing w:after="0"/>
      </w:pPr>
      <w:r>
        <w:t xml:space="preserve"> TRGOVAČKI SUD U VARAŽDINU</w:t>
      </w:r>
    </w:p>
    <w:p w:rsidRDefault="005D404E" w:rsidP="005D404E" w:rsidR="005D404E">
      <w:pPr>
        <w:spacing w:after="0"/>
        <w:ind w:firstLine="720"/>
      </w:pPr>
      <w:r>
        <w:t xml:space="preserve">        B. Radić 2/II</w:t>
      </w:r>
    </w:p>
    <w:p w:rsidRDefault="005D404E" w:rsidP="005D404E" w:rsidR="005D404E">
      <w:pPr>
        <w:spacing w:after="0"/>
        <w:outlineLvl w:val="0"/>
      </w:pPr>
    </w:p>
    <w:p w:rsidRDefault="005D404E" w:rsidP="005D404E" w:rsidR="005D404E">
      <w:pPr>
        <w:spacing w:after="0"/>
        <w:jc w:val="center"/>
      </w:pPr>
    </w:p>
    <w:p w:rsidRDefault="005D404E" w:rsidP="005D404E" w:rsidR="005D404E">
      <w:pPr>
        <w:spacing w:after="0"/>
        <w:jc w:val="center"/>
      </w:pPr>
    </w:p>
    <w:p w:rsidRDefault="005D404E" w:rsidP="005D404E" w:rsidR="005D404E">
      <w:pPr>
        <w:spacing w:after="0"/>
        <w:jc w:val="both"/>
      </w:pPr>
      <w: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</w:t>
      </w:r>
      <w:r>
        <w:t xml:space="preserve"> SAJKO PROMET j.d.o.o., OIB: 60774871679 sa sjedištem u Braće Radića 77, 42000 </w:t>
      </w:r>
      <w:proofErr w:type="spellStart"/>
      <w:r>
        <w:t>Jalkovec</w:t>
      </w:r>
      <w:proofErr w:type="spellEnd"/>
      <w:r>
        <w:t>, dana 28. lipnja 2017. godine temeljem čl. 430. Stečajnog zakona ("Narodne novine" 71/15, u daljnjem tekstu SZ) objavljuje slijedeći</w:t>
      </w:r>
    </w:p>
    <w:p w:rsidRDefault="005D404E" w:rsidP="005D404E" w:rsidR="005D404E">
      <w:pPr>
        <w:spacing w:after="0"/>
        <w:jc w:val="both"/>
      </w:pPr>
    </w:p>
    <w:p w:rsidRDefault="005D404E" w:rsidP="005D404E" w:rsidR="005D404E">
      <w:pPr>
        <w:spacing w:after="0"/>
        <w:jc w:val="both"/>
      </w:pPr>
    </w:p>
    <w:p w:rsidRDefault="005D404E" w:rsidP="005D404E" w:rsidR="005D404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D404E" w:rsidP="005D404E" w:rsidR="005D404E">
      <w:pPr>
        <w:spacing w:after="0"/>
        <w:jc w:val="center"/>
        <w:rPr>
          <w:sz w:val="28"/>
          <w:szCs w:val="28"/>
        </w:rPr>
      </w:pPr>
    </w:p>
    <w:p w:rsidRDefault="005D404E" w:rsidP="005D404E" w:rsidR="005D404E">
      <w:pPr>
        <w:spacing w:after="0"/>
        <w:jc w:val="both"/>
      </w:pPr>
    </w:p>
    <w:p w:rsidRDefault="005D404E" w:rsidP="005D404E" w:rsidR="005D404E">
      <w:pPr>
        <w:spacing w:after="0"/>
        <w:jc w:val="both"/>
      </w:pPr>
      <w:r>
        <w:tab/>
        <w:t xml:space="preserve">I/ Utvrđuje se da ukupni iznos evidentiranog duga dužnika SAJKO PROMET j.d.o.o., OIB: 60774871679 sa sjedištem u Braće Radića 77, 42000 </w:t>
      </w:r>
      <w:proofErr w:type="spellStart"/>
      <w:r>
        <w:t>Jalkovec</w:t>
      </w:r>
      <w:proofErr w:type="spellEnd"/>
      <w:r>
        <w:t>, iznosi 19.743,07</w:t>
      </w:r>
      <w:r>
        <w:t xml:space="preserve"> kn.</w:t>
      </w:r>
    </w:p>
    <w:p w:rsidRDefault="005D404E" w:rsidP="005D404E" w:rsidR="005D404E">
      <w:pPr>
        <w:spacing w:after="0"/>
        <w:jc w:val="both"/>
      </w:pPr>
    </w:p>
    <w:p w:rsidRDefault="005D404E" w:rsidP="005D404E" w:rsidR="005D404E">
      <w:pPr>
        <w:spacing w:after="0"/>
        <w:jc w:val="both"/>
      </w:pPr>
      <w:r>
        <w:tab/>
        <w:t>II/ Poziva se direktor dužnika</w:t>
      </w:r>
      <w:r>
        <w:t xml:space="preserve"> Stjepan </w:t>
      </w:r>
      <w:proofErr w:type="spellStart"/>
      <w:r>
        <w:t>Sajko</w:t>
      </w:r>
      <w:proofErr w:type="spellEnd"/>
      <w:r>
        <w:t xml:space="preserve">, OIB: 17793652616, Braće Radića 77, </w:t>
      </w:r>
      <w:proofErr w:type="spellStart"/>
      <w:r>
        <w:t>Jalkovec</w:t>
      </w:r>
      <w:proofErr w:type="spellEnd"/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D404E" w:rsidP="005D404E" w:rsidR="005D404E">
      <w:pPr>
        <w:spacing w:after="0"/>
        <w:jc w:val="both"/>
      </w:pPr>
    </w:p>
    <w:p w:rsidRDefault="005D404E" w:rsidP="005D404E" w:rsidR="005D404E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D404E" w:rsidP="005D404E" w:rsidR="005D404E">
      <w:pPr>
        <w:spacing w:after="0"/>
        <w:jc w:val="both"/>
      </w:pPr>
    </w:p>
    <w:p w:rsidRDefault="005D404E" w:rsidP="005D404E" w:rsidR="005D404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D404E" w:rsidP="005D404E" w:rsidR="005D404E">
      <w:pPr>
        <w:spacing w:after="0"/>
        <w:jc w:val="both"/>
      </w:pPr>
      <w:r>
        <w:tab/>
      </w:r>
    </w:p>
    <w:p w:rsidRDefault="005D404E" w:rsidP="005D404E" w:rsidR="005D404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D404E" w:rsidP="005D404E" w:rsidR="005D404E">
      <w:pPr>
        <w:spacing w:after="0"/>
        <w:jc w:val="center"/>
        <w:outlineLvl w:val="0"/>
      </w:pPr>
    </w:p>
    <w:p w:rsidRDefault="005D404E" w:rsidP="005D404E" w:rsidR="005D404E">
      <w:pPr>
        <w:spacing w:after="0"/>
        <w:jc w:val="center"/>
        <w:outlineLvl w:val="0"/>
      </w:pPr>
      <w:r>
        <w:lastRenderedPageBreak/>
        <w:t>Obrazloženje</w:t>
      </w:r>
    </w:p>
    <w:p w:rsidRDefault="005D404E" w:rsidP="005D404E" w:rsidR="005D404E">
      <w:pPr>
        <w:spacing w:after="0"/>
        <w:outlineLvl w:val="0"/>
      </w:pPr>
    </w:p>
    <w:p w:rsidRDefault="005D404E" w:rsidP="005D404E" w:rsidR="005D404E">
      <w:pPr>
        <w:spacing w:after="0"/>
        <w:jc w:val="both"/>
        <w:outlineLvl w:val="0"/>
      </w:pPr>
      <w:r>
        <w:tab/>
        <w:t>Dana 21</w:t>
      </w:r>
      <w:r>
        <w:t xml:space="preserve">. lipnja 2017. godine, predlagatelj Financijska agencija, Regionalni centar Zagreb, Podružnica Varaždin podnio je prijedlog za otvaranje stečajnog postupka nad dužnikom, navodeći da dužnik SAJKO PROMET j.d.o.o., OIB: 60774871679 sa sjedištem u Braće Radića 77, 42000 </w:t>
      </w:r>
      <w:proofErr w:type="spellStart"/>
      <w:r>
        <w:t>Jalkovec</w:t>
      </w:r>
      <w:proofErr w:type="spellEnd"/>
      <w:r>
        <w:t xml:space="preserve"> na dan 19</w:t>
      </w:r>
      <w:r>
        <w:t>. lipnja 2017. u Očevidniku redoslijeda osnova za plaćanje ima evidentirane neizvršene osnove za plaćan</w:t>
      </w:r>
      <w:r>
        <w:t>je u ukupnom iznosu od 19.743,07</w:t>
      </w:r>
      <w:r>
        <w:t xml:space="preserve"> kn te da dužnik nema zaposlenih.</w:t>
      </w:r>
    </w:p>
    <w:p w:rsidRDefault="005D404E" w:rsidP="005D404E" w:rsidR="005D404E">
      <w:pPr>
        <w:spacing w:after="0"/>
        <w:jc w:val="both"/>
        <w:outlineLvl w:val="0"/>
      </w:pPr>
    </w:p>
    <w:p w:rsidRDefault="005D404E" w:rsidP="005D404E" w:rsidR="005D404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D404E" w:rsidP="005D404E" w:rsidR="005D404E">
      <w:pPr>
        <w:spacing w:after="0"/>
        <w:jc w:val="both"/>
        <w:outlineLvl w:val="0"/>
      </w:pPr>
    </w:p>
    <w:p w:rsidRDefault="005D404E" w:rsidP="005D404E" w:rsidR="005D404E">
      <w:pPr>
        <w:spacing w:after="0"/>
        <w:jc w:val="both"/>
        <w:outlineLvl w:val="0"/>
      </w:pPr>
    </w:p>
    <w:p w:rsidRDefault="005D404E" w:rsidP="005D404E" w:rsidR="005D404E">
      <w:pPr>
        <w:spacing w:after="0"/>
        <w:jc w:val="both"/>
        <w:outlineLvl w:val="0"/>
      </w:pPr>
    </w:p>
    <w:p w:rsidRDefault="005D404E" w:rsidP="005D404E" w:rsidR="005D404E">
      <w:pPr>
        <w:spacing w:after="0"/>
        <w:jc w:val="center"/>
        <w:outlineLvl w:val="0"/>
      </w:pPr>
    </w:p>
    <w:p w:rsidRDefault="005D404E" w:rsidP="005D404E" w:rsidR="005D404E">
      <w:pPr>
        <w:spacing w:after="0"/>
        <w:jc w:val="center"/>
        <w:outlineLvl w:val="0"/>
      </w:pPr>
      <w:r>
        <w:t>U Varaždinu, 28. lipnja 2017.</w:t>
      </w:r>
    </w:p>
    <w:p w:rsidRDefault="005D404E" w:rsidP="005D404E" w:rsidR="005D404E">
      <w:pPr>
        <w:spacing w:after="0"/>
        <w:jc w:val="center"/>
        <w:outlineLvl w:val="0"/>
      </w:pPr>
    </w:p>
    <w:p w:rsidRDefault="005D404E" w:rsidP="005D404E" w:rsidR="005D404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</w:p>
    <w:p w:rsidRDefault="005D404E" w:rsidP="005D404E" w:rsidR="005D404E">
      <w:pPr>
        <w:spacing w:after="0"/>
        <w:jc w:val="center"/>
        <w:outlineLvl w:val="0"/>
      </w:pPr>
      <w:r>
        <w:tab/>
      </w:r>
      <w:r>
        <w:tab/>
      </w:r>
    </w:p>
    <w:p w:rsidRDefault="005D404E" w:rsidP="005D404E" w:rsidR="005D404E">
      <w:pPr>
        <w:spacing w:after="0"/>
        <w:jc w:val="center"/>
        <w:outlineLvl w:val="0"/>
      </w:pPr>
    </w:p>
    <w:p w:rsidRDefault="005D404E" w:rsidP="005D404E" w:rsidR="005D404E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SUDAC</w:t>
      </w:r>
    </w:p>
    <w:p w:rsidRDefault="005D404E" w:rsidP="005D404E" w:rsidR="005D404E">
      <w:pPr>
        <w:spacing w:after="0"/>
        <w:ind w:firstLine="720" w:left="3600"/>
        <w:outlineLvl w:val="0"/>
      </w:pPr>
    </w:p>
    <w:p w:rsidRDefault="005D404E" w:rsidP="005D404E" w:rsidR="005D404E">
      <w:pPr>
        <w:spacing w:after="0"/>
        <w:ind w:firstLine="720" w:left="3600"/>
        <w:jc w:val="center"/>
        <w:outlineLvl w:val="0"/>
      </w:pPr>
      <w:r>
        <w:t xml:space="preserve">              Jasna Lekić</w:t>
      </w:r>
      <w:r w:rsidR="006B5BD5">
        <w:t>, v.r.</w:t>
      </w:r>
      <w:bookmarkStart w:name="_GoBack" w:id="0"/>
      <w:bookmarkEnd w:id="0"/>
    </w:p>
    <w:p w:rsidRDefault="005D404E" w:rsidP="005D404E" w:rsidR="005D404E">
      <w:pPr>
        <w:spacing w:after="0"/>
        <w:ind w:firstLine="720" w:left="3600"/>
        <w:outlineLvl w:val="0"/>
      </w:pPr>
    </w:p>
    <w:p w:rsidRDefault="005D404E" w:rsidP="005D404E" w:rsidR="005D404E">
      <w:pPr>
        <w:spacing w:after="0"/>
        <w:outlineLvl w:val="0"/>
      </w:pPr>
    </w:p>
    <w:p w:rsidRDefault="005D404E" w:rsidP="005D404E" w:rsidR="005D404E">
      <w:pPr>
        <w:spacing w:after="0"/>
        <w:outlineLvl w:val="0"/>
      </w:pPr>
    </w:p>
    <w:p w:rsidRDefault="005D404E" w:rsidP="005D404E" w:rsidR="005D404E">
      <w:pPr>
        <w:spacing w:after="0"/>
        <w:outlineLvl w:val="0"/>
      </w:pPr>
    </w:p>
    <w:p w:rsidRDefault="005D404E" w:rsidP="005D404E" w:rsidR="005D404E">
      <w:pPr>
        <w:spacing w:after="0"/>
        <w:outlineLvl w:val="0"/>
      </w:pPr>
    </w:p>
    <w:p w:rsidRDefault="005D404E" w:rsidP="005D404E" w:rsidR="005D404E">
      <w:pPr>
        <w:spacing w:after="0"/>
        <w:outlineLvl w:val="0"/>
      </w:pPr>
      <w:r>
        <w:t>DNA:</w:t>
      </w:r>
    </w:p>
    <w:p w:rsidRDefault="005D404E" w:rsidP="005D404E" w:rsidR="005D404E">
      <w:pPr>
        <w:spacing w:after="0"/>
        <w:outlineLvl w:val="0"/>
      </w:pPr>
      <w:r>
        <w:t>- e-Oglasna ploča suda</w:t>
      </w:r>
    </w:p>
    <w:p w:rsidRDefault="005D404E" w:rsidP="005D404E" w:rsidR="005D404E">
      <w:pPr>
        <w:spacing w:after="0"/>
      </w:pPr>
    </w:p>
    <w:p w:rsidRDefault="005D404E" w:rsidP="005D404E" w:rsidR="005D404E">
      <w:pPr>
        <w:spacing w:after="0"/>
      </w:pPr>
    </w:p>
    <w:p w:rsidRDefault="005D404E" w:rsidP="005D404E" w:rsidR="005D404E">
      <w:pPr>
        <w:pStyle w:val="NormaleSPIS"/>
        <w:spacing w:after="0"/>
      </w:pPr>
    </w:p>
    <w:p w:rsidRDefault="005D404E" w:rsidP="005D404E" w:rsidR="005D404E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D404E" w:rsidP="005D404E" w:rsidR="005D404E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035" w:rsidP="00537B78" w:rsidR="007A2035">
      <w:r>
        <w:separator/>
      </w:r>
    </w:p>
  </w:endnote>
  <w:endnote w:id="0" w:type="continuationSeparator">
    <w:p w:rsidRDefault="007A2035" w:rsidP="00537B78" w:rsidR="007A2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035" w:rsidP="00537B78" w:rsidR="007A2035">
      <w:r>
        <w:separator/>
      </w:r>
    </w:p>
  </w:footnote>
  <w:footnote w:id="0" w:type="continuationSeparator">
    <w:p w:rsidRDefault="007A2035" w:rsidP="00537B78" w:rsidR="007A20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404E" w:rsidR="008333A9">
    <w:pPr>
      <w:pStyle w:val="Zaglavlje"/>
    </w:pPr>
    <w:r>
      <w:rPr>
        <w:rStyle w:val="PozadinaSvijetloCrvena"/>
        <w:shd w:fill="auto" w:color="auto" w:val="clear"/>
      </w:rPr>
      <w:t>Poslovni broj: 3 St-346/17-3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04E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BD5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035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82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St-346/2017-3</izvorni_sadrzaj>
    <derivirana_varijabla naziv="DomainObject.Oznaka_1">St-346/2017-3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SAJKO PROMET jednostavno društvo s ograničenom odgovornošću za transport i usluge zastupanog po punomoćniku Stjepan Sajko</izvorni_sadrzaj>
    <derivirana_varijabla naziv="DomainObject.Predmet.ProtustrankaFormated_1">  SAJKO PROMET jednostavno društvo s ograničenom odgovornošću za transport i usluge zastupanog po punomoćniku Stjepan Sajko</derivirana_varijabla>
  </DomainObject.Predmet.ProtustrankaFormated>
  <DomainObject.Predmet.ProtustrankaFormatedOIB>
    <izvorni_sadrzaj>  SAJKO PROMET jednostavno društvo s ograničenom odgovornošću za transport i usluge, OIB 60774871679 zastupanog po punomoćniku Stjepan Sajko</izvorni_sadrzaj>
    <derivirana_varijabla naziv="DomainObject.Predmet.ProtustrankaFormatedOIB_1">  SAJKO PROMET jednostavno društvo s ograničenom odgovornošću za transport i usluge, OIB 60774871679 zastupanog po punomoćniku Stjepan Sajko</derivirana_varijabla>
  </DomainObject.Predmet.ProtustrankaFormatedOIB>
  <DomainObject.Predmet.ProtustrankaFormatedWithAdress>
    <izvorni_sadrzaj> SAJKO PROMET jednostavno društvo s ograničenom odgovornošću za transport i usluge, Braće Radića 77, 42000 Jalkovec zastupanog po punomoćniku Stjepan Sajko</izvorni_sadrzaj>
    <derivirana_varijabla naziv="DomainObject.Predmet.ProtustrankaFormatedWithAdress_1"> SAJKO PROMET jednostavno društvo s ograničenom odgovornošću za transport i usluge, Braće Radića 77, 42000 Jalkovec zastupanog po punomoćniku Stjepan Sajko</derivirana_varijabla>
  </DomainObject.Predmet.ProtustrankaFormatedWithAdress>
  <DomainObject.Predmet.ProtustrankaFormatedWithAdressOIB>
    <izvorni_sadrzaj> SAJKO PROMET jednostavno društvo s ograničenom odgovornošću za transport i usluge, OIB 60774871679, Braće Radića 77, 42000 Jalkovec zastupanog po punomoćniku Stjepan Sajko</izvorni_sadrzaj>
    <derivirana_varijabla naziv="DomainObject.Predmet.ProtustrankaFormatedWithAdressOIB_1"> SAJKO PROMET jednostavno društvo s ograničenom odgovornošću za transport i usluge, OIB 60774871679, Braće Radića 77, 42000 Jalkovec zastupanog po punomoćniku Stjepan Sajko</derivirana_varijabla>
  </DomainObject.Predmet.ProtustrankaFormatedWithAdressOIB>
  <DomainObject.Predmet.ProtustrankaWithAdress>
    <izvorni_sadrzaj>SAJKO PROMET jednostavno društvo s ograničenom odgovornošću za transport i usluge Braće Radića 77, 42000 Jalkovec</izvorni_sadrzaj>
    <derivirana_varijabla naziv="DomainObject.Predmet.ProtustrankaWithAdress_1">SAJKO PROMET jednostavno društvo s ograničenom odgovornošću za transport i usluge Braće Radića 77, 42000 Jalkovec</derivirana_varijabla>
  </DomainObject.Predmet.ProtustrankaWithAdress>
  <DomainObject.Predmet.ProtustrankaWithAdressOIB>
    <izvorni_sadrzaj>SAJKO PROMET jednostavno društvo s ograničenom odgovornošću za transport i usluge, OIB 60774871679, Braće Radića 77, 42000 Jalkovec</izvorni_sadrzaj>
    <derivirana_varijabla naziv="DomainObject.Predmet.ProtustrankaWithAdressOIB_1">SAJKO PROMET jednostavno društvo s ograničenom odgovornošću za transport i usluge, OIB 60774871679, Braće Radića 77, 42000 Jalkovec</derivirana_varijabla>
  </DomainObject.Predmet.ProtustrankaWithAdressOIB>
  <DomainObject.Predmet.ProtustrankaNazivFormated>
    <izvorni_sadrzaj>SAJKO PROMET jednostavno društvo s ograničenom odgovornošću za transport i usluge</izvorni_sadrzaj>
    <derivirana_varijabla naziv="DomainObject.Predmet.ProtustrankaNazivFormated_1">SAJKO PROMET jednostavno društvo s ograničenom odgovornošću za transport i usluge</derivirana_varijabla>
  </DomainObject.Predmet.ProtustrankaNazivFormated>
  <DomainObject.Predmet.ProtustrankaNazivFormatedOIB>
    <izvorni_sadrzaj>SAJKO PROMET jednostavno društvo s ograničenom odgovornošću za transport i usluge, OIB 60774871679</izvorni_sadrzaj>
    <derivirana_varijabla naziv="DomainObject.Predmet.ProtustrankaNazivFormatedOIB_1">SAJKO PROMET jednostavno društvo s ograničenom odgovornošću za transport i usluge, OIB 60774871679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SAJKO PROMET jednostavno društvo s ograničenom odgovornošću za transport i usluge zastupanog po punomoćniku Stjepan Sajko</item>
    </izvorni_sadrzaj>
    <derivirana_varijabla naziv="DomainObject.Predmet.ProtuStrankaListFormated_1">
      <item>SAJKO PROMET jednostavno društvo s ograničenom odgovornošću za transport i usluge zastupanog po punomoćniku Stjepan Sajko</item>
    </derivirana_varijabla>
  </DomainObject.Predmet.ProtuStrankaListFormated>
  <DomainObject.Predmet.ProtuStrankaListFormatedOIB>
    <izvorni_sadrzaj>
      <item>SAJKO PROMET jednostavno društvo s ograničenom odgovornošću za transport i usluge, OIB 60774871679 zastupanog po punomoćniku Stjepan Sajko</item>
    </izvorni_sadrzaj>
    <derivirana_varijabla naziv="DomainObject.Predmet.ProtuStrankaListFormatedOIB_1">
      <item>SAJKO PROMET jednostavno društvo s ograničenom odgovornošću za transport i usluge, OIB 60774871679 zastupanog po punomoćniku Stjepan Sajko</item>
    </derivirana_varijabla>
  </DomainObject.Predmet.ProtuStrankaListFormatedOIB>
  <DomainObject.Predmet.ProtuStrankaListFormatedWithAdress>
    <izvorni_sadrzaj>
      <item>SAJKO PROMET jednostavno društvo s ograničenom odgovornošću za transport i usluge, Braće Radića 77, 42000 Jalkovec zastupanog po punomoćniku Stjepan Sajko</item>
    </izvorni_sadrzaj>
    <derivirana_varijabla naziv="DomainObject.Predmet.ProtuStrankaListFormatedWithAdress_1">
      <item>SAJKO PROMET jednostavno društvo s ograničenom odgovornošću za transport i usluge, Braće Radića 77, 42000 Jalkovec zastupanog po punomoćniku Stjepan Sajko</item>
    </derivirana_varijabla>
  </DomainObject.Predmet.ProtuStrankaListFormatedWithAdress>
  <DomainObject.Predmet.ProtuStrankaListFormatedWithAdressOIB>
    <izvorni_sadrzaj>
      <item>SAJKO PROMET jednostavno društvo s ograničenom odgovornošću za transport i usluge, OIB 60774871679, Braće Radića 77, 42000 Jalkovec zastupanog po punomoćniku Stjepan Sajko</item>
    </izvorni_sadrzaj>
    <derivirana_varijabla naziv="DomainObject.Predmet.ProtuStrankaListFormatedWithAdressOIB_1">
      <item>SAJKO PROMET jednostavno društvo s ograničenom odgovornošću za transport i usluge, OIB 60774871679, Braće Radića 77, 42000 Jalkovec zastupanog po punomoćniku Stjepan Sajko</item>
    </derivirana_varijabla>
  </DomainObject.Predmet.ProtuStrankaListFormatedWithAdressOIB>
  <DomainObject.Predmet.ProtuStrankaListNazivFormated>
    <izvorni_sadrzaj>
      <item>SAJKO PROMET jednostavno društvo s ograničenom odgovornošću za transport i usluge</item>
    </izvorni_sadrzaj>
    <derivirana_varijabla naziv="DomainObject.Predmet.ProtuStrankaListNazivFormated_1">
      <item>SAJKO PROMET jednostavno društvo s ograničenom odgovornošću za transport i usluge</item>
    </derivirana_varijabla>
  </DomainObject.Predmet.ProtuStrankaListNazivFormated>
  <DomainObject.Predmet.ProtuStrankaListNazivFormatedOIB>
    <izvorni_sadrzaj>
      <item>SAJKO PROMET jednostavno društvo s ograničenom odgovornošću za transport i usluge, OIB 60774871679</item>
    </izvorni_sadrzaj>
    <derivirana_varijabla naziv="DomainObject.Predmet.ProtuStrankaListNazivFormatedOIB_1">
      <item>SAJKO PROMET jednostavno društvo s ograničenom odgovornošću za transport i usluge, OIB 60774871679</item>
    </derivirana_varijabla>
  </DomainObject.Predmet.ProtuStrankaListNazivFormatedOIB>
  <DomainObject.Predmet.OstaliListFormated>
    <izvorni_sadrzaj>
      <item>Sudski registar Trgovačkog suda u Varaždinu</item>
      <item>Stjepan Sajko punomoćnik sudionika u postupku SAJKO PROMET jednostavno društvo s ograničenom odgovornošću za transport i usluge</item>
    </izvorni_sadrzaj>
    <derivirana_varijabla naziv="DomainObject.Predmet.OstaliListFormated_1">
      <item>Sudski registar Trgovačkog suda u Varaždinu</item>
      <item>Stjepan Sajko punomoćnik sudionika u postupku SAJKO PROMET jednostavno društvo s ograničenom odgovornošću za transport i usluge</item>
    </derivirana_varijabla>
  </DomainObject.Predmet.OstaliListFormated>
  <DomainObject.Predmet.OstaliListFormatedOIB>
    <izvorni_sadrzaj>
      <item>Sudski registar Trgovačkog suda u Varaždinu</item>
      <item>Stjepan Sajko, OIB 17793652616 punomoćnik sudionika u postupku SAJKO PROMET jednostavno društvo s ograničenom odgovornošću za transport i usluge</item>
    </izvorni_sadrzaj>
    <derivirana_varijabla naziv="DomainObject.Predmet.OstaliListFormatedOIB_1">
      <item>Sudski registar Trgovačkog suda u Varaždinu</item>
      <item>Stjepan Sajko, OIB 17793652616 punomoćnik sudionika u postupku SAJKO PROMET jednostavno društvo s ograničenom odgovornošću za transport i usluge</item>
    </derivirana_varijabla>
  </DomainObject.Predmet.OstaliListFormatedOIB>
  <DomainObject.Predmet.OstaliListFormatedWithAdress>
    <izvorni_sadrzaj>
      <item>Sudski registar Trgovačkog suda u Varaždinu, B.Radića, 42000 Varaždin</item>
      <item>Stjepan Sajko, Braće Radića 77, 42000 Jalkovec punomoćnik sudionika u postupku SAJKO PROMET jednostavno društvo s ograničenom odgovornošću za transport i usluge</item>
    </izvorni_sadrzaj>
    <derivirana_varijabla naziv="DomainObject.Predmet.OstaliListFormatedWithAdress_1">
      <item>Sudski registar Trgovačkog suda u Varaždinu, B.Radića, 42000 Varaždin</item>
      <item>Stjepan Sajko, Braće Radića 77, 42000 Jalkovec punomoćnik sudionika u postupku SAJKO PROMET jednostavno društvo s ograničenom odgovornošću za transport i usluge</item>
    </derivirana_varijabla>
  </DomainObject.Predmet.OstaliListFormatedWithAdress>
  <DomainObject.Predmet.OstaliListFormatedWithAdressOIB>
    <izvorni_sadrzaj>
      <item>Sudski registar Trgovačkog suda u Varaždinu, B.Radića, 42000 Varaždin</item>
      <item>Stjepan Sajko, OIB 17793652616, Braće Radića 77, 42000 Jalkovec punomoćnik sudionika u postupku SAJKO PROMET jednostavno društvo s ograničenom odgovornošću za transport i usluge</item>
    </izvorni_sadrzaj>
    <derivirana_varijabla naziv="DomainObject.Predmet.OstaliListFormatedWithAdressOIB_1">
      <item>Sudski registar Trgovačkog suda u Varaždinu, B.Radića, 42000 Varaždin</item>
      <item>Stjepan Sajko, OIB 17793652616, Braće Radića 77, 42000 Jalkovec punomoćnik sudionika u postupku SAJKO PROMET jednostavno društvo s ograničenom odgovornošću za transport i usluge</item>
    </derivirana_varijabla>
  </DomainObject.Predmet.OstaliListFormatedWithAdressOIB>
  <DomainObject.Predmet.OstaliListNazivFormated>
    <izvorni_sadrzaj>
      <item>Sudski registar Trgovačkog suda u Varaždinu</item>
      <item>Stjepan Sajko</item>
    </izvorni_sadrzaj>
    <derivirana_varijabla naziv="DomainObject.Predmet.OstaliListNazivFormated_1">
      <item>Sudski registar Trgovačkog suda u Varaždinu</item>
      <item>Stjepan Sajko</item>
    </derivirana_varijabla>
  </DomainObject.Predmet.OstaliListNazivFormated>
  <DomainObject.Predmet.OstaliListNazivFormatedOIB>
    <izvorni_sadrzaj>
      <item>Sudski registar Trgovačkog suda u Varaždinu</item>
      <item>Stjepan Sajko, OIB 17793652616</item>
    </izvorni_sadrzaj>
    <derivirana_varijabla naziv="DomainObject.Predmet.OstaliListNazivFormatedOIB_1">
      <item>Sudski registar Trgovačkog suda u Varaždinu</item>
      <item>Stjepan Sajko, OIB 17793652616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St-346/2017-3</izvorni_sadrzaj>
    <derivirana_varijabla naziv="DomainObject.PoslovniBrojDokumenta_1">St-346/2017-3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SAJKO PROMET jednostavno društvo s ograničenom odgovornošću za transport i usluge</izvorni_sadrzaj>
    <derivirana_varijabla naziv="DomainObject.Predmet.ProtustrankaIDrugi_1">SAJKO PROMET jednostavno društvo s ograničenom odgovornošću za transport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SAJKO PROMET jednostavno društvo s ograničenom odgovornošću za transport i usluge, OIB 60774871679, Braće Radića 77, 42000 Jalkovec</izvorni_sadrzaj>
    <derivirana_varijabla naziv="DomainObject.Predmet.ProtustrankaIDrugiAdressOIB_1">SAJKO PROMET jednostavno društvo s ograničenom odgovornošću za transport i usluge, OIB 60774871679,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SAJKO PROMET jednostavno društvo s ograničenom odgovornošću za transport i usluge</item>
      <item>Sudski registar Trgovačkog suda u Varaždinu</item>
      <item>Stjepan Sajko</item>
    </izvorni_sadrzaj>
    <derivirana_varijabla naziv="DomainObject.Predmet.SudioniciListNaziv_1">
      <item>Financijska agencija</item>
      <item>SAJKO PROMET jednostavno društvo s ograničenom odgovornošću za transport i usluge</item>
      <item>Sudski registar Trgovačkog suda u Varaždinu</item>
      <item>Stjepan Sajko</item>
    </derivirana_varijabla>
  </DomainObject.Predmet.SudioniciListNaziv>
  <DomainObject.Predmet.SudioniciListAdressOIB>
    <izvorni_sadrzaj>
      <item>Financijska agencija, OIB 85821130368, Ulica grada Vukovara 70,10000 Zagreb</item>
      <item>SAJKO PROMET jednostavno društvo s ograničenom odgovornošću za transport i usluge, OIB 60774871679, Braće Radića 77,42000 Jalkovec</item>
      <item>Sudski registar Trgovačkog suda u Varaždinu, B.Radića,42000 Varaždin</item>
      <item>Stjepan Sajko, OIB 17793652616, Braće Radića 77,42000 Jalkovec</item>
    </izvorni_sadrzaj>
    <derivirana_varijabla naziv="DomainObject.Predmet.SudioniciListAdressOIB_1">
      <item>Financijska agencija, OIB 85821130368, Ulica grada Vukovara 70,10000 Zagreb</item>
      <item>SAJKO PROMET jednostavno društvo s ograničenom odgovornošću za transport i usluge, OIB 60774871679, Braće Radića 77,42000 Jalkovec</item>
      <item>Sudski registar Trgovačkog suda u Varaždinu, B.Radića,42000 Varaždin</item>
      <item>Stjepan Sajko, OIB 17793652616, Braće Radića 77,42000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0A1C6-0EE9-4DF6-9056-FD282EB59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2469</properties:Characters>
  <properties:Lines>80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2017-06-27T12:26:00Z</cp:lastPrinted>
  <dcterms:modified xmlns:xsi="http://www.w3.org/2001/XMLSchema-instance" xsi:type="dcterms:W3CDTF">2017-06-27T12:26:00Z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