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2e04" w14:paraId="94a2e04" w:rsidRDefault="008C04AA" w:rsidP="008C04AA" w:rsidR="008C04A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8C04AA" w:rsidP="008C04AA" w:rsidR="008C04AA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8C04AA" w:rsidP="008C04AA" w:rsidR="008C04AA">
      <w:r w:rsidRPr="0047448E">
        <w:t xml:space="preserve"> TRGOVAČKI SUD U </w:t>
      </w:r>
      <w:r>
        <w:t>PAZINU</w:t>
      </w:r>
    </w:p>
    <w:p w:rsidRDefault="008C04AA" w:rsidP="008C04AA" w:rsidR="008C04AA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8C04AA" w:rsidP="008C04AA" w:rsidR="008C04AA">
      <w:pPr>
        <w:jc w:val="both"/>
      </w:pPr>
    </w:p>
    <w:p w:rsidRDefault="008C04AA" w:rsidP="008C04AA" w:rsidR="008C04AA">
      <w:pPr>
        <w:jc w:val="both"/>
      </w:pPr>
    </w:p>
    <w:p w:rsidRDefault="00DA47E8" w:rsidP="008C04AA" w:rsidR="00DA47E8">
      <w:pPr>
        <w:jc w:val="both"/>
      </w:pPr>
    </w:p>
    <w:p w:rsidRDefault="00DA47E8" w:rsidP="008C04AA" w:rsidR="00DA47E8">
      <w:pPr>
        <w:jc w:val="both"/>
      </w:pPr>
    </w:p>
    <w:p w:rsidRDefault="008C04AA" w:rsidP="00792B0A" w:rsidR="00792B0A">
      <w:pPr>
        <w:jc w:val="both"/>
      </w:pPr>
      <w:r>
        <w:tab/>
      </w:r>
      <w:r w:rsidR="00792B0A">
        <w:t>Trgovački sud u Pazinu, po stečajnoj sutkinji Tijani Licul, po prijedlogu predlagatelja Financijske agencije, OIB: 85821130368, Regionalni centar Zagreb, Zagreb, Koturaška 43, radi otvaranja stečajnog postupka nad dužnikom ISTRA BAVARIA AGENTUR d.o.o. Poreč, Partizanska 13, OIB: 16619843112,</w:t>
      </w:r>
      <w:r w:rsidR="00DA47E8">
        <w:t xml:space="preserve"> donio je sljedeći </w:t>
      </w:r>
    </w:p>
    <w:p w:rsidRDefault="00DA47E8" w:rsidP="00792B0A" w:rsidR="00DA47E8">
      <w:pPr>
        <w:jc w:val="both"/>
      </w:pPr>
    </w:p>
    <w:p w:rsidRDefault="00AF6388" w:rsidP="00AF6388" w:rsidR="00AF6388">
      <w:pPr>
        <w:jc w:val="both"/>
      </w:pPr>
    </w:p>
    <w:p w:rsidRDefault="00DA47E8" w:rsidP="00DA47E8" w:rsidR="00DA47E8">
      <w:pPr>
        <w:ind w:firstLine="708" w:left="2832"/>
      </w:pPr>
      <w:r w:rsidRPr="00CA74D1">
        <w:t xml:space="preserve">   </w:t>
      </w:r>
      <w:r>
        <w:t>Z A K LJ U Č A K</w:t>
      </w:r>
    </w:p>
    <w:p w:rsidRDefault="008C04AA" w:rsidP="008C04AA" w:rsidR="008C04AA" w:rsidRPr="000D7203">
      <w:pPr>
        <w:jc w:val="center"/>
      </w:pPr>
    </w:p>
    <w:p w:rsidRDefault="008C04AA" w:rsidP="00283A80" w:rsidR="00A85502">
      <w:pPr>
        <w:jc w:val="both"/>
      </w:pPr>
      <w:r>
        <w:tab/>
        <w:t>I.</w:t>
      </w:r>
      <w:r>
        <w:tab/>
      </w:r>
      <w:r w:rsidR="00A85502">
        <w:t xml:space="preserve">Ispitno ročište na kojem će se ispitivati prijavljene tražbine određuje se za dan </w:t>
      </w:r>
    </w:p>
    <w:p w:rsidRDefault="00A85502" w:rsidP="00A85502" w:rsidR="00A85502"/>
    <w:p w:rsidRDefault="00792B0A" w:rsidP="00A85502" w:rsidR="00A85502">
      <w:pPr>
        <w:jc w:val="center"/>
      </w:pPr>
      <w:r>
        <w:t>21</w:t>
      </w:r>
      <w:r w:rsidR="00531C2B">
        <w:t xml:space="preserve">. </w:t>
      </w:r>
      <w:r>
        <w:t>studenog</w:t>
      </w:r>
      <w:r w:rsidR="00692B8D">
        <w:t xml:space="preserve"> </w:t>
      </w:r>
      <w:r w:rsidR="00531C2B">
        <w:t>201</w:t>
      </w:r>
      <w:r>
        <w:t>8</w:t>
      </w:r>
      <w:r w:rsidR="00CE62E8">
        <w:t xml:space="preserve">. u </w:t>
      </w:r>
      <w:r>
        <w:t>13,00</w:t>
      </w:r>
      <w:r w:rsidR="00CE62E8">
        <w:t xml:space="preserve"> sati</w:t>
      </w:r>
      <w:r w:rsidR="00A85502">
        <w:t>,</w:t>
      </w:r>
    </w:p>
    <w:p w:rsidRDefault="00A85502" w:rsidP="00A85502" w:rsidR="00A85502">
      <w:pPr>
        <w:jc w:val="center"/>
      </w:pPr>
      <w:r>
        <w:t xml:space="preserve">sudnica broj </w:t>
      </w:r>
      <w:r w:rsidR="00792B0A">
        <w:t>6</w:t>
      </w:r>
      <w:r>
        <w:t>,</w:t>
      </w:r>
    </w:p>
    <w:p w:rsidRDefault="00A85502" w:rsidP="00A85502" w:rsidR="00A85502">
      <w:pPr>
        <w:jc w:val="center"/>
      </w:pPr>
      <w:r>
        <w:t>u Trgovačkom sudu u Pazinu,</w:t>
      </w:r>
    </w:p>
    <w:p w:rsidRDefault="00A85502" w:rsidP="00A85502" w:rsidR="00A85502">
      <w:pPr>
        <w:jc w:val="center"/>
      </w:pPr>
      <w:r>
        <w:t>Dršćevka 1.</w:t>
      </w:r>
    </w:p>
    <w:p w:rsidRDefault="00A85502" w:rsidP="00A85502" w:rsidR="00A85502"/>
    <w:p w:rsidRDefault="00A85502" w:rsidP="00283A80" w:rsidR="00A85502">
      <w:pPr>
        <w:jc w:val="both"/>
      </w:pPr>
      <w:r>
        <w:tab/>
        <w:t>I</w:t>
      </w:r>
      <w:r w:rsidR="00692B8D">
        <w:t>I</w:t>
      </w:r>
      <w:r>
        <w:t>.</w:t>
      </w:r>
      <w:r>
        <w:tab/>
        <w:t xml:space="preserve">Izvještajno ročište na kojem će se na temelju izvješća stečajnog upravitelja odlučivati o daljnjem tijeku stečajnog postupka određuje se za dan </w:t>
      </w:r>
    </w:p>
    <w:p w:rsidRDefault="00A85502" w:rsidP="00A85502" w:rsidR="00A85502"/>
    <w:p w:rsidRDefault="00792B0A" w:rsidP="00A85502" w:rsidR="00A85502">
      <w:pPr>
        <w:jc w:val="center"/>
      </w:pPr>
      <w:r>
        <w:t>21</w:t>
      </w:r>
      <w:r w:rsidR="00531C2B">
        <w:t xml:space="preserve">. </w:t>
      </w:r>
      <w:r>
        <w:t>studenog</w:t>
      </w:r>
      <w:r w:rsidR="00CE62E8">
        <w:t xml:space="preserve"> 201</w:t>
      </w:r>
      <w:r>
        <w:t>8</w:t>
      </w:r>
      <w:r w:rsidR="00CE62E8">
        <w:t xml:space="preserve">. u </w:t>
      </w:r>
      <w:r w:rsidR="00AF6388">
        <w:t>1</w:t>
      </w:r>
      <w:r w:rsidR="00692B8D">
        <w:t>3</w:t>
      </w:r>
      <w:r w:rsidR="00CE62E8">
        <w:t>,</w:t>
      </w:r>
      <w:r>
        <w:t>30</w:t>
      </w:r>
      <w:r w:rsidR="00CE62E8">
        <w:t xml:space="preserve"> sati</w:t>
      </w:r>
      <w:r w:rsidR="00A85502">
        <w:t>,</w:t>
      </w:r>
    </w:p>
    <w:p w:rsidRDefault="00A85502" w:rsidP="00A85502" w:rsidR="00A85502">
      <w:pPr>
        <w:jc w:val="center"/>
      </w:pPr>
      <w:r>
        <w:t xml:space="preserve">sudnica broj </w:t>
      </w:r>
      <w:r w:rsidR="00792B0A">
        <w:t>6</w:t>
      </w:r>
      <w:r>
        <w:t>,</w:t>
      </w:r>
    </w:p>
    <w:p w:rsidRDefault="00A85502" w:rsidP="00A85502" w:rsidR="00A85502">
      <w:pPr>
        <w:jc w:val="center"/>
      </w:pPr>
      <w:r>
        <w:t>u Trgovačkom sudu u Pazinu,</w:t>
      </w:r>
    </w:p>
    <w:p w:rsidRDefault="00A85502" w:rsidP="00A85502" w:rsidR="008C04AA">
      <w:pPr>
        <w:jc w:val="center"/>
      </w:pPr>
      <w:r>
        <w:t>Dršćevka 1.</w:t>
      </w:r>
    </w:p>
    <w:p w:rsidRDefault="003A08C6" w:rsidP="008C04AA" w:rsidR="003A08C6">
      <w:pPr>
        <w:jc w:val="both"/>
      </w:pPr>
    </w:p>
    <w:p w:rsidRDefault="008C04AA" w:rsidP="00AF6388" w:rsidR="008C04AA" w:rsidRPr="00B87794">
      <w:pPr>
        <w:jc w:val="both"/>
      </w:pPr>
    </w:p>
    <w:p w:rsidRDefault="008C04AA" w:rsidP="00D57A29" w:rsidR="00AB0AAE">
      <w:pPr>
        <w:jc w:val="center"/>
      </w:pPr>
      <w:r w:rsidRPr="00B87794">
        <w:t xml:space="preserve">U Pazinu, </w:t>
      </w:r>
      <w:r w:rsidR="00DA47E8">
        <w:t>6</w:t>
      </w:r>
      <w:r w:rsidR="00D57A29" w:rsidRPr="00D57A29">
        <w:t xml:space="preserve">. </w:t>
      </w:r>
      <w:r w:rsidR="00DA47E8">
        <w:t>studenog</w:t>
      </w:r>
      <w:r w:rsidR="00D57A29" w:rsidRPr="00D57A29">
        <w:t xml:space="preserve"> 201</w:t>
      </w:r>
      <w:r w:rsidR="00DA47E8">
        <w:t>8</w:t>
      </w:r>
      <w:r w:rsidR="00D57A29" w:rsidRPr="00D57A29">
        <w:t>.</w:t>
      </w:r>
    </w:p>
    <w:p w:rsidRDefault="00DA47E8" w:rsidP="00D57A29" w:rsidR="00DA47E8">
      <w:pPr>
        <w:jc w:val="center"/>
      </w:pPr>
    </w:p>
    <w:p w:rsidRDefault="00DA47E8" w:rsidP="00DA47E8" w:rsidR="008C04AA">
      <w:pPr>
        <w:ind w:firstLine="708" w:left="4248"/>
        <w:jc w:val="both"/>
      </w:pPr>
      <w:r>
        <w:tab/>
      </w:r>
      <w:r>
        <w:tab/>
      </w:r>
      <w:r w:rsidR="00E0500D">
        <w:t>Stečajn</w:t>
      </w:r>
      <w:r>
        <w:t>a sutkinja</w:t>
      </w:r>
    </w:p>
    <w:p w:rsidRDefault="00D57A29" w:rsidP="00DA47E8" w:rsidR="00AB0AAE">
      <w:pPr>
        <w:ind w:firstLine="708" w:left="4248"/>
        <w:jc w:val="both"/>
      </w:pPr>
      <w:r>
        <w:tab/>
      </w:r>
      <w:r w:rsidR="00DA47E8">
        <w:tab/>
        <w:t>Tijana Licul</w:t>
      </w:r>
      <w:r w:rsidR="00E0500D">
        <w:tab/>
      </w:r>
      <w:r w:rsidR="00E0500D">
        <w:tab/>
      </w:r>
      <w:r w:rsidR="00E0500D">
        <w:tab/>
      </w:r>
      <w:r w:rsidR="00E0500D">
        <w:tab/>
      </w:r>
      <w:r w:rsidR="00E0500D">
        <w:tab/>
      </w:r>
      <w:r w:rsidR="00E0500D">
        <w:tab/>
      </w:r>
      <w:r w:rsidR="00E0500D">
        <w:tab/>
      </w:r>
    </w:p>
    <w:p w:rsidRDefault="00AB0AAE" w:rsidP="008C04AA" w:rsidR="00AB0AAE"/>
    <w:p w:rsidRDefault="00792B0A" w:rsidP="00792B0A" w:rsidR="00792B0A" w:rsidRPr="00AE308F">
      <w:r w:rsidRPr="00AE308F">
        <w:t>UPUTA O PRAVNOM LIJEKU</w:t>
      </w:r>
    </w:p>
    <w:p w:rsidRDefault="00792B0A" w:rsidP="00792B0A" w:rsidR="00792B0A" w:rsidRPr="00AE308F">
      <w:pPr>
        <w:jc w:val="both"/>
      </w:pPr>
      <w:r>
        <w:t>Protiv zaključka nije dopušten pravni lijek</w:t>
      </w:r>
      <w:r w:rsidRPr="00AE308F">
        <w:t xml:space="preserve">. (čl. </w:t>
      </w:r>
      <w:r>
        <w:t>19</w:t>
      </w:r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>Stečajnog zakona, NN 71/15</w:t>
      </w:r>
      <w:r w:rsidRPr="00AE308F">
        <w:t>).</w:t>
      </w:r>
    </w:p>
    <w:p w:rsidRDefault="00792B0A" w:rsidP="00792B0A" w:rsidR="00792B0A" w:rsidRPr="00AE308F">
      <w:pPr>
        <w:jc w:val="both"/>
      </w:pPr>
    </w:p>
    <w:p w:rsidRDefault="00792B0A" w:rsidP="00792B0A" w:rsidR="00792B0A" w:rsidRPr="00AE308F">
      <w:pPr>
        <w:jc w:val="both"/>
      </w:pPr>
      <w:r w:rsidRPr="00AE308F">
        <w:t>DNA:</w:t>
      </w:r>
    </w:p>
    <w:p w:rsidRDefault="00792B0A" w:rsidP="00792B0A" w:rsidR="00792B0A">
      <w:pPr>
        <w:jc w:val="both"/>
      </w:pPr>
      <w:r>
        <w:t>- e-Oglasna ploča sudova (8 dana)</w:t>
      </w:r>
    </w:p>
    <w:p w:rsidRDefault="00DA47E8" w:rsidP="00792B0A" w:rsidR="00DA47E8">
      <w:pPr>
        <w:jc w:val="both"/>
      </w:pPr>
      <w:r>
        <w:t xml:space="preserve">- stečajni upravitelj Marko Zagorac </w:t>
      </w:r>
    </w:p>
    <w:p w:rsidRDefault="00DA47E8" w:rsidP="00792B0A" w:rsidR="00DA47E8"/>
    <w:p w:rsidRDefault="00DA47E8" w:rsidP="00DA47E8" w:rsidR="00DA47E8" w:rsidRPr="00DA47E8"/>
    <w:p w:rsidRDefault="00DA47E8" w:rsidP="00DA47E8" w:rsidR="00DA47E8"/>
    <w:p w:rsidRDefault="00DA47E8" w:rsidP="00DA47E8" w:rsidR="00E0500D" w:rsidRPr="00DA47E8">
      <w:pPr>
        <w:tabs>
          <w:tab w:pos="6166" w:val="left"/>
        </w:tabs>
      </w:pPr>
      <w:r>
        <w:tab/>
      </w:r>
    </w:p>
    <w:sectPr w:rsidSect="006373A1" w:rsidR="00E0500D" w:rsidRPr="00DA47E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ABD" w:rsidP="008C04AA" w:rsidR="005A7ABD">
      <w:r>
        <w:separator/>
      </w:r>
    </w:p>
  </w:endnote>
  <w:endnote w:id="0" w:type="continuationSeparator">
    <w:p w:rsidRDefault="005A7ABD" w:rsidP="008C04AA" w:rsidR="005A7A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ABD" w:rsidP="008C04AA" w:rsidR="005A7ABD">
      <w:r>
        <w:separator/>
      </w:r>
    </w:p>
  </w:footnote>
  <w:footnote w:id="0" w:type="continuationSeparator">
    <w:p w:rsidRDefault="005A7ABD" w:rsidP="008C04AA" w:rsidR="005A7A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2E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2B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B90862" w:rsidRPr="008D67D3">
      <w:t>Posl.</w:t>
    </w:r>
    <w:r w:rsidR="00B90862">
      <w:t xml:space="preserve"> </w:t>
    </w:r>
    <w:r w:rsidR="00B90862" w:rsidRPr="008D67D3">
      <w:t>br</w:t>
    </w:r>
    <w:r w:rsidR="00B90862">
      <w:t>oj: 4 St-101/2018-30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</w:t>
    </w:r>
    <w:r w:rsidR="00FD26DC">
      <w:t xml:space="preserve"> </w:t>
    </w:r>
    <w:r w:rsidR="008D67D3" w:rsidRPr="008D67D3">
      <w:t>br</w:t>
    </w:r>
    <w:r w:rsidR="00B90862">
      <w:t>oj: 4 St-101/2018-30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A3E8B"/>
    <w:multiLevelType w:val="hybridMultilevel"/>
    <w:tmpl w:val="42007A0E"/>
    <w:lvl w:tplc="55061A2A" w:ilvl="0">
      <w:start w:val="1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41AC3839"/>
    <w:multiLevelType w:val="hybridMultilevel"/>
    <w:tmpl w:val="E8547E7E"/>
    <w:lvl w:tplc="40847CF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62FC6"/>
    <w:rsid w:val="00082C16"/>
    <w:rsid w:val="0009691C"/>
    <w:rsid w:val="000D7CB0"/>
    <w:rsid w:val="000F3C92"/>
    <w:rsid w:val="00102890"/>
    <w:rsid w:val="00153A82"/>
    <w:rsid w:val="001A1476"/>
    <w:rsid w:val="001E75F6"/>
    <w:rsid w:val="00201930"/>
    <w:rsid w:val="0021269F"/>
    <w:rsid w:val="00220C40"/>
    <w:rsid w:val="002238C8"/>
    <w:rsid w:val="002668F5"/>
    <w:rsid w:val="00283A80"/>
    <w:rsid w:val="002B1A3F"/>
    <w:rsid w:val="002D0ACD"/>
    <w:rsid w:val="002F4EB6"/>
    <w:rsid w:val="002F69CE"/>
    <w:rsid w:val="00321368"/>
    <w:rsid w:val="00321E37"/>
    <w:rsid w:val="003345DB"/>
    <w:rsid w:val="00334786"/>
    <w:rsid w:val="0035048B"/>
    <w:rsid w:val="003735E3"/>
    <w:rsid w:val="003A08C6"/>
    <w:rsid w:val="003A214E"/>
    <w:rsid w:val="00422A5D"/>
    <w:rsid w:val="004336B9"/>
    <w:rsid w:val="00440355"/>
    <w:rsid w:val="00443C91"/>
    <w:rsid w:val="00451C44"/>
    <w:rsid w:val="00486998"/>
    <w:rsid w:val="00486F3D"/>
    <w:rsid w:val="004A2979"/>
    <w:rsid w:val="004A4E9B"/>
    <w:rsid w:val="004C0F18"/>
    <w:rsid w:val="00531C2B"/>
    <w:rsid w:val="005324D6"/>
    <w:rsid w:val="00554328"/>
    <w:rsid w:val="0055464E"/>
    <w:rsid w:val="00581257"/>
    <w:rsid w:val="005A7ABD"/>
    <w:rsid w:val="005B6B0F"/>
    <w:rsid w:val="005C1C3C"/>
    <w:rsid w:val="005C470A"/>
    <w:rsid w:val="005C7566"/>
    <w:rsid w:val="005E2437"/>
    <w:rsid w:val="005E4638"/>
    <w:rsid w:val="005F57AE"/>
    <w:rsid w:val="005F6ED7"/>
    <w:rsid w:val="00613346"/>
    <w:rsid w:val="006373A1"/>
    <w:rsid w:val="006563FF"/>
    <w:rsid w:val="00664682"/>
    <w:rsid w:val="006806A5"/>
    <w:rsid w:val="00692004"/>
    <w:rsid w:val="00692B8D"/>
    <w:rsid w:val="006E061C"/>
    <w:rsid w:val="0071176E"/>
    <w:rsid w:val="00726128"/>
    <w:rsid w:val="0073321E"/>
    <w:rsid w:val="007647DD"/>
    <w:rsid w:val="00774CCA"/>
    <w:rsid w:val="00792B0A"/>
    <w:rsid w:val="007C489D"/>
    <w:rsid w:val="007C6114"/>
    <w:rsid w:val="007D7EEF"/>
    <w:rsid w:val="007F4D77"/>
    <w:rsid w:val="00832115"/>
    <w:rsid w:val="00887DAA"/>
    <w:rsid w:val="00896573"/>
    <w:rsid w:val="008C04AA"/>
    <w:rsid w:val="008D67D3"/>
    <w:rsid w:val="008E5281"/>
    <w:rsid w:val="00945BC8"/>
    <w:rsid w:val="0095221C"/>
    <w:rsid w:val="00985388"/>
    <w:rsid w:val="009900B8"/>
    <w:rsid w:val="00991779"/>
    <w:rsid w:val="009E091C"/>
    <w:rsid w:val="00A347DB"/>
    <w:rsid w:val="00A36529"/>
    <w:rsid w:val="00A85502"/>
    <w:rsid w:val="00A94C7D"/>
    <w:rsid w:val="00AB0AAE"/>
    <w:rsid w:val="00AF2FA5"/>
    <w:rsid w:val="00AF6388"/>
    <w:rsid w:val="00B4030D"/>
    <w:rsid w:val="00B56635"/>
    <w:rsid w:val="00B87D47"/>
    <w:rsid w:val="00B90862"/>
    <w:rsid w:val="00B90BC5"/>
    <w:rsid w:val="00BC6E78"/>
    <w:rsid w:val="00C05953"/>
    <w:rsid w:val="00C2106D"/>
    <w:rsid w:val="00C764D7"/>
    <w:rsid w:val="00C934D9"/>
    <w:rsid w:val="00CA16DB"/>
    <w:rsid w:val="00CD29E7"/>
    <w:rsid w:val="00CE38D4"/>
    <w:rsid w:val="00CE62E8"/>
    <w:rsid w:val="00D21789"/>
    <w:rsid w:val="00D25E6F"/>
    <w:rsid w:val="00D25F40"/>
    <w:rsid w:val="00D352E2"/>
    <w:rsid w:val="00D57A29"/>
    <w:rsid w:val="00DA47E8"/>
    <w:rsid w:val="00DE0F0E"/>
    <w:rsid w:val="00E0500D"/>
    <w:rsid w:val="00E27C78"/>
    <w:rsid w:val="00E60ABE"/>
    <w:rsid w:val="00EA4A17"/>
    <w:rsid w:val="00EB0698"/>
    <w:rsid w:val="00EE7DC4"/>
    <w:rsid w:val="00EF4136"/>
    <w:rsid w:val="00F07B51"/>
    <w:rsid w:val="00F1651E"/>
    <w:rsid w:val="00F73C78"/>
    <w:rsid w:val="00F90B6E"/>
    <w:rsid w:val="00FC3377"/>
    <w:rsid w:val="00FD26DC"/>
    <w:rsid w:val="00FE1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0B6E"/>
    <w:pPr>
      <w:ind w:left="720"/>
      <w:contextualSpacing/>
    </w:pPr>
  </w:style>
  <w:style w:customStyle="true" w:styleId="apple-converted-space" w:type="character">
    <w:name w:val="apple-converted-space"/>
    <w:basedOn w:val="Zadanifontodlomka"/>
    <w:rsid w:val="00531C2B"/>
  </w:style>
  <w:style w:styleId="Tekstrezerviranogmjesta" w:type="character">
    <w:name w:val="Placeholder Text"/>
    <w:basedOn w:val="Zadanifontodlomka"/>
    <w:uiPriority w:val="99"/>
    <w:semiHidden/>
    <w:rsid w:val="00D352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2E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2E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2E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2E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90B6E"/>
    <w:pPr>
      <w:ind w:left="720"/>
      <w:contextualSpacing/>
    </w:pPr>
  </w:style>
  <w:style w:customStyle="1" w:styleId="apple-converted-space" w:type="character">
    <w:name w:val="apple-converted-space"/>
    <w:basedOn w:val="Zadanifontodlomka"/>
    <w:rsid w:val="00531C2B"/>
  </w:style>
  <w:style w:styleId="Tekstrezerviranogmjesta" w:type="character">
    <w:name w:val="Placeholder Text"/>
    <w:basedOn w:val="Zadanifontodlomka"/>
    <w:uiPriority w:val="99"/>
    <w:semiHidden/>
    <w:rsid w:val="00D352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2E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2E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2E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2E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9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7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91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11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56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2018.</izvorni_sadrzaj>
    <derivirana_varijabla naziv="DomainObject.Predmet.DatumZadnjeOdrzaneSudskeRadnje_1">13. lipnja 2018.</derivirana_varijabla>
  </DomainObject.Predmet.DatumZadnjeOdrzaneSudskeRadnje>
  <DomainObject.PredzadnjaOdlukaIzPredmeta.DatumDonosenjaOdluke>
    <izvorni_sadrzaj>2. srpnja 2018.</izvorni_sadrzaj>
    <derivirana_varijabla naziv="DomainObject.PredzadnjaOdlukaIzPredmeta.DatumDonosenjaOdluke_1">2. srpnja 2018.</derivirana_varijabla>
  </DomainObject.PredzadnjaOdlukaIzPredmeta.DatumDonosenjaOdluke>
  <DomainObject.PredzadnjaOdlukaIzPredmeta.Oznaka>
    <izvorni_sadrzaj>St-103/2018-18</izvorni_sadrzaj>
    <derivirana_varijabla naziv="DomainObject.PredzadnjaOdlukaIzPredmeta.Oznaka_1">St-103/2018-18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C4D9F4-7779-441B-86EC-BBE74C15B5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887</properties:Characters>
  <properties:Lines>48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2018-11-06T07:45:00Z</dcterms:created>
  <dc:creator>Jasmina Matika</dc:creator>
  <cp:lastModifiedBy>Sanja Prodan</cp:lastModifiedBy>
  <cp:lastPrinted>2016-09-09T11:49:00Z</cp:lastPrinted>
  <dcterms:modified xmlns:xsi="http://www.w3.org/2001/XMLSchema-instance" xsi:type="dcterms:W3CDTF">2018-11-06T07:50:00Z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(St-103-2018-30-RJEŠENJE - ISPITNO I IZVJEŠTAJNO ROČIŠTE-zakazivanje.docx)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