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85c6" w14:paraId="19d85c6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3E1E9F">
        <w:t>BRUNCH BAR jednostavno</w:t>
      </w:r>
      <w:r w:rsidR="009E7F12">
        <w:t xml:space="preserve"> društvo s ograničenom odgovornošću</w:t>
      </w:r>
      <w:r w:rsidR="00917747">
        <w:t xml:space="preserve"> za </w:t>
      </w:r>
      <w:r w:rsidR="00DB477D">
        <w:t>u</w:t>
      </w:r>
      <w:r w:rsidR="003E1E9F">
        <w:t>sluge</w:t>
      </w:r>
      <w:r w:rsidR="00917747">
        <w:t xml:space="preserve">, OIB: </w:t>
      </w:r>
      <w:r w:rsidR="00F95975">
        <w:t>90305153407</w:t>
      </w:r>
      <w:r w:rsidR="00917747">
        <w:t>, MBS:</w:t>
      </w:r>
      <w:r w:rsidR="00F95975">
        <w:t xml:space="preserve"> 081052378</w:t>
      </w:r>
      <w:r w:rsidR="00917747">
        <w:t xml:space="preserve">, </w:t>
      </w:r>
      <w:r w:rsidR="00F95975">
        <w:t>Zagreb, Ogulinska ulica 7</w:t>
      </w:r>
      <w:r w:rsidR="000E63C2">
        <w:t>,</w:t>
      </w:r>
      <w:r w:rsidR="00FB1F31">
        <w:t xml:space="preserve"> </w:t>
      </w:r>
      <w:r w:rsidR="00F62109">
        <w:t>12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9C51DB" w:rsidRPr="009C51DB">
        <w:t>BRUNCH BAR jednostavno društvo s ograničenom odgovornošću za usluge, OIB: 90305153407, MBS: 081052378, Zagreb, Ogulinska ulica 7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9C51DB">
        <w:t>Siniša Rajnovi</w:t>
      </w:r>
      <w:r w:rsidR="006F4149">
        <w:t>ć</w:t>
      </w:r>
      <w:r w:rsidR="00F8141A">
        <w:t xml:space="preserve">, OIB: </w:t>
      </w:r>
      <w:r w:rsidR="009C51DB">
        <w:t>86217384445</w:t>
      </w:r>
      <w:r w:rsidR="00F8141A">
        <w:t xml:space="preserve">, </w:t>
      </w:r>
      <w:r w:rsidR="009C51DB">
        <w:t>Milanovac, Virovitica, Sv. Trojstva 87</w:t>
      </w:r>
      <w:r w:rsidR="00F8141A">
        <w:t>.</w:t>
      </w:r>
      <w:r w:rsid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9C51DB" w:rsidRPr="009C51DB">
        <w:t>BRUNCH BAR jednostavno društvo s ograničenom odgovornošću za usluge, OIB: 90305153407, MBS: 081052378, Zagreb, Ogulinska ulica 7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0318BE">
        <w:rPr>
          <w:bCs/>
        </w:rPr>
        <w:t>2. siječnja</w:t>
      </w:r>
      <w:r w:rsidRPr="0081735B">
        <w:rPr>
          <w:bCs/>
        </w:rPr>
        <w:t xml:space="preserve"> 201</w:t>
      </w:r>
      <w:r w:rsidR="000318BE">
        <w:rPr>
          <w:bCs/>
        </w:rPr>
        <w:t>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0318BE">
        <w:rPr>
          <w:bCs/>
        </w:rPr>
        <w:t>7</w:t>
      </w:r>
      <w:r w:rsidR="00A51673">
        <w:rPr>
          <w:bCs/>
        </w:rPr>
        <w:t>-01/04, Ur.broj: 04-06-17</w:t>
      </w:r>
      <w:r w:rsidRPr="0081735B">
        <w:rPr>
          <w:bCs/>
        </w:rPr>
        <w:t>-</w:t>
      </w:r>
      <w:r w:rsidR="000318BE">
        <w:rPr>
          <w:bCs/>
        </w:rPr>
        <w:t>634</w:t>
      </w:r>
      <w:r w:rsidR="00545E50">
        <w:rPr>
          <w:bCs/>
        </w:rPr>
        <w:t>1</w:t>
      </w:r>
      <w:r w:rsidR="000318BE">
        <w:rPr>
          <w:bCs/>
        </w:rPr>
        <w:t xml:space="preserve"> </w:t>
      </w:r>
      <w:r w:rsidRPr="0081735B">
        <w:rPr>
          <w:bCs/>
        </w:rPr>
        <w:t xml:space="preserve">od </w:t>
      </w:r>
      <w:r w:rsidR="000318BE">
        <w:rPr>
          <w:bCs/>
        </w:rPr>
        <w:t>29. prosinca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9C51DB" w:rsidRPr="009C51DB">
        <w:t>BRUNCH BAR jednostavno društvo s ograničenom odgovornošću za usluge, OIB: 90305153407, MBS: 081052378, Zagreb, Ogulinska ulica 7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 xml:space="preserve">postupanje u stečajnim predmetima Trgovačkog suda u Zagrebu te je Trgovački sud u Zagrebu ustupio ovome Sudu navedeni predmet na daljnje postupanje, koji je zaprimljen </w:t>
      </w:r>
      <w:r w:rsidR="000E63C2">
        <w:rPr>
          <w:bCs/>
        </w:rPr>
        <w:t>9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F8141A">
        <w:t>2</w:t>
      </w:r>
      <w:r w:rsidR="00541DE5">
        <w:t>4</w:t>
      </w:r>
      <w:r>
        <w:t>. travnja 2018. objavio je Oglas na mrežnoj stranici e-oglasna ploča sudova pod poslovnim brojem 19 St-</w:t>
      </w:r>
      <w:r w:rsidR="000320B9">
        <w:t>544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775F0">
        <w:t>12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775F0">
        <w:t>3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BD9" w:rsidP="005C2CD1" w:rsidR="00A73BD9">
      <w:r>
        <w:separator/>
      </w:r>
    </w:p>
  </w:endnote>
  <w:endnote w:id="0" w:type="continuationSeparator">
    <w:p w:rsidRDefault="00A73BD9" w:rsidP="005C2CD1" w:rsidR="00A73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BD9" w:rsidP="005C2CD1" w:rsidR="00A73BD9">
      <w:r>
        <w:separator/>
      </w:r>
    </w:p>
  </w:footnote>
  <w:footnote w:id="0" w:type="continuationSeparator">
    <w:p w:rsidRDefault="00A73BD9" w:rsidP="005C2CD1" w:rsidR="00A73B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DE3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F047D6">
          <w:t>5</w:t>
        </w:r>
        <w:r w:rsidR="00DF5F92">
          <w:t>44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DF5F92">
      <w:t>544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20B9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B4DE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1E9F"/>
    <w:rsid w:val="003E7C98"/>
    <w:rsid w:val="00406C1C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20537"/>
    <w:rsid w:val="00534964"/>
    <w:rsid w:val="0053545A"/>
    <w:rsid w:val="00541519"/>
    <w:rsid w:val="00541DE5"/>
    <w:rsid w:val="005437AE"/>
    <w:rsid w:val="00545E50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51DB"/>
    <w:rsid w:val="009C670C"/>
    <w:rsid w:val="009D2F35"/>
    <w:rsid w:val="009D3E50"/>
    <w:rsid w:val="009D7F39"/>
    <w:rsid w:val="009E5D6D"/>
    <w:rsid w:val="009E7F12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73BD9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30DA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DF5F92"/>
    <w:rsid w:val="00E06819"/>
    <w:rsid w:val="00E23AF8"/>
    <w:rsid w:val="00E5398C"/>
    <w:rsid w:val="00E60C19"/>
    <w:rsid w:val="00E65FAB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95975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St-544/2018</izvorni_sadrzaj>
    <derivirana_varijabla naziv="DomainObject.Predmet.OznakaBroj_1">St-544/2018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BRUNCH BAR j.d.o.o.</izvorni_sadrzaj>
    <derivirana_varijabla naziv="DomainObject.Predmet.ProtustrankaFormated_1">  BRUNCH BAR j.d.o.o.</derivirana_varijabla>
  </DomainObject.Predmet.ProtustrankaFormated>
  <DomainObject.Predmet.ProtustrankaFormatedOIB>
    <izvorni_sadrzaj>  BRUNCH BAR j.d.o.o., OIB 90305153407</izvorni_sadrzaj>
    <derivirana_varijabla naziv="DomainObject.Predmet.ProtustrankaFormatedOIB_1">  BRUNCH BAR j.d.o.o., OIB 90305153407</derivirana_varijabla>
  </DomainObject.Predmet.ProtustrankaFormatedOIB>
  <DomainObject.Predmet.ProtustrankaFormatedWithAdress>
    <izvorni_sadrzaj> BRUNCH BAR j.d.o.o., Ogulinska ulica 7, 10000 Zagreb</izvorni_sadrzaj>
    <derivirana_varijabla naziv="DomainObject.Predmet.ProtustrankaFormatedWithAdress_1"> BRUNCH BAR j.d.o.o., Ogulinska ulica 7, 10000 Zagreb</derivirana_varijabla>
  </DomainObject.Predmet.ProtustrankaFormatedWithAdress>
  <DomainObject.Predmet.ProtustrankaFormatedWithAdressOIB>
    <izvorni_sadrzaj> BRUNCH BAR j.d.o.o., OIB 90305153407, Ogulinska ulica 7, 10000 Zagreb</izvorni_sadrzaj>
    <derivirana_varijabla naziv="DomainObject.Predmet.ProtustrankaFormatedWithAdressOIB_1"> BRUNCH BAR j.d.o.o., OIB 90305153407, Ogulinska ulica 7, 10000 Zagreb</derivirana_varijabla>
  </DomainObject.Predmet.ProtustrankaFormatedWithAdressOIB>
  <DomainObject.Predmet.ProtustrankaWithAdress>
    <izvorni_sadrzaj>BRUNCH BAR j.d.o.o. Ogulinska ulica 7, 10000 Zagreb</izvorni_sadrzaj>
    <derivirana_varijabla naziv="DomainObject.Predmet.ProtustrankaWithAdress_1">BRUNCH BAR j.d.o.o. Ogulinska ulica 7, 10000 Zagreb</derivirana_varijabla>
  </DomainObject.Predmet.ProtustrankaWithAdress>
  <DomainObject.Predmet.ProtustrankaWithAdressOIB>
    <izvorni_sadrzaj>BRUNCH BAR j.d.o.o., OIB 90305153407, Ogulinska ulica 7, 10000 Zagreb</izvorni_sadrzaj>
    <derivirana_varijabla naziv="DomainObject.Predmet.ProtustrankaWithAdressOIB_1">BRUNCH BAR j.d.o.o., OIB 90305153407, Ogulinska ulica 7, 10000 Zagreb</derivirana_varijabla>
  </DomainObject.Predmet.ProtustrankaWithAdressOIB>
  <DomainObject.Predmet.ProtustrankaNazivFormated>
    <izvorni_sadrzaj>BRUNCH BAR j.d.o.o.</izvorni_sadrzaj>
    <derivirana_varijabla naziv="DomainObject.Predmet.ProtustrankaNazivFormated_1">BRUNCH BAR j.d.o.o.</derivirana_varijabla>
  </DomainObject.Predmet.ProtustrankaNazivFormated>
  <DomainObject.Predmet.ProtustrankaNazivFormatedOIB>
    <izvorni_sadrzaj>BRUNCH BAR j.d.o.o., OIB 90305153407</izvorni_sadrzaj>
    <derivirana_varijabla naziv="DomainObject.Predmet.ProtustrankaNazivFormatedOIB_1">BRUNCH BAR j.d.o.o., OIB 90305153407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BRUNCH BAR j.d.o.o.</item>
    </izvorni_sadrzaj>
    <derivirana_varijabla naziv="DomainObject.Predmet.ProtuStrankaListFormated_1">
      <item>BRUNCH BAR j.d.o.o.</item>
    </derivirana_varijabla>
  </DomainObject.Predmet.ProtuStrankaListFormated>
  <DomainObject.Predmet.ProtuStrankaListFormatedOIB>
    <izvorni_sadrzaj>
      <item>BRUNCH BAR j.d.o.o., OIB 90305153407</item>
    </izvorni_sadrzaj>
    <derivirana_varijabla naziv="DomainObject.Predmet.ProtuStrankaListFormatedOIB_1">
      <item>BRUNCH BAR j.d.o.o., OIB 90305153407</item>
    </derivirana_varijabla>
  </DomainObject.Predmet.ProtuStrankaListFormatedOIB>
  <DomainObject.Predmet.ProtuStrankaListFormatedWithAdress>
    <izvorni_sadrzaj>
      <item>BRUNCH BAR j.d.o.o., Ogulinska ulica 7, 10000 Zagreb</item>
    </izvorni_sadrzaj>
    <derivirana_varijabla naziv="DomainObject.Predmet.ProtuStrankaListFormatedWithAdress_1">
      <item>BRUNCH BAR j.d.o.o., Ogulinska ulica 7, 10000 Zagreb</item>
    </derivirana_varijabla>
  </DomainObject.Predmet.ProtuStrankaListFormatedWithAdress>
  <DomainObject.Predmet.ProtuStrankaListFormatedWithAdressOIB>
    <izvorni_sadrzaj>
      <item>BRUNCH BAR j.d.o.o., OIB 90305153407, Ogulinska ulica 7, 10000 Zagreb</item>
    </izvorni_sadrzaj>
    <derivirana_varijabla naziv="DomainObject.Predmet.ProtuStrankaListFormatedWithAdressOIB_1">
      <item>BRUNCH BAR j.d.o.o., OIB 90305153407, Ogulinska ulica 7, 10000 Zagreb</item>
    </derivirana_varijabla>
  </DomainObject.Predmet.ProtuStrankaListFormatedWithAdressOIB>
  <DomainObject.Predmet.ProtuStrankaListNazivFormated>
    <izvorni_sadrzaj>
      <item>BRUNCH BAR j.d.o.o.</item>
    </izvorni_sadrzaj>
    <derivirana_varijabla naziv="DomainObject.Predmet.ProtuStrankaListNazivFormated_1">
      <item>BRUNCH BAR j.d.o.o.</item>
    </derivirana_varijabla>
  </DomainObject.Predmet.ProtuStrankaListNazivFormated>
  <DomainObject.Predmet.ProtuStrankaListNazivFormatedOIB>
    <izvorni_sadrzaj>
      <item>BRUNCH BAR j.d.o.o., OIB 90305153407</item>
    </izvorni_sadrzaj>
    <derivirana_varijabla naziv="DomainObject.Predmet.ProtuStrankaListNazivFormatedOIB_1">
      <item>BRUNCH BAR j.d.o.o., OIB 90305153407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BRUNCH BAR j.d.o.o.</izvorni_sadrzaj>
    <derivirana_varijabla naziv="DomainObject.Predmet.ProtustrankaIDrugi_1">BRUNCH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BRUNCH BAR j.d.o.o., OIB 90305153407, Ogulinska ulica 7, 10000 Zagreb</izvorni_sadrzaj>
    <derivirana_varijabla naziv="DomainObject.Predmet.ProtustrankaIDrugiAdressOIB_1">BRUNCH BAR j.d.o.o., OIB 90305153407, Ogulinska ulica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BRUNCH BAR j.d.o.o.</item>
      <item>FINA Regionalni centar Zagreb</item>
    </izvorni_sadrzaj>
    <derivirana_varijabla naziv="DomainObject.Predmet.SudioniciListNaziv_1">
      <item>BRUNCH BAR j.d.o.o.</item>
      <item>FINA Regionalni centar Zagreb</item>
    </derivirana_varijabla>
  </DomainObject.Predmet.SudioniciListNaziv>
  <DomainObject.Predmet.SudioniciListAdressOIB>
    <izvorni_sadrzaj>
      <item>BRUNCH BAR j.d.o.o., OIB 90305153407, Ogulinska ulica 7,10000 Zagreb</item>
      <item>FINA Regionalni centar Zagreb, OIB 85821130368, Trg svibanjskih žrtava 1995. 1,10000 Zagreb</item>
    </izvorni_sadrzaj>
    <derivirana_varijabla naziv="DomainObject.Predmet.SudioniciListAdressOIB_1">
      <item>BRUNCH BAR j.d.o.o., OIB 90305153407, Ogulinska ulica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90305153407</item>
      <item>, OIB 85821130368</item>
    </izvorni_sadrzaj>
    <derivirana_varijabla naziv="DomainObject.Predmet.SudioniciListNazivOIB_1">
      <item>, OIB 90305153407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40AA5F-BCCE-460E-AB82-CD099DEF3D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3227</properties:Characters>
  <properties:Lines>94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2018-06-12T10:49:00Z</dcterms:created>
  <dc:creator>Korisnik</dc:creator>
  <cp:lastModifiedBy>Renata Horvat</cp:lastModifiedBy>
  <cp:lastPrinted>2018-06-12T10:48:00Z</cp:lastPrinted>
  <dcterms:modified xmlns:xsi="http://www.w3.org/2001/XMLSchema-instance" xsi:type="dcterms:W3CDTF">2018-06-12T11:09:00Z</dcterms:modified>
  <cp:revision>9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(BRUNO BAR-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