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7b29" w14:paraId="a7d7b29" w:rsidRDefault="007F28BD" w:rsidP="007F28BD" w:rsidR="007F28B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7F28BD" w:rsidP="007F28BD" w:rsidR="007F28B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7F28BD" w:rsidP="007F28BD" w:rsidR="007F28BD" w:rsidRPr="00A01367">
      <w:r w:rsidRPr="00A01367">
        <w:t xml:space="preserve"> TRGOVAČKI SUD U PAZINU</w:t>
      </w:r>
    </w:p>
    <w:p w:rsidRDefault="007F28BD" w:rsidP="007F28BD" w:rsidR="007F28BD">
      <w:r w:rsidRPr="00A01367">
        <w:t xml:space="preserve">     52</w:t>
      </w:r>
      <w:r>
        <w:t>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Posl.br.: 2 St-56</w:t>
      </w:r>
      <w:r w:rsidRPr="00A01367">
        <w:t>/1</w:t>
      </w:r>
      <w:r>
        <w:t>7</w:t>
      </w:r>
      <w:r w:rsidRPr="00A01367">
        <w:t>-</w:t>
      </w:r>
      <w:r>
        <w:t>10</w:t>
      </w:r>
    </w:p>
    <w:p w:rsidRDefault="007F28BD" w:rsidP="007F28BD" w:rsidR="007F28BD" w:rsidRPr="00A01367">
      <w:pPr>
        <w:jc w:val="both"/>
      </w:pPr>
    </w:p>
    <w:p w:rsidRDefault="007F28BD" w:rsidP="007F28BD" w:rsidR="007F28BD" w:rsidRPr="00A01367">
      <w:pPr>
        <w:jc w:val="center"/>
      </w:pPr>
      <w:r w:rsidRPr="00A01367">
        <w:t>R E P U B L I K A  H R V A T S K A</w:t>
      </w:r>
    </w:p>
    <w:p w:rsidRDefault="007F28BD" w:rsidP="007F28BD" w:rsidR="007F28BD" w:rsidRPr="00A01367"/>
    <w:p w:rsidRDefault="007F28BD" w:rsidP="007F28BD" w:rsidR="007F28BD" w:rsidRPr="00A01367">
      <w:pPr>
        <w:jc w:val="center"/>
      </w:pPr>
      <w:r w:rsidRPr="00A01367">
        <w:t>R J E Š E NJ E</w:t>
      </w:r>
    </w:p>
    <w:p w:rsidRDefault="007F28BD" w:rsidP="007F28BD" w:rsidR="007F28BD" w:rsidRPr="00A01367"/>
    <w:p w:rsidRDefault="007F28BD" w:rsidP="007F28BD" w:rsidR="007F28BD">
      <w:pPr>
        <w:jc w:val="both"/>
      </w:pPr>
      <w:r w:rsidRPr="000A3AD7">
        <w:tab/>
        <w:t xml:space="preserve">Trgovački sud u Pazinu, po sucu Adrijani Labinjan Skok, po prijedlogu </w:t>
      </w:r>
      <w:r>
        <w:t>likvidatora</w:t>
      </w:r>
      <w:r w:rsidRPr="000A3AD7">
        <w:t xml:space="preserve">, radi otvaranja stečajnog postupka nad dužnikom </w:t>
      </w:r>
      <w:r>
        <w:t>NAVI MARINA d.o.o. u likvidaciji, Pazinska 16, Pula, OIB: 10733376077, MBS: 1300</w:t>
      </w:r>
      <w:r w:rsidRPr="000558E2">
        <w:t>1225</w:t>
      </w:r>
      <w:r w:rsidRPr="00BE2BDA">
        <w:t>1</w:t>
      </w:r>
      <w:r w:rsidRPr="000A3AD7">
        <w:t xml:space="preserve">, dana </w:t>
      </w:r>
      <w:r>
        <w:t>28. veljače</w:t>
      </w:r>
      <w:r w:rsidRPr="000A3AD7">
        <w:t xml:space="preserve"> 2017. </w:t>
      </w:r>
    </w:p>
    <w:p w:rsidRDefault="007F28BD" w:rsidP="007F28BD" w:rsidR="007F28BD" w:rsidRPr="004368B3">
      <w:pPr>
        <w:jc w:val="both"/>
      </w:pPr>
    </w:p>
    <w:p w:rsidRDefault="007F28BD" w:rsidP="007F28BD" w:rsidR="007F28BD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7F28BD" w:rsidP="007F28BD" w:rsidR="007F28BD" w:rsidRPr="00A01367">
      <w:pPr>
        <w:ind w:firstLine="708"/>
      </w:pPr>
    </w:p>
    <w:p w:rsidRDefault="007F28BD" w:rsidP="001A1C46" w:rsidR="007F28BD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2. ožujka 2017.</w:t>
      </w:r>
      <w:r w:rsidRPr="00A01367">
        <w:t xml:space="preserve"> u </w:t>
      </w:r>
      <w:r>
        <w:t>10</w:t>
      </w:r>
      <w:r w:rsidRPr="00A01367">
        <w:t>:</w:t>
      </w:r>
      <w:r>
        <w:t>30</w:t>
      </w:r>
      <w:r w:rsidRPr="00A01367">
        <w:t xml:space="preserve"> sati. </w:t>
      </w:r>
    </w:p>
    <w:p w:rsidRDefault="007F28BD" w:rsidP="007F28BD" w:rsidR="007F28BD" w:rsidRPr="00AF2C1B">
      <w:pPr>
        <w:jc w:val="both"/>
      </w:pPr>
      <w:r>
        <w:tab/>
        <w:t>II.</w:t>
      </w:r>
      <w:r>
        <w:tab/>
      </w:r>
      <w:r w:rsidRPr="00AF2C1B">
        <w:t xml:space="preserve">Obustavlja se postupak po </w:t>
      </w:r>
      <w:r>
        <w:t xml:space="preserve">zahtjevu likvidatora </w:t>
      </w:r>
      <w:r>
        <w:rPr>
          <w:lang w:val="sv-SE"/>
        </w:rPr>
        <w:t>Maria Kruljca, Zagreb, Vinogradska cesta 27</w:t>
      </w:r>
      <w:r w:rsidRPr="00AF2C1B">
        <w:t xml:space="preserve">, za </w:t>
      </w:r>
      <w:r>
        <w:t xml:space="preserve">provedbu </w:t>
      </w:r>
      <w:r w:rsidRPr="00E27C11">
        <w:t>stečajnog postupka nad dužnikom</w:t>
      </w:r>
      <w:r>
        <w:t xml:space="preserve"> NAVI MARINA d.o.o. u likvidaciji, Pazinska 16, Pula, OIB: 10733376077, MBS: 1300</w:t>
      </w:r>
      <w:r w:rsidRPr="000558E2">
        <w:t>1225</w:t>
      </w:r>
      <w:r w:rsidRPr="00BE2BDA">
        <w:t>1</w:t>
      </w:r>
      <w:r>
        <w:t>, koji je zaprimljen 27. siječnja 2017.</w:t>
      </w:r>
    </w:p>
    <w:p w:rsidRDefault="007F28BD" w:rsidP="007F28BD" w:rsidR="007F28BD" w:rsidRPr="00AF2C1B">
      <w:pPr>
        <w:jc w:val="both"/>
      </w:pPr>
    </w:p>
    <w:p w:rsidRDefault="007F28BD" w:rsidP="007F28BD" w:rsidR="007F28BD" w:rsidRPr="00A01367">
      <w:pPr>
        <w:jc w:val="center"/>
      </w:pPr>
      <w:r w:rsidRPr="00A01367">
        <w:t>Obrazloženje</w:t>
      </w:r>
    </w:p>
    <w:p w:rsidRDefault="007F28BD" w:rsidP="007F28BD" w:rsidR="007F28BD">
      <w:pPr>
        <w:jc w:val="both"/>
      </w:pPr>
    </w:p>
    <w:p w:rsidRDefault="007F28BD" w:rsidP="007F28BD" w:rsidR="007F28BD">
      <w:pPr>
        <w:jc w:val="both"/>
      </w:pPr>
      <w:r w:rsidRPr="00A01367">
        <w:tab/>
        <w:t xml:space="preserve">Iz </w:t>
      </w:r>
      <w:r w:rsidR="00F23808">
        <w:t>Potvrde</w:t>
      </w:r>
      <w:r>
        <w:t xml:space="preserve"> FINA-e od </w:t>
      </w:r>
      <w:r w:rsidR="00F23808">
        <w:t>23.2.2017</w:t>
      </w:r>
      <w:r>
        <w:t xml:space="preserve">. </w:t>
      </w:r>
      <w:r w:rsidRPr="00A01367">
        <w:t xml:space="preserve">proizlazi da </w:t>
      </w:r>
      <w:r>
        <w:t xml:space="preserve">na </w:t>
      </w:r>
      <w:r w:rsidR="00F23808">
        <w:t xml:space="preserve">taj </w:t>
      </w:r>
      <w:r>
        <w:t xml:space="preserve">dan </w:t>
      </w:r>
      <w:r w:rsidR="00F23808">
        <w:t xml:space="preserve">u </w:t>
      </w:r>
      <w:r>
        <w:t>Očevidniku redoslijeda osnova za plaćanje društvo</w:t>
      </w:r>
      <w:r w:rsidRPr="001845DD">
        <w:t xml:space="preserve"> </w:t>
      </w:r>
      <w:r w:rsidR="00F23808">
        <w:t>NAVI MARINA d.o.o. u likvidaciji, Pazinska 16, Pula, OIB: 10733376077, MBS: 1300</w:t>
      </w:r>
      <w:r w:rsidR="00F23808" w:rsidRPr="000558E2">
        <w:t>1225</w:t>
      </w:r>
      <w:r w:rsidR="00F23808" w:rsidRPr="00BE2BDA">
        <w:t>1</w:t>
      </w:r>
      <w:r>
        <w:t>, nema neizvršenih osnova za plaćanje odnosno da je</w:t>
      </w:r>
      <w:r w:rsidR="001A1C46">
        <w:t xml:space="preserve"> račun</w:t>
      </w:r>
      <w:r>
        <w:t xml:space="preserve"> deblokiran</w:t>
      </w:r>
      <w:r w:rsidRPr="00A01367">
        <w:t>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7F28BD" w:rsidP="007F28BD" w:rsidR="007F28BD" w:rsidRPr="00A01367">
      <w:pPr>
        <w:jc w:val="both"/>
      </w:pPr>
      <w:r w:rsidRPr="00A01367">
        <w:tab/>
      </w:r>
    </w:p>
    <w:p w:rsidRDefault="007F28BD" w:rsidP="007F28BD" w:rsidR="007F28BD" w:rsidRPr="00A01367">
      <w:pPr>
        <w:jc w:val="center"/>
      </w:pPr>
      <w:r>
        <w:t>U Pazinu</w:t>
      </w:r>
      <w:r w:rsidRPr="00A01367">
        <w:t xml:space="preserve"> </w:t>
      </w:r>
      <w:r>
        <w:t>28. veljače</w:t>
      </w:r>
      <w:r w:rsidRPr="000A3AD7">
        <w:t xml:space="preserve"> 2017</w:t>
      </w:r>
      <w:r w:rsidRPr="00A01367">
        <w:t>.</w:t>
      </w:r>
    </w:p>
    <w:p w:rsidRDefault="00F23808" w:rsidP="007F28BD" w:rsidR="007F28BD">
      <w:pPr>
        <w:jc w:val="center"/>
      </w:pPr>
      <w:r>
        <w:t xml:space="preserve"> </w:t>
      </w:r>
    </w:p>
    <w:p w:rsidRDefault="007F28BD" w:rsidP="007F28BD" w:rsidR="007F28BD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7F28BD" w:rsidP="007F28BD" w:rsidR="007F28BD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7F28BD" w:rsidP="007F28BD" w:rsidR="007F28BD" w:rsidRPr="00A01367">
      <w:pPr>
        <w:jc w:val="both"/>
      </w:pPr>
    </w:p>
    <w:p w:rsidRDefault="007F28BD" w:rsidP="007F28BD" w:rsidR="007F28BD" w:rsidRPr="00A01367">
      <w:r w:rsidRPr="00A01367">
        <w:t>UPUTA O PRAVNOM LIJEKU:</w:t>
      </w:r>
    </w:p>
    <w:p w:rsidRDefault="007F28BD" w:rsidP="007F28BD" w:rsidR="007F28B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7F28BD" w:rsidP="007F28BD" w:rsidR="007F28BD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7F28BD" w:rsidP="007F28BD" w:rsidR="007F28BD" w:rsidRPr="00A01367">
      <w:pPr>
        <w:jc w:val="both"/>
      </w:pPr>
    </w:p>
    <w:p w:rsidRDefault="007F28BD" w:rsidP="007F28BD" w:rsidR="007F28BD" w:rsidRPr="00A01367">
      <w:pPr>
        <w:jc w:val="both"/>
      </w:pPr>
      <w:r w:rsidRPr="00A01367">
        <w:t>DNA:</w:t>
      </w:r>
    </w:p>
    <w:p w:rsidRDefault="007F28BD" w:rsidP="007F28BD" w:rsidR="007F28BD">
      <w:pPr>
        <w:jc w:val="both"/>
      </w:pPr>
      <w:r w:rsidRPr="00A01367">
        <w:t xml:space="preserve">- FINA, </w:t>
      </w:r>
      <w:r w:rsidR="001A1C46">
        <w:t>Regionalni centar Rijeka, F. Kurelca 8</w:t>
      </w:r>
      <w:r w:rsidRPr="00A01367">
        <w:t xml:space="preserve"> </w:t>
      </w:r>
    </w:p>
    <w:p w:rsidRDefault="00F23808" w:rsidP="007F28BD" w:rsidR="00F23808" w:rsidRPr="00A01367">
      <w:pPr>
        <w:jc w:val="both"/>
      </w:pPr>
      <w:r>
        <w:t xml:space="preserve">- likvidator </w:t>
      </w:r>
      <w:r>
        <w:rPr>
          <w:lang w:val="sv-SE"/>
        </w:rPr>
        <w:t>Mario Kruljac, Zagreb, Vinogradska cesta 27</w:t>
      </w:r>
    </w:p>
    <w:p w:rsidRDefault="007F28BD" w:rsidP="007F28BD" w:rsidR="007F28BD">
      <w:r w:rsidRPr="00A01367">
        <w:t>- dužnik</w:t>
      </w:r>
    </w:p>
    <w:p w:rsidRDefault="007F28BD" w:rsidR="00500701">
      <w:r w:rsidRPr="00A01367">
        <w:t>- mrežna stranica e-Oglasna ploča suda (8 dana)</w:t>
      </w:r>
    </w:p>
    <w:sectPr w:rsidSect="001A1C46" w:rsidR="00500701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21C" w:rsidR="00000000">
      <w:r>
        <w:separator/>
      </w:r>
    </w:p>
  </w:endnote>
  <w:endnote w:id="0" w:type="continuationSeparator">
    <w:p w:rsidRDefault="0036321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21C" w:rsidR="00000000">
      <w:r>
        <w:separator/>
      </w:r>
    </w:p>
  </w:footnote>
  <w:footnote w:id="0" w:type="continuationSeparator">
    <w:p w:rsidRDefault="0036321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A1C4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36321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28BD"/>
    <w:rsid w:val="001A1C46"/>
    <w:rsid w:val="0036321C"/>
    <w:rsid w:val="00554328"/>
    <w:rsid w:val="007F28BD"/>
    <w:rsid w:val="00985388"/>
    <w:rsid w:val="00F2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28B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28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28B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28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28B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2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2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2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2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28B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28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28B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28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28B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2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2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2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2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 MARINA d.o.o. u likvidaciji, PULA</izvorni_sadrzaj>
    <derivirana_varijabla naziv="DomainObject.Predmet.ProtustrankaFormated_1">  NAVI MARINA d.o.o. u likvidaciji, PULA</derivirana_varijabla>
  </DomainObject.Predmet.ProtustrankaFormated>
  <DomainObject.Predmet.ProtustrankaFormatedOIB>
    <izvorni_sadrzaj>  NAVI MARINA d.o.o. u likvidaciji, PULA, OIB 10733376077</izvorni_sadrzaj>
    <derivirana_varijabla naziv="DomainObject.Predmet.ProtustrankaFormatedOIB_1">  NAVI MARINA d.o.o. u likvidaciji, PULA, OIB 10733376077</derivirana_varijabla>
  </DomainObject.Predmet.ProtustrankaFormatedOIB>
  <DomainObject.Predmet.ProtustrankaFormatedWithAdress>
    <izvorni_sadrzaj> NAVI MARINA d.o.o. u likvidaciji, PULA, Pazinska 16, 52100 Pula</izvorni_sadrzaj>
    <derivirana_varijabla naziv="DomainObject.Predmet.ProtustrankaFormatedWithAdress_1"> NAVI MARINA d.o.o. u likvidaciji, PULA, Pazinska 16, 52100 Pula</derivirana_varijabla>
  </DomainObject.Predmet.ProtustrankaFormatedWithAdress>
  <DomainObject.Predmet.ProtustrankaFormatedWithAdressOIB>
    <izvorni_sadrzaj> NAVI MARINA d.o.o. u likvidaciji, PULA, OIB 10733376077, Pazinska 16, 52100 Pula</izvorni_sadrzaj>
    <derivirana_varijabla naziv="DomainObject.Predmet.ProtustrankaFormatedWithAdressOIB_1"> NAVI MARINA d.o.o. u likvidaciji, PULA, OIB 10733376077, Pazinska 16, 52100 Pula</derivirana_varijabla>
  </DomainObject.Predmet.ProtustrankaFormatedWithAdressOIB>
  <DomainObject.Predmet.ProtustrankaWithAdress>
    <izvorni_sadrzaj>NAVI MARINA d.o.o. u likvidaciji, PULA Pazinska 16, 52100 Pula</izvorni_sadrzaj>
    <derivirana_varijabla naziv="DomainObject.Predmet.ProtustrankaWithAdress_1">NAVI MARINA d.o.o. u likvidaciji, PULA Pazinska 16, 52100 Pula</derivirana_varijabla>
  </DomainObject.Predmet.ProtustrankaWithAdress>
  <DomainObject.Predmet.ProtustrankaWithAdressOIB>
    <izvorni_sadrzaj>NAVI MARINA d.o.o. u likvidaciji, PULA, OIB 10733376077, Pazinska 16, 52100 Pula</izvorni_sadrzaj>
    <derivirana_varijabla naziv="DomainObject.Predmet.ProtustrankaWithAdressOIB_1">NAVI MARINA d.o.o. u likvidaciji, PULA, OIB 10733376077, Pazinska 16, 52100 Pula</derivirana_varijabla>
  </DomainObject.Predmet.ProtustrankaWithAdressOIB>
  <DomainObject.Predmet.ProtustrankaNazivFormated>
    <izvorni_sadrzaj>NAVI MARINA d.o.o. u likvidaciji, PULA</izvorni_sadrzaj>
    <derivirana_varijabla naziv="DomainObject.Predmet.ProtustrankaNazivFormated_1">NAVI MARINA d.o.o. u likvidaciji, PULA</derivirana_varijabla>
  </DomainObject.Predmet.ProtustrankaNazivFormated>
  <DomainObject.Predmet.ProtustrankaNazivFormatedOIB>
    <izvorni_sadrzaj>NAVI MARINA d.o.o. u likvidaciji, PULA, OIB 10733376077</izvorni_sadrzaj>
    <derivirana_varijabla naziv="DomainObject.Predmet.ProtustrankaNazivFormatedOIB_1">NAVI MARINA d.o.o. u likvidaciji, PULA, OIB 10733376077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MARIO KRULJAC, ZAGREB</izvorni_sadrzaj>
    <derivirana_varijabla naziv="DomainObject.Predmet.StrankaFormated_1">  Likvidator MARIO KRULJAC, ZAGREB</derivirana_varijabla>
  </DomainObject.Predmet.StrankaFormated>
  <DomainObject.Predmet.StrankaFormatedOIB>
    <izvorni_sadrzaj>  Likvidator MARIO KRULJAC, ZAGREB, OIB 71662187161</izvorni_sadrzaj>
    <derivirana_varijabla naziv="DomainObject.Predmet.StrankaFormatedOIB_1">  Likvidator MARIO KRULJAC, ZAGREB, OIB 71662187161</derivirana_varijabla>
  </DomainObject.Predmet.StrankaFormatedOIB>
  <DomainObject.Predmet.StrankaFormatedWithAdress>
    <izvorni_sadrzaj> Likvidator MARIO KRULJAC, ZAGREB, Vinogradska Cesta 27, 10000 Zagreb</izvorni_sadrzaj>
    <derivirana_varijabla naziv="DomainObject.Predmet.StrankaFormatedWithAdress_1"> Likvidator MARIO KRULJAC, ZAGREB, Vinogradska Cesta 27, 10000 Zagreb</derivirana_varijabla>
  </DomainObject.Predmet.StrankaFormatedWithAdress>
  <DomainObject.Predmet.StrankaFormatedWithAdressOIB>
    <izvorni_sadrzaj> Likvidator MARIO KRULJAC, ZAGREB, OIB 71662187161, Vinogradska Cesta 27, 10000 Zagreb</izvorni_sadrzaj>
    <derivirana_varijabla naziv="DomainObject.Predmet.StrankaFormatedWithAdressOIB_1"> Likvidator MARIO KRULJAC, ZAGREB, OIB 71662187161, Vinogradska Cesta 27, 10000 Zagreb</derivirana_varijabla>
  </DomainObject.Predmet.StrankaFormatedWithAdressOIB>
  <DomainObject.Predmet.StrankaWithAdress>
    <izvorni_sadrzaj>Likvidator MARIO KRULJAC, ZAGREB Vinogradska Cesta 27,10000 Zagreb</izvorni_sadrzaj>
    <derivirana_varijabla naziv="DomainObject.Predmet.StrankaWithAdress_1">Likvidator MARIO KRULJAC, ZAGREB Vinogradska Cesta 27,10000 Zagreb</derivirana_varijabla>
  </DomainObject.Predmet.StrankaWithAdress>
  <DomainObject.Predmet.StrankaWithAdressOIB>
    <izvorni_sadrzaj>Likvidator MARIO KRULJAC, ZAGREB, OIB 71662187161, Vinogradska Cesta 27,10000 Zagreb</izvorni_sadrzaj>
    <derivirana_varijabla naziv="DomainObject.Predmet.StrankaWithAdressOIB_1">Likvidator MARIO KRULJAC, ZAGREB, OIB 71662187161, Vinogradska Cesta 27,10000 Zagreb</derivirana_varijabla>
  </DomainObject.Predmet.StrankaWithAdressOIB>
  <DomainObject.Predmet.StrankaNazivFormated>
    <izvorni_sadrzaj>Likvidator MARIO KRULJAC, ZAGREB</izvorni_sadrzaj>
    <derivirana_varijabla naziv="DomainObject.Predmet.StrankaNazivFormated_1">Likvidator MARIO KRULJAC, ZAGREB</derivirana_varijabla>
  </DomainObject.Predmet.StrankaNazivFormated>
  <DomainObject.Predmet.StrankaNazivFormatedOIB>
    <izvorni_sadrzaj>Likvidator MARIO KRULJAC, ZAGREB, OIB 71662187161</izvorni_sadrzaj>
    <derivirana_varijabla naziv="DomainObject.Predmet.StrankaNazivFormatedOIB_1">Likvidator MARIO KRULJAC, ZAGREB, OIB 71662187161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Likvidator MARIO KRULJAC, ZAGREB</item>
    </izvorni_sadrzaj>
    <derivirana_varijabla naziv="DomainObject.Predmet.StrankaListFormated_1">
      <item>Likvidator MARIO KRULJAC, ZAGREB</item>
    </derivirana_varijabla>
  </DomainObject.Predmet.StrankaListFormated>
  <DomainObject.Predmet.StrankaListFormatedOIB>
    <izvorni_sadrzaj>
      <item>Likvidator MARIO KRULJAC, ZAGREB, OIB 71662187161</item>
    </izvorni_sadrzaj>
    <derivirana_varijabla naziv="DomainObject.Predmet.StrankaListFormatedOIB_1">
      <item>Likvidator MARIO KRULJAC, ZAGREB, OIB 71662187161</item>
    </derivirana_varijabla>
  </DomainObject.Predmet.StrankaListFormatedOIB>
  <DomainObject.Predmet.StrankaListFormatedWithAdress>
    <izvorni_sadrzaj>
      <item>Likvidator MARIO KRULJAC, ZAGREB, Vinogradska Cesta 27, 10000 Zagreb</item>
    </izvorni_sadrzaj>
    <derivirana_varijabla naziv="DomainObject.Predmet.StrankaListFormatedWithAdress_1">
      <item>Likvidator MARIO KRULJAC, ZAGREB, Vinogradska Cesta 27, 10000 Zagreb</item>
    </derivirana_varijabla>
  </DomainObject.Predmet.StrankaListFormatedWithAdress>
  <DomainObject.Predmet.StrankaListFormatedWithAdressOIB>
    <izvorni_sadrzaj>
      <item>Likvidator MARIO KRULJAC, ZAGREB, OIB 71662187161, Vinogradska Cesta 27, 10000 Zagreb</item>
    </izvorni_sadrzaj>
    <derivirana_varijabla naziv="DomainObject.Predmet.StrankaListFormatedWithAdressOIB_1">
      <item>Likvidator MARIO KRULJAC, ZAGREB, OIB 71662187161, Vinogradska Cesta 27, 10000 Zagreb</item>
    </derivirana_varijabla>
  </DomainObject.Predmet.StrankaListFormatedWithAdressOIB>
  <DomainObject.Predmet.StrankaListNazivFormated>
    <izvorni_sadrzaj>
      <item>Likvidator MARIO KRULJAC, ZAGREB</item>
    </izvorni_sadrzaj>
    <derivirana_varijabla naziv="DomainObject.Predmet.StrankaListNazivFormated_1">
      <item>Likvidator MARIO KRULJAC, ZAGREB</item>
    </derivirana_varijabla>
  </DomainObject.Predmet.StrankaListNazivFormated>
  <DomainObject.Predmet.StrankaListNazivFormatedOIB>
    <izvorni_sadrzaj>
      <item>Likvidator MARIO KRULJAC, ZAGREB, OIB 71662187161</item>
    </izvorni_sadrzaj>
    <derivirana_varijabla naziv="DomainObject.Predmet.StrankaListNazivFormatedOIB_1">
      <item>Likvidator MARIO KRULJAC, ZAGREB, OIB 71662187161</item>
    </derivirana_varijabla>
  </DomainObject.Predmet.StrankaListNazivFormatedOIB>
  <DomainObject.Predmet.ProtuStrankaListFormated>
    <izvorni_sadrzaj>
      <item>NAVI MARINA d.o.o. u likvidaciji, PULA</item>
    </izvorni_sadrzaj>
    <derivirana_varijabla naziv="DomainObject.Predmet.ProtuStrankaListFormated_1">
      <item>NAVI MARINA d.o.o. u likvidaciji, PULA</item>
    </derivirana_varijabla>
  </DomainObject.Predmet.ProtuStrankaListFormated>
  <DomainObject.Predmet.ProtuStrankaListFormatedOIB>
    <izvorni_sadrzaj>
      <item>NAVI MARINA d.o.o. u likvidaciji, PULA, OIB 10733376077</item>
    </izvorni_sadrzaj>
    <derivirana_varijabla naziv="DomainObject.Predmet.ProtuStrankaListFormatedOIB_1">
      <item>NAVI MARINA d.o.o. u likvidaciji, PULA, OIB 10733376077</item>
    </derivirana_varijabla>
  </DomainObject.Predmet.ProtuStrankaListFormatedOIB>
  <DomainObject.Predmet.ProtuStrankaListFormatedWithAdress>
    <izvorni_sadrzaj>
      <item>NAVI MARINA d.o.o. u likvidaciji, PULA, Pazinska 16, 52100 Pula</item>
    </izvorni_sadrzaj>
    <derivirana_varijabla naziv="DomainObject.Predmet.ProtuStrankaListFormatedWithAdress_1">
      <item>NAVI MARINA d.o.o. u likvidaciji, PULA, Pazinska 16, 52100 Pula</item>
    </derivirana_varijabla>
  </DomainObject.Predmet.ProtuStrankaListFormatedWithAdress>
  <DomainObject.Predmet.ProtuStrankaListFormatedWithAdressOIB>
    <izvorni_sadrzaj>
      <item>NAVI MARINA d.o.o. u likvidaciji, PULA, OIB 10733376077, Pazinska 16, 52100 Pula</item>
    </izvorni_sadrzaj>
    <derivirana_varijabla naziv="DomainObject.Predmet.ProtuStrankaListFormatedWithAdressOIB_1">
      <item>NAVI MARINA d.o.o. u likvidaciji, PULA, OIB 10733376077, Pazinska 16, 52100 Pula</item>
    </derivirana_varijabla>
  </DomainObject.Predmet.ProtuStrankaListFormatedWithAdressOIB>
  <DomainObject.Predmet.ProtuStrankaListNazivFormated>
    <izvorni_sadrzaj>
      <item>NAVI MARINA d.o.o. u likvidaciji, PULA</item>
    </izvorni_sadrzaj>
    <derivirana_varijabla naziv="DomainObject.Predmet.ProtuStrankaListNazivFormated_1">
      <item>NAVI MARINA d.o.o. u likvidaciji, PULA</item>
    </derivirana_varijabla>
  </DomainObject.Predmet.ProtuStrankaListNazivFormated>
  <DomainObject.Predmet.ProtuStrankaListNazivFormatedOIB>
    <izvorni_sadrzaj>
      <item>NAVI MARINA d.o.o. u likvidaciji, PULA, OIB 10733376077</item>
    </izvorni_sadrzaj>
    <derivirana_varijabla naziv="DomainObject.Predmet.ProtuStrankaListNazivFormatedOIB_1">
      <item>NAVI MARINA d.o.o. u likvidaciji, PULA, OIB 10733376077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MARIO KRULJAC, ZAGREB</izvorni_sadrzaj>
    <derivirana_varijabla naziv="DomainObject.Predmet.StrankaIDrugi_1">Likvidator MARIO KRULJAC, ZAGREB</derivirana_varijabla>
  </DomainObject.Predmet.StrankaIDrugi>
  <DomainObject.Predmet.ProtustrankaIDrugi>
    <izvorni_sadrzaj>NAVI MARINA d.o.o. u likvidaciji, PULA</izvorni_sadrzaj>
    <derivirana_varijabla naziv="DomainObject.Predmet.ProtustrankaIDrugi_1">NAVI MARINA d.o.o. u likvidaciji, PULA</derivirana_varijabla>
  </DomainObject.Predmet.ProtustrankaIDrugi>
  <DomainObject.Predmet.StrankaIDrugiAdressOIB>
    <izvorni_sadrzaj>Likvidator MARIO KRULJAC, ZAGREB, OIB 71662187161, Vinogradska Cesta 27, 10000 Zagreb</izvorni_sadrzaj>
    <derivirana_varijabla naziv="DomainObject.Predmet.StrankaIDrugiAdressOIB_1">Likvidator MARIO KRULJAC, ZAGREB, OIB 71662187161, Vinogradska Cesta 27, 10000 Zagreb</derivirana_varijabla>
  </DomainObject.Predmet.StrankaIDrugiAdressOIB>
  <DomainObject.Predmet.ProtustrankaIDrugiAdressOIB>
    <izvorni_sadrzaj>NAVI MARINA d.o.o. u likvidaciji, PULA, OIB 10733376077, Pazinska 16, 52100 Pula</izvorni_sadrzaj>
    <derivirana_varijabla naziv="DomainObject.Predmet.ProtustrankaIDrugiAdressOIB_1">NAVI MARINA d.o.o. u likvidaciji, PULA, OIB 10733376077, Pazinska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MARIO KRULJAC, ZAGREB</item>
      <item>NAVI MARINA d.o.o. u likvidaciji, PULA</item>
    </izvorni_sadrzaj>
    <derivirana_varijabla naziv="DomainObject.Predmet.SudioniciListNaziv_1">
      <item>Likvidator MARIO KRULJAC, ZAGREB</item>
      <item>NAVI MARINA d.o.o. u likvidaciji, PULA</item>
    </derivirana_varijabla>
  </DomainObject.Predmet.SudioniciListNaziv>
  <DomainObject.Predmet.SudioniciListAdressOIB>
    <izvorni_sadrzaj>
      <item>Likvidator MARIO KRULJAC, ZAGREB, OIB 71662187161, Vinogradska Cesta 27,10000 Zagreb</item>
      <item>NAVI MARINA d.o.o. u likvidaciji, PULA, OIB 10733376077, Pazinska 16,52100 Pula</item>
    </izvorni_sadrzaj>
    <derivirana_varijabla naziv="DomainObject.Predmet.SudioniciListAdressOIB_1">
      <item>Likvidator MARIO KRULJAC, ZAGREB, OIB 71662187161, Vinogradska Cesta 27,10000 Zagreb</item>
      <item>NAVI MARINA d.o.o. u likvidaciji, PULA, OIB 10733376077, Pazinska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71662187161</item>
      <item>, OIB 10733376077</item>
    </izvorni_sadrzaj>
    <derivirana_varijabla naziv="DomainObject.Predmet.SudioniciListNazivOIB_1">
      <item>, OIB 71662187161</item>
      <item>, OIB 10733376077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1604</properties:Characters>
  <properties:Lines>48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2017-02-28T07:47:00Z</dcterms:created>
  <dc:creator>Jasmina Matika</dc:creator>
  <cp:lastModifiedBy>Jasmina Matika</cp:lastModifiedBy>
  <dcterms:modified xmlns:xsi="http://www.w3.org/2001/XMLSchema-instance" xsi:type="dcterms:W3CDTF">2017-02-28T08:29:00Z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