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a97" w14:paraId="aedfa9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E52C6">
        <w:t>229</w:t>
      </w:r>
      <w:r w:rsidR="00C61FBC">
        <w:t>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AB7810" w:rsidP="00780919" w:rsidR="00F42D40">
      <w:pPr>
        <w:jc w:val="both"/>
      </w:pPr>
      <w:r w:rsidRPr="00AB7810">
        <w:t>Trgovački sud u Zagrebu, po sucu Maji Jurovicki, u stečajnom postupku u povodu prijedloga predlagatelja FINANCIJSKE AGENCIJE, Zagreb, Ulica grada Vukovara 70, OIB: 85821130368, za otvaranje stečajnog postupka nad dužnikom EKOCIBUS d.o.o., OIB: 18104579150, MBS: 080732595,  Brezovica, Brezovička</w:t>
      </w:r>
      <w:r w:rsidR="00F17418">
        <w:t xml:space="preserve"> </w:t>
      </w:r>
      <w:r w:rsidRPr="00AB7810">
        <w:t>cesta 86 A</w:t>
      </w:r>
      <w:r w:rsidR="007F7C9A">
        <w:t xml:space="preserve">, </w:t>
      </w:r>
      <w:r w:rsidR="00EE52C6">
        <w:t>1</w:t>
      </w:r>
      <w:r w:rsidR="00106A4C">
        <w:t>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AB7810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1D36E4" w:rsidRPr="001D36E4">
        <w:t>EKOCIBUS d.o.o., OIB: 18104579150, MBS: 080732595,  Brezovica, Brezovička</w:t>
      </w:r>
      <w:r w:rsidR="00F17418">
        <w:t xml:space="preserve"> </w:t>
      </w:r>
      <w:r w:rsidR="001D36E4" w:rsidRPr="001D36E4">
        <w:t>cesta 86 A</w:t>
      </w:r>
    </w:p>
    <w:p w:rsidRDefault="001D36E4" w:rsidP="00BE19F1" w:rsidR="001D36E4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5368E">
        <w:t xml:space="preserve"> </w:t>
      </w:r>
      <w:r w:rsidR="00406BCF">
        <w:t xml:space="preserve">13. studenog 2017. u 12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7488B">
        <w:t xml:space="preserve">Goran Brozović </w:t>
      </w:r>
      <w:r w:rsidR="00572B99" w:rsidRPr="00572B99">
        <w:t xml:space="preserve">OIB: </w:t>
      </w:r>
      <w:r w:rsidR="0047488B">
        <w:t>39833571469 iz Zagreba, Pavlenski put 5.</w:t>
      </w:r>
    </w:p>
    <w:p w:rsidRDefault="00833A14" w:rsidP="00833A14" w:rsidR="00833A14">
      <w:pPr>
        <w:jc w:val="both"/>
      </w:pPr>
    </w:p>
    <w:p w:rsidRDefault="00DB441F" w:rsidP="00152F9B" w:rsidR="00962DDC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1D36E4" w:rsidRPr="001D36E4">
        <w:t>EKOCIBUS d.o.o., OIB: 18104579150, MBS: 080732595,  Brezovica, Brezovička</w:t>
      </w:r>
      <w:r w:rsidR="00F17418">
        <w:t xml:space="preserve"> </w:t>
      </w:r>
      <w:r w:rsidR="001D36E4" w:rsidRPr="001D36E4">
        <w:t>cesta 86 A</w:t>
      </w:r>
    </w:p>
    <w:p w:rsidRDefault="001D36E4" w:rsidP="00152F9B" w:rsidR="001D36E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47488B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1D36E4" w:rsidRPr="001D36E4">
        <w:t xml:space="preserve"> EKOCIBUS d.o.o., OIB: 18104579150, MBS: 080732595,  Brezovica, Brezovička</w:t>
      </w:r>
      <w:r w:rsidR="00F17418">
        <w:t xml:space="preserve"> </w:t>
      </w:r>
      <w:r w:rsidR="001D36E4" w:rsidRPr="001D36E4">
        <w:t>cesta 86 A</w:t>
      </w:r>
      <w:r w:rsidR="00F17418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E52C6">
        <w:t>7</w:t>
      </w:r>
      <w:r w:rsidR="0047488B">
        <w:t>07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47488B">
        <w:t xml:space="preserve">998.976,66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831C9E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D36E4" w:rsidP="001602A5" w:rsidR="00DB441F">
      <w:pPr>
        <w:jc w:val="both"/>
      </w:pPr>
      <w:r>
        <w:t>13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D36E4">
        <w:t>13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831C9E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B42A60">
        <w:t xml:space="preserve"> 13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662B02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662B02" w:rsidP="004F5146" w:rsidR="00662B02">
      <w:pPr>
        <w:jc w:val="right"/>
      </w:pPr>
      <w:r>
        <w:t>za točnost otpravka-ovlašteni službenik</w:t>
      </w:r>
    </w:p>
    <w:p w:rsidRDefault="00662B02" w:rsidP="004F5146" w:rsidR="00662B02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62B0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47488B">
          <w:t>291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6A4C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06BCF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488B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2B02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2A60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1FBC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St-2291/2016</izvorni_sadrzaj>
    <derivirana_varijabla naziv="DomainObject.Predmet.OznakaBroj_1">St-2291/2016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EKOCIBUS društvo s ograničenom odgovornošću za proizvodnju i trgovinu zastupanog po punomoćniku Momčilo Grahovac</izvorni_sadrzaj>
    <derivirana_varijabla naziv="DomainObject.Predmet.ProtustrankaFormated_1">  EKOCIBUS društvo s ograničenom odgovornošću za proizvodnju i trgovinu zastupanog po punomoćniku Momčilo Grahovac</derivirana_varijabla>
  </DomainObject.Predmet.ProtustrankaFormated>
  <DomainObject.Predmet.ProtustrankaFormatedOIB>
    <izvorni_sadrzaj>  EKOCIBUS društvo s ograničenom odgovornošću za proizvodnju i trgovinu, OIB 18104579150 zastupanog po punomoćniku Momčilo Grahovac</izvorni_sadrzaj>
    <derivirana_varijabla naziv="DomainObject.Predmet.ProtustrankaFormatedOIB_1">  EKOCIBUS društvo s ograničenom odgovornošću za proizvodnju i trgovinu, OIB 18104579150 zastupanog po punomoćniku Momčilo Grahovac</derivirana_varijabla>
  </DomainObject.Predmet.ProtustrankaFormatedOIB>
  <DomainObject.Predmet.ProtustrankaFormatedWithAdress>
    <izvorni_sadrzaj> EKOCIBUS društvo s ograničenom odgovornošću za proizvodnju i trgovinu, Brezovička cesta 86 A , 10257 Brezovica zastupanog po punomoćniku Momčilo Grahovac</izvorni_sadrzaj>
    <derivirana_varijabla naziv="DomainObject.Predmet.ProtustrankaFormatedWithAdress_1"> EKOCIBUS društvo s ograničenom odgovornošću za proizvodnju i trgovinu, Brezovička cesta 86 A , 10257 Brezovica zastupanog po punomoćniku Momčilo Grahovac</derivirana_varijabla>
  </DomainObject.Predmet.ProtustrankaFormatedWithAdress>
  <DomainObject.Predmet.ProtustrankaFormatedWithAdressOIB>
    <izvorni_sadrzaj> EKOCIBUS društvo s ograničenom odgovornošću za proizvodnju i trgovinu, OIB 18104579150, Brezovička cesta 86 A , 10257 Brezovica zastupanog po punomoćniku Momčilo Grahovac</izvorni_sadrzaj>
    <derivirana_varijabla naziv="DomainObject.Predmet.ProtustrankaFormatedWithAdressOIB_1"> EKOCIBUS društvo s ograničenom odgovornošću za proizvodnju i trgovinu, OIB 18104579150, Brezovička cesta 86 A , 10257 Brezovica zastupanog po punomoćniku Momčilo Grahovac</derivirana_varijabla>
  </DomainObject.Predmet.ProtustrankaFormatedWithAdressOIB>
  <DomainObject.Predmet.ProtustrankaWithAdress>
    <izvorni_sadrzaj>EKOCIBUS društvo s ograničenom odgovornošću za proizvodnju i trgovinu Brezovička cesta 86 A , 10257 Brezovica</izvorni_sadrzaj>
    <derivirana_varijabla naziv="DomainObject.Predmet.ProtustrankaWithAdress_1">EKOCIBUS društvo s ograničenom odgovornošću za proizvodnju i trgovinu Brezovička cesta 86 A , 10257 Brezovica</derivirana_varijabla>
  </DomainObject.Predmet.ProtustrankaWithAdress>
  <DomainObject.Predmet.ProtustrankaWithAdressOIB>
    <izvorni_sadrzaj>EKOCIBUS društvo s ograničenom odgovornošću za proizvodnju i trgovinu, OIB 18104579150, Brezovička cesta 86 A , 10257 Brezovica</izvorni_sadrzaj>
    <derivirana_varijabla naziv="DomainObject.Predmet.ProtustrankaWithAdressOIB_1">EKOCIBUS društvo s ograničenom odgovornošću za proizvodnju i trgovinu, OIB 18104579150, Brezovička cesta 86 A , 10257 Brezovica</derivirana_varijabla>
  </DomainObject.Predmet.ProtustrankaWithAdressOIB>
  <DomainObject.Predmet.ProtustrankaNazivFormated>
    <izvorni_sadrzaj>EKOCIBUS društvo s ograničenom odgovornošću za proizvodnju i trgovinu</izvorni_sadrzaj>
    <derivirana_varijabla naziv="DomainObject.Predmet.ProtustrankaNazivFormated_1">EKOCIBUS društvo s ograničenom odgovornošću za proizvodnju i trgovinu</derivirana_varijabla>
  </DomainObject.Predmet.ProtustrankaNazivFormated>
  <DomainObject.Predmet.ProtustrankaNazivFormatedOIB>
    <izvorni_sadrzaj>EKOCIBUS društvo s ograničenom odgovornošću za proizvodnju i trgovinu, OIB 18104579150</izvorni_sadrzaj>
    <derivirana_varijabla naziv="DomainObject.Predmet.ProtustrankaNazivFormatedOIB_1">EKOCIBUS društvo s ograničenom odgovornošću za proizvodnju i trgovinu, OIB 18104579150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Momčilo Grahovac</izvorni_sadrzaj>
    <derivirana_varijabla naziv="DomainObject.Predmet.StrankaFormated_1">  FINA Regionalni centar Zagreb; Momčilo Grahovac</derivirana_varijabla>
  </DomainObject.Predmet.StrankaFormated>
  <DomainObject.Predmet.StrankaFormatedOIB>
    <izvorni_sadrzaj>  FINA Regionalni centar Zagreb, OIB 85821130368; Momčilo Grahovac, OIB 85969331034</izvorni_sadrzaj>
    <derivirana_varijabla naziv="DomainObject.Predmet.StrankaFormatedOIB_1">  FINA Regionalni centar Zagreb, OIB 85821130368; Momčilo Grahovac, OIB 85969331034</derivirana_varijabla>
  </DomainObject.Predmet.StrankaFormatedOIB>
  <DomainObject.Predmet.StrankaFormatedWithAdress>
    <izvorni_sadrzaj> FINA Regionalni centar Zagreb, Trg svibanjskih žrtava 1995. br. 1, 10000 Zagreb; Momčilo Grahovac, Trg Mladosti 10, 10290 Zaprešić</izvorni_sadrzaj>
    <derivirana_varijabla naziv="DomainObject.Predmet.StrankaFormatedWithAdress_1"> FINA Regionalni centar Zagreb, Trg svibanjskih žrtava 1995. br. 1, 10000 Zagreb; Momčilo Grahovac, Trg Mladosti 10, 10290 Zaprešić</derivirana_varijabla>
  </DomainObject.Predmet.StrankaFormatedWithAdress>
  <DomainObject.Predmet.StrankaFormatedWithAdressOIB>
    <izvorni_sadrzaj> FINA Regionalni centar Zagreb, OIB 85821130368, Trg svibanjskih žrtava 1995. br. 1, 10000 Zagreb; Momčilo Grahovac, OIB 85969331034, Trg Mladosti 10, 10290 Zaprešić</izvorni_sadrzaj>
    <derivirana_varijabla naziv="DomainObject.Predmet.StrankaFormatedWithAdressOIB_1"> FINA Regionalni centar Zagreb, OIB 85821130368, Trg svibanjskih žrtava 1995. br. 1, 10000 Zagreb; Momčilo Grahovac, OIB 85969331034, Trg Mladosti 10, 10290 Zaprešić</derivirana_varijabla>
  </DomainObject.Predmet.StrankaFormatedWithAdressOIB>
  <DomainObject.Predmet.StrankaWithAdress>
    <izvorni_sadrzaj>FINA Regionalni centar Zagreb Trg svibanjskih žrtava 1995. br. 1,10000 Zagreb,Momčilo Grahovac Trg Mladosti 10,10290 Zaprešić</izvorni_sadrzaj>
    <derivirana_varijabla naziv="DomainObject.Predmet.StrankaWithAdress_1">FINA Regionalni centar Zagreb Trg svibanjskih žrtava 1995. br. 1,10000 Zagreb,Momčilo Grahovac Trg Mladosti 10,10290 Zaprešić</derivirana_varijabla>
  </DomainObject.Predmet.StrankaWithAdress>
  <DomainObject.Predmet.StrankaWithAdressOIB>
    <izvorni_sadrzaj>FINA Regionalni centar Zagreb, OIB 85821130368, Trg svibanjskih žrtava 1995. br. 1,10000 Zagreb,Momčilo Grahovac, OIB 85969331034, Trg Mladosti 10,10290 Zaprešić</izvorni_sadrzaj>
    <derivirana_varijabla naziv="DomainObject.Predmet.StrankaWithAdressOIB_1">FINA Regionalni centar Zagreb, OIB 85821130368, Trg svibanjskih žrtava 1995. br. 1,10000 Zagreb,Momčilo Grahovac, OIB 85969331034, Trg Mladosti 10,10290 Zaprešić</derivirana_varijabla>
  </DomainObject.Predmet.StrankaWithAdressOIB>
  <DomainObject.Predmet.StrankaNazivFormated>
    <izvorni_sadrzaj>FINA Regionalni centar Zagreb,Momčilo Grahovac</izvorni_sadrzaj>
    <derivirana_varijabla naziv="DomainObject.Predmet.StrankaNazivFormated_1">FINA Regionalni centar Zagreb,Momčilo Grahovac</derivirana_varijabla>
  </DomainObject.Predmet.StrankaNazivFormated>
  <DomainObject.Predmet.StrankaNazivFormatedOIB>
    <izvorni_sadrzaj>FINA Regionalni centar Zagreb, OIB 85821130368,Momčilo Grahovac, OIB 85969331034</izvorni_sadrzaj>
    <derivirana_varijabla naziv="DomainObject.Predmet.StrankaNazivFormatedOIB_1">FINA Regionalni centar Zagreb, OIB 85821130368,Momčilo Grahovac, OIB 85969331034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Momčilo Grahovac</item>
    </izvorni_sadrzaj>
    <derivirana_varijabla naziv="DomainObject.Predmet.StrankaListFormated_1">
      <item>FINA Regionalni centar Zagreb</item>
      <item>Momčilo Grahovac</item>
    </derivirana_varijabla>
  </DomainObject.Predmet.StrankaListFormated>
  <DomainObject.Predmet.StrankaListFormatedOIB>
    <izvorni_sadrzaj>
      <item>FINA Regionalni centar Zagreb, OIB 85821130368</item>
      <item>Momčilo Grahovac, OIB 85969331034</item>
    </izvorni_sadrzaj>
    <derivirana_varijabla naziv="DomainObject.Predmet.StrankaListFormatedOIB_1">
      <item>FINA Regionalni centar Zagreb, OIB 85821130368</item>
      <item>Momčilo Grahovac, OIB 85969331034</item>
    </derivirana_varijabla>
  </DomainObject.Predmet.StrankaListFormatedOIB>
  <DomainObject.Predmet.StrankaListFormatedWithAdress>
    <izvorni_sadrzaj>
      <item>FINA Regionalni centar Zagreb, Trg svibanjskih žrtava 1995. br. 1, 10000 Zagreb</item>
      <item>Momčilo Grahovac, Trg Mladosti 10, 10290 Zaprešić</item>
    </izvorni_sadrzaj>
    <derivirana_varijabla naziv="DomainObject.Predmet.StrankaListFormatedWithAdress_1">
      <item>FINA Regionalni centar Zagreb, Trg svibanjskih žrtava 1995. br. 1, 10000 Zagreb</item>
      <item>Momčilo Grahovac, Trg Mladosti 10,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Momčilo Grahovac, OIB 85969331034, Trg Mladosti 10, 10290 Zaprešić</item>
    </izvorni_sadrzaj>
    <derivirana_varijabla naziv="DomainObject.Predmet.StrankaListFormatedWithAdressOIB_1">
      <item>FINA Regionalni centar Zagreb, OIB 85821130368, Trg svibanjskih žrtava 1995. br. 1, 10000 Zagreb</item>
      <item>Momčilo Grahovac, OIB 85969331034, Trg Mladosti 10, 10290 Zaprešić</item>
    </derivirana_varijabla>
  </DomainObject.Predmet.StrankaListFormatedWithAdressOIB>
  <DomainObject.Predmet.StrankaListNazivFormated>
    <izvorni_sadrzaj>
      <item>FINA Regionalni centar Zagreb</item>
      <item>Momčilo Grahovac</item>
    </izvorni_sadrzaj>
    <derivirana_varijabla naziv="DomainObject.Predmet.StrankaListNazivFormated_1">
      <item>FINA Regionalni centar Zagreb</item>
      <item>Momčilo Grahovac</item>
    </derivirana_varijabla>
  </DomainObject.Predmet.StrankaListNazivFormated>
  <DomainObject.Predmet.StrankaListNazivFormatedOIB>
    <izvorni_sadrzaj>
      <item>FINA Regionalni centar Zagreb, OIB 85821130368</item>
      <item>Momčilo Grahovac, OIB 85969331034</item>
    </izvorni_sadrzaj>
    <derivirana_varijabla naziv="DomainObject.Predmet.StrankaListNazivFormatedOIB_1">
      <item>FINA Regionalni centar Zagreb, OIB 85821130368</item>
      <item>Momčilo Grahovac, OIB 85969331034</item>
    </derivirana_varijabla>
  </DomainObject.Predmet.StrankaListNazivFormatedOIB>
  <DomainObject.Predmet.ProtuStrankaListFormated>
    <izvorni_sadrzaj>
      <item>EKOCIBUS društvo s ograničenom odgovornošću za proizvodnju i trgovinu zastupanog po punomoćniku Momčilo Grahovac</item>
    </izvorni_sadrzaj>
    <derivirana_varijabla naziv="DomainObject.Predmet.ProtuStrankaListFormated_1">
      <item>EKOCIBUS društvo s ograničenom odgovornošću za proizvodnju i trgovinu zastupanog po punomoćniku Momčilo Grahovac</item>
    </derivirana_varijabla>
  </DomainObject.Predmet.ProtuStrankaListFormated>
  <DomainObject.Predmet.ProtuStrankaListFormatedOIB>
    <izvorni_sadrzaj>
      <item>EKOCIBUS društvo s ograničenom odgovornošću za proizvodnju i trgovinu, OIB 18104579150 zastupanog po punomoćniku Momčilo Grahovac</item>
    </izvorni_sadrzaj>
    <derivirana_varijabla naziv="DomainObject.Predmet.ProtuStrankaListFormatedOIB_1">
      <item>EKOCIBUS društvo s ograničenom odgovornošću za proizvodnju i trgovinu, OIB 18104579150 zastupanog po punomoćniku Momčilo Grahovac</item>
    </derivirana_varijabla>
  </DomainObject.Predmet.ProtuStrankaListFormatedOIB>
  <DomainObject.Predmet.ProtuStrankaListFormatedWithAdress>
    <izvorni_sadrzaj>
      <item>EKOCIBUS društvo s ograničenom odgovornošću za proizvodnju i trgovinu, Brezovička cesta 86 A , 10257 Brezovica zastupanog po punomoćniku Momčilo Grahovac</item>
    </izvorni_sadrzaj>
    <derivirana_varijabla naziv="DomainObject.Predmet.ProtuStrankaListFormatedWithAdress_1">
      <item>EKOCIBUS društvo s ograničenom odgovornošću za proizvodnju i trgovinu, Brezovička cesta 86 A , 10257 Brezovica zastupanog po punomoćniku Momčilo Grahovac</item>
    </derivirana_varijabla>
  </DomainObject.Predmet.ProtuStrankaListFormatedWithAdress>
  <DomainObject.Predmet.ProtuStrankaListFormatedWithAdressOIB>
    <izvorni_sadrzaj>
      <item>EKOCIBUS društvo s ograničenom odgovornošću za proizvodnju i trgovinu, OIB 18104579150, Brezovička cesta 86 A , 10257 Brezovica zastupanog po punomoćniku Momčilo Grahovac</item>
    </izvorni_sadrzaj>
    <derivirana_varijabla naziv="DomainObject.Predmet.ProtuStrankaListFormatedWithAdressOIB_1">
      <item>EKOCIBUS društvo s ograničenom odgovornošću za proizvodnju i trgovinu, OIB 18104579150, Brezovička cesta 86 A , 10257 Brezovica zastupanog po punomoćniku Momčilo Grahovac</item>
    </derivirana_varijabla>
  </DomainObject.Predmet.ProtuStrankaListFormatedWithAdressOIB>
  <DomainObject.Predmet.ProtuStrankaListNazivFormated>
    <izvorni_sadrzaj>
      <item>EKOCIBUS društvo s ograničenom odgovornošću za proizvodnju i trgovinu</item>
    </izvorni_sadrzaj>
    <derivirana_varijabla naziv="DomainObject.Predmet.ProtuStrankaListNazivFormated_1">
      <item>EKOCIBUS društvo s ograničenom odgovornošću za proizvodnju i trgovinu</item>
    </derivirana_varijabla>
  </DomainObject.Predmet.ProtuStrankaListNazivFormated>
  <DomainObject.Predmet.ProtuStrankaListNazivFormatedOIB>
    <izvorni_sadrzaj>
      <item>EKOCIBUS društvo s ograničenom odgovornošću za proizvodnju i trgovinu, OIB 18104579150</item>
    </izvorni_sadrzaj>
    <derivirana_varijabla naziv="DomainObject.Predmet.ProtuStrankaListNazivFormatedOIB_1">
      <item>EKOCIBUS društvo s ograničenom odgovornošću za proizvodnju i trgovinu, OIB 18104579150</item>
    </derivirana_varijabla>
  </DomainObject.Predmet.ProtuStrankaListNazivFormatedOIB>
  <DomainObject.Predmet.OstaliListFormated>
    <izvorni_sadrzaj>
      <item>Momčilo Grahovac punomoćnik sudionika u postupku EKOCIBUS društvo s ograničenom odgovornošću za proizvodnju i trgovinu</item>
    </izvorni_sadrzaj>
    <derivirana_varijabla naziv="DomainObject.Predmet.OstaliListFormated_1">
      <item>Momčilo Grahovac punomoćnik sudionika u postupku EKOCIBUS društvo s ograničenom odgovornošću za proizvodnju i trgovinu</item>
    </derivirana_varijabla>
  </DomainObject.Predmet.OstaliListFormated>
  <DomainObject.Predmet.OstaliListFormatedOIB>
    <izvorni_sadrzaj>
      <item>Momčilo Grahovac, OIB 85969331034 punomoćnik sudionika u postupku EKOCIBUS društvo s ograničenom odgovornošću za proizvodnju i trgovinu</item>
    </izvorni_sadrzaj>
    <derivirana_varijabla naziv="DomainObject.Predmet.OstaliListFormatedOIB_1">
      <item>Momčilo Grahovac, OIB 85969331034 punomoćnik sudionika u postupku EKOCIBUS društvo s ograničenom odgovornošću za proizvodnju i trgovinu</item>
    </derivirana_varijabla>
  </DomainObject.Predmet.OstaliListFormatedOIB>
  <DomainObject.Predmet.OstaliListFormatedWithAdress>
    <izvorni_sadrzaj>
      <item>Momčilo Grahovac, Bana Josipa Jelačića 26, 10290 Zaprešić punomoćnik sudionika u postupku EKOCIBUS društvo s ograničenom odgovornošću za proizvodnju i trgovinu</item>
    </izvorni_sadrzaj>
    <derivirana_varijabla naziv="DomainObject.Predmet.OstaliListFormatedWithAdress_1">
      <item>Momčilo Grahovac, Bana Josipa Jelačića 26, 10290 Zaprešić punomoćnik sudionika u postupku EKOCIBUS društvo s ograničenom odgovornošću za proizvodnju i trgovinu</item>
    </derivirana_varijabla>
  </DomainObject.Predmet.OstaliListFormatedWithAdress>
  <DomainObject.Predmet.OstaliListFormatedWithAdressOIB>
    <izvorni_sadrzaj>
      <item>Momčilo Grahovac, OIB 85969331034, Bana Josipa Jelačića 26, 10290 Zaprešić punomoćnik sudionika u postupku EKOCIBUS društvo s ograničenom odgovornošću za proizvodnju i trgovinu</item>
    </izvorni_sadrzaj>
    <derivirana_varijabla naziv="DomainObject.Predmet.OstaliListFormatedWithAdressOIB_1">
      <item>Momčilo Grahovac, OIB 85969331034, Bana Josipa Jelačića 26, 10290 Zaprešić punomoćnik sudionika u postupku EKOCIBUS društvo s ograničenom odgovornošću za proizvodnju i trgovinu</item>
    </derivirana_varijabla>
  </DomainObject.Predmet.OstaliListFormatedWithAdressOIB>
  <DomainObject.Predmet.OstaliListNazivFormated>
    <izvorni_sadrzaj>
      <item>Momčilo Grahovac</item>
    </izvorni_sadrzaj>
    <derivirana_varijabla naziv="DomainObject.Predmet.OstaliListNazivFormated_1">
      <item>Momčilo Grahovac</item>
    </derivirana_varijabla>
  </DomainObject.Predmet.OstaliListNazivFormated>
  <DomainObject.Predmet.OstaliListNazivFormatedOIB>
    <izvorni_sadrzaj>
      <item>Momčilo Grahovac, OIB 85969331034</item>
    </izvorni_sadrzaj>
    <derivirana_varijabla naziv="DomainObject.Predmet.OstaliListNazivFormatedOIB_1">
      <item>Momčilo Grahovac, OIB 85969331034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EKOCIBUS društvo s ograničenom odgovornošću za proizvodnju i trgovinu</izvorni_sadrzaj>
    <derivirana_varijabla naziv="DomainObject.Predmet.ProtustrankaIDrugi_1">EKOCIBUS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EKOCIBUS društvo s ograničenom odgovornošću za proizvodnju i trgovinu, OIB 18104579150, Brezovička cesta 86 A , 10257 Brezovica</izvorni_sadrzaj>
    <derivirana_varijabla naziv="DomainObject.Predmet.ProtustrankaIDrugiAdressOIB_1">EKOCIBUS društvo s ograničenom odgovornošću za proizvodnju i trgovinu, OIB 18104579150, Brezovička cesta 86 A 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EKOCIBUS društvo s ograničenom odgovornošću za proizvodnju i trgovinu</item>
      <item>Momčilo Grahovac</item>
      <item>Momčilo Grahovac</item>
    </izvorni_sadrzaj>
    <derivirana_varijabla naziv="DomainObject.Predmet.SudioniciListNaziv_1">
      <item>FINA Regionalni centar Zagreb</item>
      <item>EKOCIBUS društvo s ograničenom odgovornošću za proizvodnju i trgovinu</item>
      <item>Momčilo Grahovac</item>
      <item>Momčilo Grahovac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EKOCIBUS društvo s ograničenom odgovornošću za proizvodnju i trgovinu, OIB 18104579150, Brezovička cesta 86 A ,10257 Brezovica</item>
      <item>Momčilo Grahovac, OIB 85969331034, Bana Josipa Jelačića 26,10290 Zaprešić</item>
      <item>Momčilo Grahovac, OIB 85969331034, Trg Mladosti 10,10290 Zaprešić</item>
    </izvorni_sadrzaj>
    <derivirana_varijabla naziv="DomainObject.Predmet.SudioniciListAdressOIB_1">
      <item>FINA Regionalni centar Zagreb, OIB 85821130368, Trg svibanjskih žrtava 1995. br. 1,10000 Zagreb</item>
      <item>EKOCIBUS društvo s ograničenom odgovornošću za proizvodnju i trgovinu, OIB 18104579150, Brezovička cesta 86 A ,10257 Brezovica</item>
      <item>Momčilo Grahovac, OIB 85969331034, Bana Josipa Jelačića 26,10290 Zaprešić</item>
      <item>Momčilo Grahovac, OIB 85969331034, Trg Mladosti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18104579150</item>
      <item>, OIB 85969331034</item>
      <item>, OIB 85969331034</item>
    </izvorni_sadrzaj>
    <derivirana_varijabla naziv="DomainObject.Predmet.SudioniciListNazivOIB_1">
      <item>, OIB 85821130368</item>
      <item>, OIB 18104579150</item>
      <item>, OIB 85969331034</item>
      <item>, OIB 85969331034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5A74D-356D-42E3-A1C9-56CB2BD56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4913</properties:Characters>
  <properties:Lines>108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2017-11-10T11:36:00Z</dcterms:created>
  <dc:creator>gzubak</dc:creator>
  <cp:lastModifiedBy>Mirjana Gašparić</cp:lastModifiedBy>
  <cp:lastPrinted>2017-11-13T09:08:00Z</cp:lastPrinted>
  <dcterms:modified xmlns:xsi="http://www.w3.org/2001/XMLSchema-instance" xsi:type="dcterms:W3CDTF">2017-11-13T09:08:00Z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