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8c2f" w14:paraId="7b98c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D4A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D4A63" w:rsidP="00CD4A63" w:rsidR="00CD4A63" w:rsidRPr="00CD4A63">
      <w:pPr>
        <w:spacing w:after="0"/>
        <w:jc w:val="right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Poslovni broj: 3 St-168/2016-9</w:t>
      </w:r>
    </w:p>
    <w:p w:rsidRDefault="00CD4A63" w:rsidP="00CD4A63" w:rsidR="00CD4A63" w:rsidRPr="00CD4A6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D4A63" w:rsidP="00CD4A63" w:rsidR="00CD4A63" w:rsidRPr="00CD4A6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D4A63" w:rsidP="00CD4A63" w:rsidR="00CD4A63" w:rsidRPr="00CD4A6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D4A63" w:rsidP="00CD4A63" w:rsidR="00CD4A63" w:rsidRPr="00CD4A63">
      <w:pPr>
        <w:spacing w:after="0"/>
        <w:ind w:firstLine="708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REPUBLIKA HRVATSKA</w:t>
      </w:r>
    </w:p>
    <w:p w:rsidRDefault="00CD4A63" w:rsidP="00CD4A63" w:rsidR="00CD4A63" w:rsidRPr="00CD4A63">
      <w:pPr>
        <w:spacing w:after="0"/>
        <w:ind w:firstLine="708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TRGOVAČKI SUD U ZADRU</w:t>
      </w:r>
    </w:p>
    <w:p w:rsidRDefault="00CD4A63" w:rsidP="00CD4A63" w:rsidR="00CD4A63" w:rsidRPr="00CD4A63">
      <w:pPr>
        <w:spacing w:after="0"/>
        <w:ind w:firstLine="708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Zadar, Dr. Franje Tuđmana 35.</w:t>
      </w:r>
    </w:p>
    <w:p w:rsidRDefault="00CD4A63" w:rsidP="00CD4A63" w:rsidR="00CD4A63" w:rsidRPr="00CD4A63">
      <w:pPr>
        <w:spacing w:after="0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ab/>
        <w:t>R E PU B L I K A   H R V A T S K A</w:t>
      </w:r>
      <w:r w:rsidRPr="00CD4A63">
        <w:rPr>
          <w:rFonts w:cs="Times New Roman" w:eastAsia="Times New Roman"/>
          <w:lang w:eastAsia="hr-HR"/>
        </w:rPr>
        <w:tab/>
      </w:r>
    </w:p>
    <w:p w:rsidRDefault="00CD4A63" w:rsidP="00CD4A63" w:rsidR="00CD4A63" w:rsidRPr="00CD4A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center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 xml:space="preserve">Z A K LJ U Č A K </w:t>
      </w:r>
    </w:p>
    <w:p w:rsidRDefault="00CD4A63" w:rsidP="00CD4A63" w:rsidR="00CD4A63" w:rsidRPr="00CD4A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ab/>
        <w:t xml:space="preserve">Trgovački sud u Zadru, OIB </w:t>
      </w:r>
      <w:r w:rsidRPr="00CD4A63">
        <w:rPr>
          <w:rFonts w:cs="Times New Roman" w:eastAsia="Times New Roman"/>
          <w:szCs w:val="20"/>
          <w:lang w:eastAsia="hr-HR"/>
        </w:rPr>
        <w:t xml:space="preserve">39670464653, </w:t>
      </w:r>
      <w:r w:rsidRPr="00CD4A63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TEN-CON,d.o.o., Zadar, </w:t>
      </w:r>
      <w:proofErr w:type="spellStart"/>
      <w:r w:rsidRPr="00CD4A63">
        <w:rPr>
          <w:rFonts w:cs="Times New Roman" w:eastAsia="Times New Roman"/>
          <w:lang w:eastAsia="hr-HR"/>
        </w:rPr>
        <w:t>Murvička</w:t>
      </w:r>
      <w:proofErr w:type="spellEnd"/>
      <w:r w:rsidRPr="00CD4A63">
        <w:rPr>
          <w:rFonts w:cs="Times New Roman" w:eastAsia="Times New Roman"/>
          <w:lang w:eastAsia="hr-HR"/>
        </w:rPr>
        <w:t xml:space="preserve"> 1, OIB: 56403612142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D4A63">
          <w:rPr>
            <w:rFonts w:cs="Times New Roman" w:eastAsia="Times New Roman"/>
            <w:lang w:eastAsia="hr-HR"/>
          </w:rPr>
          <w:t>11. st</w:t>
        </w:r>
      </w:smartTag>
      <w:r w:rsidRPr="00CD4A63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center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 xml:space="preserve">z a k </w:t>
      </w:r>
      <w:proofErr w:type="spellStart"/>
      <w:r w:rsidRPr="00CD4A63">
        <w:rPr>
          <w:rFonts w:cs="Times New Roman" w:eastAsia="Times New Roman"/>
          <w:lang w:eastAsia="hr-HR"/>
        </w:rPr>
        <w:t>lj</w:t>
      </w:r>
      <w:proofErr w:type="spellEnd"/>
      <w:r w:rsidRPr="00CD4A63">
        <w:rPr>
          <w:rFonts w:cs="Times New Roman" w:eastAsia="Times New Roman"/>
          <w:lang w:eastAsia="hr-HR"/>
        </w:rPr>
        <w:t xml:space="preserve"> u č i o  j e</w:t>
      </w: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D4A63">
        <w:rPr>
          <w:rFonts w:cs="Times New Roman" w:eastAsia="Times New Roman"/>
          <w:lang w:eastAsia="hr-HR"/>
        </w:rPr>
        <w:t>otpravka</w:t>
      </w:r>
      <w:proofErr w:type="spellEnd"/>
      <w:r w:rsidRPr="00CD4A63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1.635,00 kn koje je u Očevidniku redoslijeda osnova za plaćanje evidentirano na dan 1. rujna 2015. </w:t>
      </w:r>
    </w:p>
    <w:p w:rsidRDefault="00CD4A63" w:rsidP="00CD4A63" w:rsidR="00CD4A63" w:rsidRPr="00CD4A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center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U Zadru 30. lipnja 2016.</w:t>
      </w:r>
    </w:p>
    <w:p w:rsidRDefault="00CD4A63" w:rsidP="00CD4A63" w:rsidR="00CD4A63" w:rsidRPr="00CD4A6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D4A63" w:rsidP="00CD4A63" w:rsidR="00CD4A63" w:rsidRPr="00CD4A6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Tina Grgas</w:t>
      </w:r>
    </w:p>
    <w:p w:rsidRDefault="00CD4A63" w:rsidP="00CD4A63" w:rsidR="00CD4A63" w:rsidRPr="00CD4A6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right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 xml:space="preserve"> </w:t>
      </w: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UPUTA O PRAVNOM LIJEKU</w:t>
      </w:r>
    </w:p>
    <w:p w:rsidRDefault="00CD4A63" w:rsidP="00CD4A63" w:rsidR="00CD4A63" w:rsidRPr="00CD4A63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Protiv ovog zaključka nije dopuštena žalba.</w:t>
      </w: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4A63" w:rsidP="00CD4A63" w:rsidR="00CD4A63" w:rsidRPr="00CD4A63">
      <w:pPr>
        <w:spacing w:after="0"/>
        <w:jc w:val="both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DNA:</w:t>
      </w:r>
    </w:p>
    <w:p w:rsidRDefault="00CD4A63" w:rsidP="00CD4A63" w:rsidR="00CD4A63" w:rsidRPr="00CD4A6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FINA, Regionalni centar Split, Podružnica Zadar</w:t>
      </w:r>
    </w:p>
    <w:p w:rsidRDefault="00CD4A63" w:rsidP="00CD4A63" w:rsidR="00CD4A63" w:rsidRPr="00CD4A6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D4A63">
        <w:rPr>
          <w:rFonts w:cs="Times New Roman" w:eastAsia="Times New Roman"/>
          <w:lang w:eastAsia="hr-HR"/>
        </w:rPr>
        <w:t>e-Oglasna ploča</w:t>
      </w:r>
    </w:p>
    <w:p w:rsidRDefault="00CD4A63" w:rsidP="00CD4A63" w:rsidR="00CD4A63" w:rsidRPr="00CD4A63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D4A63" w:rsidP="00CD4A63" w:rsidR="00CD4A63" w:rsidRPr="00CD4A6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A63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59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St-168/2016-7</izvorni_sadrzaj>
    <derivirana_varijabla naziv="DomainObject.Oznaka_1">St-168/2016-7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TEN-CON,društvo s ograničenom odgovornošću za trgovinu, ugostiteljstvo, športske djelatnosti i poslovanje nekretninama</izvorni_sadrzaj>
    <derivirana_varijabla naziv="DomainObject.Predmet.ProtustrankaFormated_1">  TEN-CON,društvo s ograničenom odgovornošću za trgovinu, ugostiteljstvo, športske djelatnosti i poslovanje nekretninama</derivirana_varijabla>
  </DomainObject.Predmet.ProtustrankaFormated>
  <DomainObject.Predmet.ProtustrankaFormatedOIB>
    <izvorni_sadrzaj>  TEN-CON,društvo s ograničenom odgovornošću za trgovinu, ugostiteljstvo, športske djelatnosti i poslovanje nekretninama, OIB 56403612142</izvorni_sadrzaj>
    <derivirana_varijabla naziv="DomainObject.Predmet.ProtustrankaFormatedOIB_1">  TEN-CON,društvo s ograničenom odgovornošću za trgovinu, ugostiteljstvo, športske djelatnosti i poslovanje nekretninama, OIB 56403612142</derivirana_varijabla>
  </DomainObject.Predmet.ProtustrankaFormatedOIB>
  <DomainObject.Predmet.ProtustrankaFormatedWithAdress>
    <izvorni_sadrzaj> TEN-CON,društvo s ograničenom odgovornošću za trgovinu, ugostiteljstvo, športske djelatnosti i poslovanje nekretninama, Murvička 1, 23000 Zadar</izvorni_sadrzaj>
    <derivirana_varijabla naziv="DomainObject.Predmet.ProtustrankaFormatedWithAdress_1"> TEN-CON,društvo s ograničenom odgovornošću za trgovinu, ugostiteljstvo, športske djelatnosti i poslovanje nekretninama, Murvička 1, 23000 Zadar</derivirana_varijabla>
  </DomainObject.Predmet.ProtustrankaFormatedWithAdress>
  <DomainObject.Predmet.ProtustrankaFormatedWithAdressOIB>
    <izvorni_sadrzaj> TEN-CON,društvo s ograničenom odgovornošću za trgovinu, ugostiteljstvo, športske djelatnosti i poslovanje nekretninama, OIB 56403612142, Murvička 1, 23000 Zadar</izvorni_sadrzaj>
    <derivirana_varijabla naziv="DomainObject.Predmet.ProtustrankaFormatedWithAdressOIB_1"> TEN-CON,društvo s ograničenom odgovornošću za trgovinu, ugostiteljstvo, športske djelatnosti i poslovanje nekretninama, OIB 56403612142, Murvička 1, 23000 Zadar</derivirana_varijabla>
  </DomainObject.Predmet.ProtustrankaFormatedWithAdressOIB>
  <DomainObject.Predmet.ProtustrankaWithAdress>
    <izvorni_sadrzaj>TEN-CON,društvo s ograničenom odgovornošću za trgovinu, ugostiteljstvo, športske djelatnosti i poslovanje nekretninama Murvička 1, 23000 Zadar</izvorni_sadrzaj>
    <derivirana_varijabla naziv="DomainObject.Predmet.ProtustrankaWithAdress_1">TEN-CON,društvo s ograničenom odgovornošću za trgovinu, ugostiteljstvo, športske djelatnosti i poslovanje nekretninama Murvička 1, 23000 Zadar</derivirana_varijabla>
  </DomainObject.Predmet.ProtustrankaWithAdress>
  <DomainObject.Predmet.ProtustrankaWithAdressOIB>
    <izvorni_sadrzaj>TEN-CON,društvo s ograničenom odgovornošću za trgovinu, ugostiteljstvo, športske djelatnosti i poslovanje nekretninama, OIB 56403612142, Murvička 1, 23000 Zadar</izvorni_sadrzaj>
    <derivirana_varijabla naziv="DomainObject.Predmet.ProtustrankaWithAdressOIB_1">TEN-CON,društvo s ograničenom odgovornošću za trgovinu, ugostiteljstvo, športske djelatnosti i poslovanje nekretninama, OIB 56403612142, Murvička 1, 23000 Zadar</derivirana_varijabla>
  </DomainObject.Predmet.ProtustrankaWithAdressOIB>
  <DomainObject.Predmet.ProtustrankaNazivFormated>
    <izvorni_sadrzaj>TEN-CON,društvo s ograničenom odgovornošću za trgovinu, ugostiteljstvo, športske djelatnosti i poslovanje nekretninama</izvorni_sadrzaj>
    <derivirana_varijabla naziv="DomainObject.Predmet.ProtustrankaNazivFormated_1">TEN-CON,društvo s ograničenom odgovornošću za trgovinu, ugostiteljstvo, športske djelatnosti i poslovanje nekretninama</derivirana_varijabla>
  </DomainObject.Predmet.ProtustrankaNazivFormated>
  <DomainObject.Predmet.ProtustrankaNazivFormatedOIB>
    <izvorni_sadrzaj>TEN-CON,društvo s ograničenom odgovornošću za trgovinu, ugostiteljstvo, športske djelatnosti i poslovanje nekretninama, OIB 56403612142</izvorni_sadrzaj>
    <derivirana_varijabla naziv="DomainObject.Predmet.ProtustrankaNazivFormatedOIB_1">TEN-CON,društvo s ograničenom odgovornošću za trgovinu, ugostiteljstvo, športske djelatnosti i poslovanje nekretninama, OIB 56403612142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1635.00</izvorni_sadrzaj>
    <derivirana_varijabla naziv="DomainObject.Predmet.TrenutnaVrijednost_1">1635.00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TEN-CON,društvo s ograničenom odgovornošću za trgovinu, ugostiteljstvo, športske djelatnosti i poslovanje nekretninama</item>
    </izvorni_sadrzaj>
    <derivirana_varijabla naziv="DomainObject.Predmet.ProtuStrankaListFormated_1">
      <item>TEN-CON,društvo s ograničenom odgovornošću za trgovinu, ugostiteljstvo, športske djelatnosti i poslovanje nekretninama</item>
    </derivirana_varijabla>
  </DomainObject.Predmet.ProtuStrankaListFormated>
  <DomainObject.Predmet.ProtuStrankaListFormatedOIB>
    <izvorni_sadrzaj>
      <item>TEN-CON,društvo s ograničenom odgovornošću za trgovinu, ugostiteljstvo, športske djelatnosti i poslovanje nekretninama, OIB 56403612142</item>
    </izvorni_sadrzaj>
    <derivirana_varijabla naziv="DomainObject.Predmet.ProtuStrankaListFormatedOIB_1">
      <item>TEN-CON,društvo s ograničenom odgovornošću za trgovinu, ugostiteljstvo, športske djelatnosti i poslovanje nekretninama, OIB 56403612142</item>
    </derivirana_varijabla>
  </DomainObject.Predmet.ProtuStrankaListFormatedOIB>
  <DomainObject.Predmet.ProtuStrankaListFormatedWithAdress>
    <izvorni_sadrzaj>
      <item>TEN-CON,društvo s ograničenom odgovornošću za trgovinu, ugostiteljstvo, športske djelatnosti i poslovanje nekretninama, Murvička 1, 23000 Zadar</item>
    </izvorni_sadrzaj>
    <derivirana_varijabla naziv="DomainObject.Predmet.ProtuStrankaListFormatedWithAdress_1">
      <item>TEN-CON,društvo s ograničenom odgovornošću za trgovinu, ugostiteljstvo, športske djelatnosti i poslovanje nekretninama, Murvička 1, 23000 Zadar</item>
    </derivirana_varijabla>
  </DomainObject.Predmet.ProtuStrankaListFormatedWithAdress>
  <DomainObject.Predmet.ProtuStrankaListFormatedWithAdressOIB>
    <izvorni_sadrzaj>
      <item>TEN-CON,društvo s ograničenom odgovornošću za trgovinu, ugostiteljstvo, športske djelatnosti i poslovanje nekretninama, OIB 56403612142, Murvička 1, 23000 Zadar</item>
    </izvorni_sadrzaj>
    <derivirana_varijabla naziv="DomainObject.Predmet.ProtuStrankaListFormatedWithAdressOIB_1">
      <item>TEN-CON,društvo s ograničenom odgovornošću za trgovinu, ugostiteljstvo, športske djelatnosti i poslovanje nekretninama, OIB 56403612142, Murvička 1, 23000 Zadar</item>
    </derivirana_varijabla>
  </DomainObject.Predmet.ProtuStrankaListFormatedWithAdressOIB>
  <DomainObject.Predmet.ProtuStrankaListNazivFormated>
    <izvorni_sadrzaj>
      <item>TEN-CON,društvo s ograničenom odgovornošću za trgovinu, ugostiteljstvo, športske djelatnosti i poslovanje nekretninama</item>
    </izvorni_sadrzaj>
    <derivirana_varijabla naziv="DomainObject.Predmet.ProtuStrankaListNazivFormated_1">
      <item>TEN-CON,društvo s ograničenom odgovornošću za trgovinu, ugostiteljstvo, športske djelatnosti i poslovanje nekretninama</item>
    </derivirana_varijabla>
  </DomainObject.Predmet.ProtuStrankaListNazivFormated>
  <DomainObject.Predmet.ProtuStrankaListNazivFormatedOIB>
    <izvorni_sadrzaj>
      <item>TEN-CON,društvo s ograničenom odgovornošću za trgovinu, ugostiteljstvo, športske djelatnosti i poslovanje nekretninama, OIB 56403612142</item>
    </izvorni_sadrzaj>
    <derivirana_varijabla naziv="DomainObject.Predmet.ProtuStrankaListNazivFormatedOIB_1">
      <item>TEN-CON,društvo s ograničenom odgovornošću za trgovinu, ugostiteljstvo, športske djelatnosti i poslovanje nekretninama, OIB 56403612142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St-168/2016-7</izvorni_sadrzaj>
    <derivirana_varijabla naziv="DomainObject.PoslovniBrojDokumenta_1">St-168/2016-7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TEN-CON,društvo s ograničenom odgovornošću za trgovinu, ugostiteljstvo, športske djelatnosti i poslovanje nekretninama</izvorni_sadrzaj>
    <derivirana_varijabla naziv="DomainObject.Predmet.ProtustrankaIDrugi_1">TEN-CON,društvo s ograničenom odgovornošću za trgovinu, ugostiteljstvo, športske djelatnosti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TEN-CON,društvo s ograničenom odgovornošću za trgovinu, ugostiteljstvo, športske djelatnosti i poslovanje nekretninama, OIB 56403612142, Murvička 1, 23000 Zadar</izvorni_sadrzaj>
    <derivirana_varijabla naziv="DomainObject.Predmet.ProtustrankaIDrugiAdressOIB_1">TEN-CON,društvo s ograničenom odgovornošću za trgovinu, ugostiteljstvo, športske djelatnosti i poslovanje nekretninama, OIB 56403612142,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TEN-CON,društvo s ograničenom odgovornošću za trgovinu, ugostiteljstvo, športske djelatnosti i poslovanje nekretninama</item>
    </izvorni_sadrzaj>
    <derivirana_varijabla naziv="DomainObject.Predmet.SudioniciListNaziv_1">
      <item>FINA</item>
      <item>TEN-CON,društvo s ograničenom odgovornošću za trgovinu, ugostiteljstvo, športske djelatnosti i poslovanje nekretninama</item>
    </derivirana_varijabla>
  </DomainObject.Predmet.SudioniciListNaziv>
  <DomainObject.Predmet.SudioniciListAdressOIB>
    <izvorni_sadrzaj>
      <item>FINA, OIB 85821130368</item>
      <item>TEN-CON,društvo s ograničenom odgovornošću za trgovinu, ugostiteljstvo, športske djelatnosti i poslovanje nekretninama, OIB 56403612142, Murvička 1,23000 Zadar</item>
    </izvorni_sadrzaj>
    <derivirana_varijabla naziv="DomainObject.Predmet.SudioniciListAdressOIB_1">
      <item>FINA, OIB 85821130368</item>
      <item>TEN-CON,društvo s ograničenom odgovornošću za trgovinu, ugostiteljstvo, športske djelatnosti i poslovanje nekretninama, OIB 56403612142, Murvička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8F769-49A8-4B90-937B-1B2A01F4E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828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