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8355" w14:paraId="1b18355" w:rsidRDefault="006745AC" w:rsidP="006745AC" w:rsidR="006745A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5AC" w:rsidP="006745AC" w:rsidR="006745A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745AC" w:rsidP="006745AC" w:rsidR="006745A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745AC" w:rsidP="006745AC" w:rsidR="006745AC" w:rsidRPr="00A074C3">
      <w:pPr>
        <w:pStyle w:val="Zaglavlje"/>
        <w:jc w:val="left"/>
        <w:rPr>
          <w:szCs w:val="24"/>
        </w:rPr>
      </w:pPr>
      <w:r>
        <w:rPr>
          <w:rFonts w:cs="Times New Roman" w:eastAsia="Times New Roman"/>
          <w:bCs/>
          <w:szCs w:val="20"/>
        </w:rPr>
        <w:t xml:space="preserve">        </w:t>
      </w:r>
      <w:r w:rsidRPr="005D578C">
        <w:rPr>
          <w:rFonts w:cs="Times New Roman" w:eastAsia="Times New Roman"/>
          <w:bCs/>
          <w:szCs w:val="20"/>
        </w:rPr>
        <w:t>Dršćevka 1, 52000 Pazin</w:t>
      </w:r>
      <w:r>
        <w:rPr>
          <w:rFonts w:cs="Times New Roman" w:eastAsia="Times New Roman"/>
          <w:bCs/>
          <w:szCs w:val="20"/>
        </w:rPr>
        <w:tab/>
      </w:r>
      <w:r>
        <w:rPr>
          <w:rFonts w:cs="Times New Roman" w:eastAsia="Times New Roman"/>
          <w:bCs/>
          <w:szCs w:val="20"/>
        </w:rPr>
        <w:tab/>
      </w:r>
      <w:r>
        <w:rPr>
          <w:szCs w:val="24"/>
        </w:rPr>
        <w:t>2 St-610/2016-32</w:t>
      </w:r>
    </w:p>
    <w:p w:rsidRDefault="006745AC" w:rsidP="006745AC" w:rsidR="006745A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6745AC" w:rsidP="006745AC" w:rsidR="006745A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745AC" w:rsidP="006745AC" w:rsidR="006745AC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R E P U B L I K A   H R V A T S K A</w:t>
      </w:r>
    </w:p>
    <w:p w:rsidRDefault="006745AC" w:rsidP="006745AC" w:rsidR="006745AC" w:rsidRPr="005D578C">
      <w:pPr>
        <w:jc w:val="center"/>
        <w:rPr>
          <w:rFonts w:cs="Times New Roman" w:eastAsia="Times New Roman"/>
          <w:szCs w:val="24"/>
        </w:rPr>
      </w:pPr>
    </w:p>
    <w:p w:rsidRDefault="006745AC" w:rsidP="006745AC" w:rsidR="006745A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745AC" w:rsidP="006745AC" w:rsidR="006745AC" w:rsidRPr="005D578C">
      <w:pPr>
        <w:rPr>
          <w:rFonts w:cs="Times New Roman" w:eastAsia="Times New Roman"/>
          <w:szCs w:val="24"/>
        </w:rPr>
      </w:pPr>
    </w:p>
    <w:p w:rsidRDefault="006745AC" w:rsidP="006745AC" w:rsidR="006745A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stečajnom postupku nad dužnikom </w:t>
      </w:r>
      <w:r w:rsidRPr="00F13FF6">
        <w:t>ALFA NEKRETNIN</w:t>
      </w:r>
      <w:r>
        <w:t>E d.o.o., Pula, Mutilska 5, OIB</w:t>
      </w:r>
      <w:r w:rsidRPr="00F13FF6">
        <w:t xml:space="preserve"> 40377400670</w:t>
      </w:r>
      <w:r>
        <w:rPr>
          <w:rFonts w:cs="Times New Roman" w:eastAsia="Times New Roman"/>
          <w:szCs w:val="24"/>
        </w:rPr>
        <w:t>, 20. prosinca 2016.</w:t>
      </w:r>
    </w:p>
    <w:p w:rsidRDefault="006745AC" w:rsidP="006745AC" w:rsidR="006745AC" w:rsidRPr="005D578C">
      <w:pPr>
        <w:ind w:firstLine="708"/>
        <w:rPr>
          <w:rFonts w:cs="Times New Roman" w:eastAsia="Times New Roman"/>
          <w:szCs w:val="24"/>
        </w:rPr>
      </w:pPr>
    </w:p>
    <w:p w:rsidRDefault="006745AC" w:rsidP="006745AC" w:rsidR="006745A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745AC" w:rsidP="006745AC" w:rsidR="006745AC" w:rsidRPr="005D578C">
      <w:pPr>
        <w:rPr>
          <w:rFonts w:cs="Times New Roman" w:eastAsia="Times New Roman"/>
          <w:szCs w:val="24"/>
        </w:rPr>
      </w:pPr>
    </w:p>
    <w:p w:rsidRDefault="006745AC" w:rsidP="006745AC" w:rsidR="006745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Odbija se zahtjev stečajnog upravitelja Zdravka Kuzmića iz Zagreba, Horvatovac 13, OIB 42435648261, za odobrenje i isplatu nagrade za vođenje prethodnog postupka u iznosu od 6.000,00 kn bruto.</w:t>
      </w:r>
    </w:p>
    <w:p w:rsidRDefault="006745AC" w:rsidP="006745AC" w:rsidR="006745AC" w:rsidRPr="005D578C">
      <w:pPr>
        <w:rPr>
          <w:rFonts w:cs="Times New Roman" w:eastAsia="Times New Roman"/>
          <w:szCs w:val="24"/>
        </w:rPr>
      </w:pPr>
    </w:p>
    <w:p w:rsidRDefault="006745AC" w:rsidP="006745AC" w:rsidR="006745A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745AC" w:rsidP="006745AC" w:rsidR="006745AC">
      <w:pPr>
        <w:ind w:firstLine="708"/>
        <w:rPr>
          <w:rFonts w:cs="Times New Roman" w:eastAsia="Times New Roman"/>
          <w:szCs w:val="24"/>
        </w:rPr>
      </w:pPr>
    </w:p>
    <w:p w:rsidRDefault="006745AC" w:rsidP="006745AC" w:rsidR="006745AC" w:rsidRPr="006745AC">
      <w:pPr>
        <w:ind w:firstLine="708"/>
      </w:pPr>
      <w:r>
        <w:rPr>
          <w:rFonts w:cs="Times New Roman" w:eastAsia="Times New Roman"/>
          <w:szCs w:val="24"/>
        </w:rPr>
        <w:t xml:space="preserve">Stečajni upravitelj </w:t>
      </w:r>
      <w:r>
        <w:t>Zdravko Kuzmić</w:t>
      </w:r>
      <w:r>
        <w:rPr>
          <w:rFonts w:cs="Times New Roman" w:eastAsia="Times New Roman"/>
          <w:szCs w:val="24"/>
        </w:rPr>
        <w:t xml:space="preserve"> je u podnesku od </w:t>
      </w:r>
      <w:r>
        <w:t>19.12.</w:t>
      </w:r>
      <w:r>
        <w:rPr>
          <w:rFonts w:cs="Times New Roman" w:eastAsia="Times New Roman"/>
          <w:szCs w:val="24"/>
        </w:rPr>
        <w:t xml:space="preserve">2016. zatražio </w:t>
      </w:r>
      <w:r>
        <w:t xml:space="preserve">odobrenje i isplatu nagrade za vođenje prethodnog stečajnog postupka nad dužnikom </w:t>
      </w:r>
      <w:r w:rsidRPr="00F13FF6">
        <w:t>ALFA NEKRETNINE d.o.o., Pula, Mutilska 5, OIB: 40377400670</w:t>
      </w:r>
      <w:r>
        <w:t>, u iznosu od 6.000,00 kn bruto.</w:t>
      </w:r>
    </w:p>
    <w:p w:rsidRDefault="006745AC" w:rsidP="006745AC" w:rsidR="006745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Zahtjev nije osnovan.</w:t>
      </w:r>
    </w:p>
    <w:p w:rsidRDefault="006745AC" w:rsidP="006745AC" w:rsidR="006745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Odredbom čl. 94. st. 1., 2. i 3. </w:t>
      </w:r>
      <w:r w:rsidRPr="00341BD6">
        <w:rPr>
          <w:rFonts w:cs="Times New Roman" w:eastAsia="Times New Roman"/>
          <w:szCs w:val="24"/>
        </w:rPr>
        <w:t>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</w:t>
      </w:r>
      <w:r>
        <w:rPr>
          <w:rFonts w:cs="Times New Roman" w:eastAsia="Times New Roman"/>
          <w:szCs w:val="24"/>
        </w:rPr>
        <w:t xml:space="preserve">propisano je da stečajni upravitelj ima pravo na nagradu za svoj rad i naknadu stvarnih troškova; nagradu stečajnom upravitelju rješenjem određuje sud prema uredbi kojom Vlada Republike Hrvatske utvrđuje kriterije i način obračuna i plaćanja nagrade stečajnim upraviteljima; te naknadu troškova rješenjem određuje sud na temelju pisanoga, obrazloženoga i dokumentiranoga izvješća stečajnoga upravitelja. </w:t>
      </w:r>
    </w:p>
    <w:p w:rsidRDefault="006745AC" w:rsidP="006745AC" w:rsidR="006745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Po odredbi čl. 5. st. 1. Uredbe o kriterijima i načinu obračuna i plaćanja nagrade stečajnim upraviteljima, sud rješenjem utvrđuje visinu nagrade, uzimajući u obzir obujam i složenost poslova, rad stečajnog upravitelja na ispitivanju tražbina te vrijednost unovčene stečajne mase.</w:t>
      </w:r>
    </w:p>
    <w:p w:rsidRDefault="006745AC" w:rsidP="006745AC" w:rsidR="006745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Iz spisa proizlazi da stečajni upravitelj nije sudjelovao u prethodnom postupku. Imenovan je stečajnim upraviteljem u rješenju o otvaranju stečajnog postupka koje je po žalbi dužnika ukinuto te je potom postupak obustavljen iz razloga što je dužnik podmirio sve obveze te postao sposoban za plaćanje.</w:t>
      </w:r>
    </w:p>
    <w:p w:rsidRDefault="006745AC" w:rsidP="006745AC" w:rsidR="006745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zahtjevu za isplatu stečajni upravitelj nije specificirao ni obrazložio radnje koje je proveo u stečajnom postupku, a iz spisa nije vidljivo da je bilo kakve radnje proveo, osobito iz razloga što se zahtjev odnosi na prethodni postupak u kojem stečajni upravitelj nije sudjelovao.</w:t>
      </w:r>
    </w:p>
    <w:p w:rsidRDefault="006745AC" w:rsidP="006745AC" w:rsidR="006745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Također stečajni upravitelj nije podnio obrazloženo i dokumentirano izvješće na okolnost nastalih mu troškova u ovom stečajnom postupku.</w:t>
      </w:r>
    </w:p>
    <w:p w:rsidRDefault="006745AC" w:rsidP="006745AC" w:rsidR="006745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 xml:space="preserve">Slijedom navedenog, kako sud nije utvrdio da je stečajni upravitelj vršio rad u ovom predmetu, niti je utvrdio postojanje potrebnih elemenata za prosudbu obujma i složenosti eventualnih poslova koje je stečajni upravitelj izveo u ovom stečajnom postupku i troškova koje je eventualno imao, ocijenjen je neosnovanim njegov zahtjev za određivanje nagrade i troškova te je </w:t>
      </w:r>
      <w:r w:rsidRPr="00341BD6">
        <w:rPr>
          <w:rFonts w:cs="Times New Roman" w:eastAsia="Times New Roman"/>
          <w:szCs w:val="24"/>
        </w:rPr>
        <w:t>donesena</w:t>
      </w:r>
      <w:r>
        <w:rPr>
          <w:rFonts w:cs="Times New Roman" w:eastAsia="Times New Roman"/>
          <w:szCs w:val="24"/>
        </w:rPr>
        <w:t xml:space="preserve"> </w:t>
      </w:r>
      <w:r w:rsidRPr="00341BD6">
        <w:rPr>
          <w:rFonts w:cs="Times New Roman" w:eastAsia="Times New Roman"/>
          <w:szCs w:val="24"/>
        </w:rPr>
        <w:t xml:space="preserve">odluka kao </w:t>
      </w:r>
      <w:r>
        <w:rPr>
          <w:rFonts w:cs="Times New Roman" w:eastAsia="Times New Roman"/>
          <w:szCs w:val="24"/>
        </w:rPr>
        <w:t>u izreci rješenja.</w:t>
      </w:r>
    </w:p>
    <w:p w:rsidRDefault="006745AC" w:rsidP="006745AC" w:rsidR="006745AC" w:rsidRPr="00341BD6">
      <w:pPr>
        <w:ind w:firstLine="708"/>
        <w:rPr>
          <w:rFonts w:cs="Times New Roman" w:eastAsia="Times New Roman"/>
          <w:szCs w:val="24"/>
        </w:rPr>
      </w:pPr>
    </w:p>
    <w:p w:rsidRDefault="006745AC" w:rsidP="006745AC" w:rsidR="006745AC">
      <w:pPr>
        <w:ind w:firstLine="708"/>
        <w:rPr>
          <w:rFonts w:cs="Times New Roman" w:eastAsia="Times New Roman"/>
          <w:szCs w:val="24"/>
        </w:rPr>
      </w:pPr>
    </w:p>
    <w:p w:rsidRDefault="006745AC" w:rsidP="006745AC" w:rsidR="006745A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20. prosinca 2016</w:t>
      </w:r>
      <w:r w:rsidRPr="005D578C">
        <w:rPr>
          <w:rFonts w:cs="Times New Roman" w:eastAsia="Times New Roman"/>
          <w:szCs w:val="24"/>
        </w:rPr>
        <w:t>.</w:t>
      </w:r>
    </w:p>
    <w:p w:rsidRDefault="006745AC" w:rsidP="006745AC" w:rsidR="006745AC">
      <w:pPr>
        <w:jc w:val="center"/>
        <w:rPr>
          <w:rFonts w:cs="Times New Roman" w:eastAsia="Times New Roman"/>
          <w:szCs w:val="24"/>
        </w:rPr>
      </w:pPr>
    </w:p>
    <w:p w:rsidRDefault="006745AC" w:rsidP="006745AC" w:rsidR="006745A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745AC" w:rsidP="006745AC" w:rsidR="006745A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Skok, v.r.</w:t>
      </w:r>
    </w:p>
    <w:p w:rsidRDefault="006745AC" w:rsidP="006745AC" w:rsidR="006745A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6745AC" w:rsidP="006745AC" w:rsidR="006745A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6745AC" w:rsidP="006745AC" w:rsidR="006745AC" w:rsidRPr="005D578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6745AC" w:rsidP="006745AC" w:rsidR="006745AC" w:rsidRPr="00A4084C">
      <w:pPr>
        <w:jc w:val="left"/>
        <w:rPr>
          <w:rFonts w:cs="Times New Roman" w:eastAsia="Times New Roman"/>
          <w:szCs w:val="24"/>
        </w:rPr>
      </w:pPr>
      <w:r w:rsidRPr="00A4084C">
        <w:rPr>
          <w:rFonts w:cs="Times New Roman" w:eastAsia="Times New Roman"/>
          <w:szCs w:val="24"/>
        </w:rPr>
        <w:t>UPUTA O PRAVNOM LIJEKU</w:t>
      </w:r>
    </w:p>
    <w:p w:rsidRDefault="006745AC" w:rsidP="006745AC" w:rsidR="006745AC" w:rsidRPr="00A4084C">
      <w:pPr>
        <w:ind w:firstLine="708"/>
        <w:rPr>
          <w:szCs w:val="24"/>
        </w:rPr>
      </w:pPr>
      <w:r w:rsidRPr="00A4084C">
        <w:rPr>
          <w:szCs w:val="24"/>
        </w:rPr>
        <w:t xml:space="preserve">Protiv ovog rješenja </w:t>
      </w:r>
      <w:r>
        <w:rPr>
          <w:szCs w:val="24"/>
        </w:rPr>
        <w:t>pravo na žalbu imaju stečajni upravitelj, dužnik pojedinac i svaki stečajni vjerovnik (čl. 94. st. 5. SZ-a). O žalbi odlučuje Visoki trgovački</w:t>
      </w:r>
      <w:r w:rsidRPr="00A4084C">
        <w:rPr>
          <w:szCs w:val="24"/>
        </w:rPr>
        <w:t xml:space="preserve"> sud Republike Hrvatske. Žalba se podnosi putem ovog suda u </w:t>
      </w:r>
      <w:r>
        <w:rPr>
          <w:szCs w:val="24"/>
        </w:rPr>
        <w:t>dva primjer</w:t>
      </w:r>
      <w:r w:rsidRPr="00A4084C">
        <w:rPr>
          <w:szCs w:val="24"/>
        </w:rPr>
        <w:t>ka u roku od osam dana od dostave rješenja, a dostava se smatra obavljenom istekom osmog dana od dana objave rješenja na mrežnoj stranici e-Oglasna ploča sudova (čl. 12. st. 1. SZ-a).</w:t>
      </w:r>
    </w:p>
    <w:p w:rsidRDefault="006745AC" w:rsidP="006745AC" w:rsidR="006745AC" w:rsidRPr="00A4084C">
      <w:pPr>
        <w:rPr>
          <w:szCs w:val="24"/>
        </w:rPr>
      </w:pPr>
    </w:p>
    <w:p w:rsidRDefault="006745AC" w:rsidP="006745AC" w:rsidR="006745AC" w:rsidRPr="00A4084C">
      <w:pPr>
        <w:jc w:val="left"/>
        <w:rPr>
          <w:rFonts w:cs="Times New Roman" w:eastAsia="Times New Roman"/>
          <w:szCs w:val="24"/>
        </w:rPr>
      </w:pPr>
      <w:r w:rsidRPr="00A4084C">
        <w:rPr>
          <w:rFonts w:cs="Times New Roman" w:eastAsia="Times New Roman"/>
          <w:szCs w:val="24"/>
        </w:rPr>
        <w:t>DNA:</w:t>
      </w:r>
    </w:p>
    <w:p w:rsidRDefault="006745AC" w:rsidP="006745AC" w:rsidR="006745AC" w:rsidRPr="00A4084C">
      <w:pPr>
        <w:rPr>
          <w:rFonts w:cs="Times New Roman" w:eastAsia="Times New Roman"/>
          <w:szCs w:val="24"/>
          <w:lang w:eastAsia="en-US"/>
        </w:rPr>
      </w:pPr>
      <w:r>
        <w:rPr>
          <w:rFonts w:cs="Times New Roman" w:eastAsia="Times New Roman"/>
          <w:szCs w:val="24"/>
        </w:rPr>
        <w:t>- s</w:t>
      </w:r>
      <w:r w:rsidRPr="00A4084C">
        <w:rPr>
          <w:rFonts w:cs="Times New Roman" w:eastAsia="Times New Roman"/>
          <w:szCs w:val="24"/>
        </w:rPr>
        <w:t xml:space="preserve">tečajni upravitelj </w:t>
      </w:r>
      <w:r>
        <w:rPr>
          <w:rFonts w:cs="Times New Roman" w:eastAsia="Times New Roman"/>
          <w:szCs w:val="24"/>
        </w:rPr>
        <w:t>Zdravko Kuzmić, Zagreb, Horvatovac 13</w:t>
      </w:r>
    </w:p>
    <w:p w:rsidRDefault="006745AC" w:rsidP="006745AC" w:rsidR="006745AC" w:rsidRPr="00A408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Pr="00A4084C">
        <w:rPr>
          <w:rFonts w:cs="Times New Roman" w:eastAsia="Times New Roman"/>
          <w:szCs w:val="24"/>
        </w:rPr>
        <w:t>mrežna stranica e</w:t>
      </w:r>
      <w:r>
        <w:rPr>
          <w:rFonts w:cs="Times New Roman" w:eastAsia="Times New Roman"/>
          <w:szCs w:val="24"/>
        </w:rPr>
        <w:t>-Oglasna ploča sudova (8 dana).</w:t>
      </w:r>
    </w:p>
    <w:p w:rsidRDefault="006745AC" w:rsidP="006745AC" w:rsidR="006745AC"/>
    <w:p w:rsidRDefault="00C34B55" w:rsidR="00500701"/>
    <w:sectPr w:rsidSect="00A4084C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5AC" w:rsidP="006745AC" w:rsidR="006745AC">
      <w:r>
        <w:separator/>
      </w:r>
    </w:p>
  </w:endnote>
  <w:endnote w:id="0" w:type="continuationSeparator">
    <w:p w:rsidRDefault="006745AC" w:rsidP="006745AC" w:rsidR="00674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5AC" w:rsidP="006745AC" w:rsidR="006745AC">
      <w:r>
        <w:separator/>
      </w:r>
    </w:p>
  </w:footnote>
  <w:footnote w:id="0" w:type="continuationSeparator">
    <w:p w:rsidRDefault="006745AC" w:rsidP="006745AC" w:rsidR="006745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EC1" w:rsidP="003C138D" w:rsidR="003C138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34B5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6745AC">
      <w:rPr>
        <w:szCs w:val="24"/>
      </w:rPr>
      <w:t>2 St-610/2016-32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5AC"/>
    <w:rsid w:val="00554328"/>
    <w:rsid w:val="006745AC"/>
    <w:rsid w:val="00985388"/>
    <w:rsid w:val="00C34B55"/>
    <w:rsid w:val="00F4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45A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45A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745A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5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5A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45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45A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B5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4B5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4B5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4B5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45A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45A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745A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5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5A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45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45A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B5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4B5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4B5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4B5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2016.</izvorni_sadrzaj>
    <derivirana_varijabla naziv="DomainObject.Predmet.DatumRjesavanja_1">28.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St-610/2016</izvorni_sadrzaj>
    <derivirana_varijabla naziv="DomainObject.Predmet.OznakaBroj_1">St-610/2016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NEKRETNINE d.o.o. PULA zastupanog po punomoćniku Odvj. Biserka Radolović</izvorni_sadrzaj>
    <derivirana_varijabla naziv="DomainObject.Predmet.ProtustrankaFormated_1">  ALFA NEKRETNINE d.o.o. PULA zastupanog po punomoćniku Odvj. Biserka Radolović</derivirana_varijabla>
  </DomainObject.Predmet.ProtustrankaFormated>
  <DomainObject.Predmet.ProtustrankaFormatedOIB>
    <izvorni_sadrzaj>  ALFA NEKRETNINE d.o.o. PULA, OIB 40377400670 zastupanog po punomoćniku Odvj. Biserka Radolović</izvorni_sadrzaj>
    <derivirana_varijabla naziv="DomainObject.Predmet.ProtustrankaFormatedOIB_1">  ALFA NEKRETNINE d.o.o. PULA, OIB 40377400670 zastupanog po punomoćniku Odvj. Biserka Radolović</derivirana_varijabla>
  </DomainObject.Predmet.ProtustrankaFormatedOIB>
  <DomainObject.Predmet.ProtustrankaFormatedWithAdress>
    <izvorni_sadrzaj> ALFA NEKRETNINE d.o.o. PULA, Mutilska 5, 52100 Pula zastupanog po punomoćniku Odvj. Biserka Radolović</izvorni_sadrzaj>
    <derivirana_varijabla naziv="DomainObject.Predmet.ProtustrankaFormatedWithAdress_1"> ALFA NEKRETNINE d.o.o. PULA, Mutilska 5, 52100 Pula zastupanog po punomoćniku Odvj. Biserka Radolović</derivirana_varijabla>
  </DomainObject.Predmet.ProtustrankaFormatedWithAdress>
  <DomainObject.Predmet.ProtustrankaFormatedWithAdressOIB>
    <izvorni_sadrzaj> ALFA NEKRETNINE d.o.o. PULA, OIB 40377400670, Mutilska 5, 52100 Pula zastupanog po punomoćniku Odvj. Biserka Radolović</izvorni_sadrzaj>
    <derivirana_varijabla naziv="DomainObject.Predmet.ProtustrankaFormatedWithAdressOIB_1"> ALFA NEKRETNINE d.o.o. PULA, OIB 40377400670, Mutilska 5, 52100 Pula zastupanog po punomoćniku Odvj. Biserka Radolović</derivirana_varijabla>
  </DomainObject.Predmet.ProtustrankaFormatedWithAdressOIB>
  <DomainObject.Predmet.ProtustrankaWithAdress>
    <izvorni_sadrzaj>ALFA NEKRETNINE d.o.o. PULA Mutilska 5, 52100 Pula</izvorni_sadrzaj>
    <derivirana_varijabla naziv="DomainObject.Predmet.ProtustrankaWithAdress_1">ALFA NEKRETNINE d.o.o. PULA Mutilska 5, 52100 Pula</derivirana_varijabla>
  </DomainObject.Predmet.ProtustrankaWithAdress>
  <DomainObject.Predmet.ProtustrankaWithAdressOIB>
    <izvorni_sadrzaj>ALFA NEKRETNINE d.o.o. PULA, OIB 40377400670, Mutilska 5, 52100 Pula</izvorni_sadrzaj>
    <derivirana_varijabla naziv="DomainObject.Predmet.ProtustrankaWithAdressOIB_1">ALFA NEKRETNINE d.o.o. PULA, OIB 40377400670, Mutilska 5, 52100 Pula</derivirana_varijabla>
  </DomainObject.Predmet.ProtustrankaWithAdressOIB>
  <DomainObject.Predmet.ProtustrankaNazivFormated>
    <izvorni_sadrzaj>ALFA NEKRETNINE d.o.o. PULA</izvorni_sadrzaj>
    <derivirana_varijabla naziv="DomainObject.Predmet.ProtustrankaNazivFormated_1">ALFA NEKRETNINE d.o.o. PULA</derivirana_varijabla>
  </DomainObject.Predmet.ProtustrankaNazivFormated>
  <DomainObject.Predmet.ProtustrankaNazivFormatedOIB>
    <izvorni_sadrzaj>ALFA NEKRETNINE d.o.o. PULA, OIB 40377400670</izvorni_sadrzaj>
    <derivirana_varijabla naziv="DomainObject.Predmet.ProtustrankaNazivFormatedOIB_1">ALFA NEKRETNINE d.o.o. PULA, OIB 40377400670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220691.35</izvorni_sadrzaj>
    <derivirana_varijabla naziv="DomainObject.Predmet.TrenutnaVrijednost_1">220691.35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ALFA NEKRETNINE d.o.o. PULA zastupanog po punomoćniku Odvj. Biserka Radolović</item>
    </izvorni_sadrzaj>
    <derivirana_varijabla naziv="DomainObject.Predmet.ProtuStrankaListFormated_1">
      <item>ALFA NEKRETNINE d.o.o. PULA zastupanog po punomoćniku Odvj. Biserka Radolović</item>
    </derivirana_varijabla>
  </DomainObject.Predmet.ProtuStrankaListFormated>
  <DomainObject.Predmet.ProtuStrankaListFormatedOIB>
    <izvorni_sadrzaj>
      <item>ALFA NEKRETNINE d.o.o. PULA, OIB 40377400670 zastupanog po punomoćniku Odvj. Biserka Radolović</item>
    </izvorni_sadrzaj>
    <derivirana_varijabla naziv="DomainObject.Predmet.ProtuStrankaListFormatedOIB_1">
      <item>ALFA NEKRETNINE d.o.o. PULA, OIB 40377400670 zastupanog po punomoćniku Odvj. Biserka Radolović</item>
    </derivirana_varijabla>
  </DomainObject.Predmet.ProtuStrankaListFormatedOIB>
  <DomainObject.Predmet.ProtuStrankaListFormatedWithAdress>
    <izvorni_sadrzaj>
      <item>ALFA NEKRETNINE d.o.o. PULA, Mutilska 5, 52100 Pula zastupanog po punomoćniku Odvj. Biserka Radolović</item>
    </izvorni_sadrzaj>
    <derivirana_varijabla naziv="DomainObject.Predmet.ProtuStrankaListFormatedWithAdress_1">
      <item>ALFA NEKRETNINE d.o.o. PULA, Mutilska 5, 52100 Pula zastupanog po punomoćniku Odvj. Biserka Radolović</item>
    </derivirana_varijabla>
  </DomainObject.Predmet.ProtuStrankaListFormatedWithAdress>
  <DomainObject.Predmet.ProtuStrankaListFormatedWithAdressOIB>
    <izvorni_sadrzaj>
      <item>ALFA NEKRETNINE d.o.o. PULA, OIB 40377400670, Mutilska 5, 52100 Pula zastupanog po punomoćniku Odvj. Biserka Radolović</item>
    </izvorni_sadrzaj>
    <derivirana_varijabla naziv="DomainObject.Predmet.ProtuStrankaListFormatedWithAdressOIB_1">
      <item>ALFA NEKRETNINE d.o.o. PULA, OIB 40377400670, Mutilska 5, 52100 Pula zastupanog po punomoćniku Odvj. Biserka Radolović</item>
    </derivirana_varijabla>
  </DomainObject.Predmet.ProtuStrankaListFormatedWithAdressOIB>
  <DomainObject.Predmet.ProtuStrankaListNazivFormated>
    <izvorni_sadrzaj>
      <item>ALFA NEKRETNINE d.o.o. PULA</item>
    </izvorni_sadrzaj>
    <derivirana_varijabla naziv="DomainObject.Predmet.ProtuStrankaListNazivFormated_1">
      <item>ALFA NEKRETNINE d.o.o. PULA</item>
    </derivirana_varijabla>
  </DomainObject.Predmet.ProtuStrankaListNazivFormated>
  <DomainObject.Predmet.ProtuStrankaListNazivFormatedOIB>
    <izvorni_sadrzaj>
      <item>ALFA NEKRETNINE d.o.o. PULA, OIB 40377400670</item>
    </izvorni_sadrzaj>
    <derivirana_varijabla naziv="DomainObject.Predmet.ProtuStrankaListNazivFormatedOIB_1">
      <item>ALFA NEKRETNINE d.o.o. PULA, OIB 40377400670</item>
    </derivirana_varijabla>
  </DomainObject.Predmet.ProtuStrankaListNazivFormatedOIB>
  <DomainObject.Predmet.OstaliListFormated>
    <izvorni_sadrzaj>
      <item>Odvj. Biserka Radolović punomoćnik sudionika u postupku ALFA NEKRETNINE d.o.o. PULA</item>
    </izvorni_sadrzaj>
    <derivirana_varijabla naziv="DomainObject.Predmet.OstaliListFormated_1">
      <item>Odvj. Biserka Radolović punomoćnik sudionika u postupku ALFA NEKRETNINE d.o.o. PULA</item>
    </derivirana_varijabla>
  </DomainObject.Predmet.OstaliListFormated>
  <DomainObject.Predmet.OstaliListFormatedOIB>
    <izvorni_sadrzaj>
      <item>Odvj. Biserka Radolović, OIB 80864353265 punomoćnik sudionika u postupku ALFA NEKRETNINE d.o.o. PULA</item>
    </izvorni_sadrzaj>
    <derivirana_varijabla naziv="DomainObject.Predmet.OstaliListFormatedOIB_1">
      <item>Odvj. Biserka Radolović, OIB 80864353265 punomoćnik sudionika u postupku ALFA NEKRETNINE d.o.o. PULA</item>
    </derivirana_varijabla>
  </DomainObject.Predmet.OstaliListFormatedOIB>
  <DomainObject.Predmet.OstaliListFormatedWithAdress>
    <izvorni_sadrzaj>
      <item>Odvj. Biserka Radolović, Dinka Vitezića 12, 52100 Pula punomoćnik sudionika u postupku ALFA NEKRETNINE d.o.o. PULA</item>
    </izvorni_sadrzaj>
    <derivirana_varijabla naziv="DomainObject.Predmet.OstaliListFormatedWithAdress_1">
      <item>Odvj. Biserka Radolović, Dinka Vitezića 12, 52100 Pula punomoćnik sudionika u postupku ALFA NEKRETNINE d.o.o. PULA</item>
    </derivirana_varijabla>
  </DomainObject.Predmet.OstaliListFormatedWithAdress>
  <DomainObject.Predmet.OstaliListFormatedWithAdressOIB>
    <izvorni_sadrzaj>
      <item>Odvj. Biserka Radolović, OIB 80864353265, Dinka Vitezića 12, 52100 Pula punomoćnik sudionika u postupku ALFA NEKRETNINE d.o.o. PULA</item>
    </izvorni_sadrzaj>
    <derivirana_varijabla naziv="DomainObject.Predmet.OstaliListFormatedWithAdressOIB_1">
      <item>Odvj. Biserka Radolović, OIB 80864353265, Dinka Vitezića 12, 52100 Pula punomoćnik sudionika u postupku ALFA NEKRETNINE d.o.o. PULA</item>
    </derivirana_varijabla>
  </DomainObject.Predmet.OstaliListFormatedWithAdressOIB>
  <DomainObject.Predmet.OstaliListNazivFormated>
    <izvorni_sadrzaj>
      <item>Odvj. Biserka Radolović</item>
    </izvorni_sadrzaj>
    <derivirana_varijabla naziv="DomainObject.Predmet.OstaliListNazivFormated_1">
      <item>Odvj. Biserka Radolović</item>
    </derivirana_varijabla>
  </DomainObject.Predmet.OstaliListNazivFormated>
  <DomainObject.Predmet.OstaliListNazivFormatedOIB>
    <izvorni_sadrzaj>
      <item>Odvj. Biserka Radolović, OIB 80864353265</item>
    </izvorni_sadrzaj>
    <derivirana_varijabla naziv="DomainObject.Predmet.OstaliListNazivFormatedOIB_1">
      <item>Odvj. Biserka Radolović, OIB 80864353265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ALFA NEKRETNINE d.o.o. PULA</izvorni_sadrzaj>
    <derivirana_varijabla naziv="DomainObject.Predmet.ProtustrankaIDrugi_1">ALFA NEKRETNINE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ALFA NEKRETNINE d.o.o. PULA, OIB 40377400670, Mutilska 5, 52100 Pula</izvorni_sadrzaj>
    <derivirana_varijabla naziv="DomainObject.Predmet.ProtustrankaIDrugiAdressOIB_1">ALFA NEKRETNINE d.o.o. PULA, OIB 40377400670, Mutilska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2016.</izvorni_sadrzaj>
    <derivirana_varijabla naziv="DomainObject.Predmet.OdlukaRjesenje.DatumDonosenjaOdluke_1">28.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St-610/2016-29</izvorni_sadrzaj>
    <derivirana_varijabla naziv="DomainObject.Predmet.OdlukaRjesenje.Oznaka_1">St-610/2016-29</derivirana_varijabla>
  </DomainObject.Predmet.OdlukaRjesenje.Oznaka>
  <DomainObject.Predmet.SudioniciListNaziv>
    <izvorni_sadrzaj>
      <item>FINANCIJSKA AGENCIJA, RC RIJEKA, PODRUŽNICA PULA, PULA</item>
      <item>ALFA NEKRETNINE d.o.o. PULA</item>
      <item>Odvj. Biserka Radolović</item>
    </izvorni_sadrzaj>
    <derivirana_varijabla naziv="DomainObject.Predmet.SudioniciListNaziv_1">
      <item>FINANCIJSKA AGENCIJA, RC RIJEKA, PODRUŽNICA PULA, PULA</item>
      <item>ALFA NEKRETNINE d.o.o. PULA</item>
      <item>Odvj. Biserka Radolović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ALFA NEKRETNINE d.o.o. PULA, OIB 40377400670, Mutilska 5,52100 Pula</item>
      <item>Odvj. Biserka Radolović, OIB 80864353265, Dinka Vitezića 12,52100 Pula</item>
    </izvorni_sadrzaj>
    <derivirana_varijabla naziv="DomainObject.Predmet.SudioniciListAdressOIB_1">
      <item>FINANCIJSKA AGENCIJA, RC RIJEKA, PODRUŽNICA PULA, PULA, OIB 85821130368, Giardini 5,52100 Pula</item>
      <item>ALFA NEKRETNINE d.o.o. PULA, OIB 40377400670, Mutilska 5,52100 Pula</item>
      <item>Odvj. Biserka Radolović, OIB 80864353265, Dinka Vitezića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40377400670</item>
      <item>, OIB 80864353265</item>
    </izvorni_sadrzaj>
    <derivirana_varijabla naziv="DomainObject.Predmet.SudioniciListNazivOIB_1">
      <item>, OIB 85821130368</item>
      <item>, OIB 40377400670</item>
      <item>, OIB 80864353265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2810</properties:Characters>
  <properties:Lines>71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2016-12-20T09:28:00Z</dcterms:created>
  <dc:creator>Jasmina Matika</dc:creator>
  <cp:lastModifiedBy>Jasmina Matika</cp:lastModifiedBy>
  <dcterms:modified xmlns:xsi="http://www.w3.org/2001/XMLSchema-instance" xsi:type="dcterms:W3CDTF">2016-12-20T09:44:00Z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