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1d7e1" w14:paraId="a01d7e1" w:rsidRDefault="00AE649C" w:rsidP="00B75F34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B75F34" w:rsidP="00B75F3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75F34" w:rsidP="00B75F34" w:rsidR="00AE649C">
      <w:pPr>
        <w:pStyle w:val="SudSjedite"/>
      </w:pPr>
      <w:r>
        <w:t xml:space="preserve">                                                                                                    Poslovni broj: 4 St-1140/15-4</w:t>
      </w:r>
    </w:p>
    <w:p w:rsidRDefault="00B75F34" w:rsidP="00B75F34" w:rsidR="00B75F34" w:rsidRPr="00B76F3C">
      <w:pPr>
        <w:pStyle w:val="SudSjedite"/>
      </w:pPr>
    </w:p>
    <w:p w:rsidRDefault="00B75F34" w:rsidP="00B75F34" w:rsidR="00B75F34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B75F34" w:rsidP="00B75F34" w:rsidR="00B75F3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B75F34" w:rsidP="00B75F34" w:rsidR="00B75F3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B75F34" w:rsidP="00B75F34" w:rsidR="00B75F34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B75F34" w:rsidP="00B75F34" w:rsidR="00B75F34">
      <w:pPr>
        <w:spacing w:after="0"/>
        <w:jc w:val="right"/>
        <w:rPr>
          <w:lang w:eastAsia="hr-HR"/>
        </w:rPr>
      </w:pPr>
    </w:p>
    <w:p w:rsidRDefault="00B75F34" w:rsidP="00B75F34" w:rsidR="00B75F34">
      <w:pPr>
        <w:spacing w:after="0"/>
        <w:jc w:val="right"/>
      </w:pPr>
    </w:p>
    <w:p w:rsidRDefault="00B75F34" w:rsidP="00B75F34" w:rsidR="00B75F34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 FRUTAPAK - d.o.o., Legrad, Bana Jelačića 8, OIB: 85333087478,  14. siječnja 2016. temeljem čl. 430. Stečajnog zakona („NN“ 71/15, u daljnjem tekstu SZ) objavljuje sljedeći</w:t>
      </w:r>
    </w:p>
    <w:p w:rsidRDefault="00B75F34" w:rsidP="00B75F34" w:rsidR="00B75F34">
      <w:pPr>
        <w:spacing w:after="0"/>
        <w:jc w:val="center"/>
      </w:pPr>
    </w:p>
    <w:p w:rsidRDefault="00B75F34" w:rsidP="00B75F34" w:rsidR="00B75F34">
      <w:pPr>
        <w:spacing w:after="0"/>
        <w:jc w:val="center"/>
      </w:pPr>
      <w:r>
        <w:t>OGLAS</w:t>
      </w:r>
    </w:p>
    <w:p w:rsidRDefault="00B75F34" w:rsidP="00B75F34" w:rsidR="00B75F34">
      <w:pPr>
        <w:spacing w:after="0"/>
      </w:pPr>
    </w:p>
    <w:p w:rsidRDefault="00B75F34" w:rsidP="00B75F34" w:rsidR="00B75F34">
      <w:pPr>
        <w:spacing w:after="0"/>
        <w:jc w:val="both"/>
      </w:pPr>
      <w:r>
        <w:t>1/</w:t>
      </w:r>
      <w:r>
        <w:tab/>
        <w:t>Utvrđuje se da ukupni iznos evidentiranog duga dužnika FRUTAPAK - d.o.o., Legrad, Bana Jelačića 8, OIB: 85333087478  iznosi 869.814,23 kn.</w:t>
      </w:r>
    </w:p>
    <w:p w:rsidRDefault="00B75F34" w:rsidP="00B75F34" w:rsidR="00B75F34">
      <w:pPr>
        <w:spacing w:after="0"/>
        <w:jc w:val="both"/>
      </w:pPr>
    </w:p>
    <w:p w:rsidRDefault="00B75F34" w:rsidP="00B75F34" w:rsidR="00B75F34">
      <w:pPr>
        <w:spacing w:after="0"/>
        <w:jc w:val="both"/>
      </w:pPr>
      <w:r>
        <w:t>2/</w:t>
      </w:r>
      <w:r>
        <w:tab/>
        <w:t xml:space="preserve"> Poziva se direktor dužnika Zoran Habrka iz Ludbrega, Ulica kardinala Franje Kuharića 12, OIB: 80992661008 da u roku od 15 dana od dana objave ovog oglasa na e-oglasnoj ploči suda podnese ovome sudu, pozivom na gornji broj spisa, javnobilježnički ovjerovljeni prokazni popis imovine i obveza dužnika na propisanom obrascu.</w:t>
      </w:r>
    </w:p>
    <w:p w:rsidRDefault="00B75F34" w:rsidP="00B75F34" w:rsidR="00B75F34">
      <w:pPr>
        <w:spacing w:after="0"/>
        <w:jc w:val="both"/>
      </w:pPr>
    </w:p>
    <w:p w:rsidRDefault="00B75F34" w:rsidP="00B75F34" w:rsidR="00B75F34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B75F34" w:rsidP="00B75F34" w:rsidR="00B75F34">
      <w:pPr>
        <w:spacing w:after="0"/>
      </w:pPr>
    </w:p>
    <w:p w:rsidRDefault="00B75F34" w:rsidP="00B75F34" w:rsidR="00B75F34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B75F34" w:rsidP="00B75F34" w:rsidR="00B75F34">
      <w:pPr>
        <w:spacing w:after="0"/>
        <w:jc w:val="both"/>
        <w:rPr>
          <w:color w:val="000000"/>
        </w:rPr>
      </w:pPr>
      <w:r>
        <w:tab/>
      </w:r>
    </w:p>
    <w:p w:rsidRDefault="00B75F34" w:rsidP="00B75F34" w:rsidR="00B75F34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220114015 otvoren kod Hrvatske poštanske banke. </w:t>
      </w:r>
    </w:p>
    <w:p w:rsidRDefault="00B75F34" w:rsidP="00B75F34" w:rsidR="00B75F34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B75F34" w:rsidP="00B75F34" w:rsidR="00B75F34">
      <w:pPr>
        <w:spacing w:after="0"/>
        <w:jc w:val="both"/>
      </w:pPr>
    </w:p>
    <w:p w:rsidRDefault="00B75F34" w:rsidP="00B75F34" w:rsidR="00B75F34">
      <w:pPr>
        <w:spacing w:after="0"/>
        <w:jc w:val="center"/>
      </w:pPr>
      <w:r>
        <w:t>U Varaždinu, 14. siječnja 2016.</w:t>
      </w:r>
    </w:p>
    <w:p w:rsidRDefault="00B75F34" w:rsidP="00B75F34" w:rsidR="00B75F34">
      <w:pPr>
        <w:spacing w:after="0"/>
        <w:jc w:val="both"/>
      </w:pPr>
    </w:p>
    <w:p w:rsidRDefault="00B75F34" w:rsidP="00B75F34" w:rsidR="00B75F3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B75F34" w:rsidP="00B75F34" w:rsidR="00B75F34">
      <w:pPr>
        <w:spacing w:after="0"/>
      </w:pPr>
    </w:p>
    <w:p w:rsidRDefault="00B75F34" w:rsidP="00B75F34" w:rsidR="00B75F3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B75F34" w:rsidR="00CB0EA4">
      <w:pPr>
        <w:pStyle w:val="Naslovdokumenta"/>
        <w:spacing w:after="0"/>
      </w:pPr>
    </w:p>
    <w:p w:rsidRDefault="0071688E" w:rsidP="00B75F34" w:rsidR="0071688E">
      <w:pPr>
        <w:pStyle w:val="Poetniodjeljak"/>
        <w:spacing w:after="0"/>
      </w:pPr>
    </w:p>
    <w:p w:rsidRDefault="00A21F0D" w:rsidP="00B75F34" w:rsidR="00A21F0D">
      <w:pPr>
        <w:pStyle w:val="NormaleSPIS"/>
        <w:spacing w:after="0"/>
        <w:rPr>
          <w:noProof/>
        </w:rPr>
      </w:pPr>
    </w:p>
    <w:p w:rsidRDefault="00DA0242" w:rsidP="00B75F34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5F34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947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St-1140/2015-4</izvorni_sadrzaj>
    <derivirana_varijabla naziv="DomainObject.Oznaka_1">St-1140/2015-4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1140</izvorni_sadrzaj>
    <derivirana_varijabla naziv="DomainObject.Predmet.Broj_1">1140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St-1140/2015</izvorni_sadrzaj>
    <derivirana_varijabla naziv="DomainObject.Predmet.OznakaBroj_1">St-1140/2015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FRUTAPAK - društvo s ograničenom odgovornošću za trgovinu, proizvodnju i usluge</izvorni_sadrzaj>
    <derivirana_varijabla naziv="DomainObject.Predmet.ProtustrankaFormated_1">  FRUTAPAK - društvo s ograničenom odgovornošću za trgovinu, proizvodnju i usluge</derivirana_varijabla>
  </DomainObject.Predmet.ProtustrankaFormated>
  <DomainObject.Predmet.ProtustrankaFormatedOIB>
    <izvorni_sadrzaj>  FRUTAPAK - društvo s ograničenom odgovornošću za trgovinu, proizvodnju i usluge, OIB 85333087478</izvorni_sadrzaj>
    <derivirana_varijabla naziv="DomainObject.Predmet.ProtustrankaFormatedOIB_1">  FRUTAPAK - društvo s ograničenom odgovornošću za trgovinu, proizvodnju i usluge, OIB 85333087478</derivirana_varijabla>
  </DomainObject.Predmet.ProtustrankaFormatedOIB>
  <DomainObject.Predmet.ProtustrankaFormatedWithAdress>
    <izvorni_sadrzaj> FRUTAPAK - društvo s ograničenom odgovornošću za trgovinu, proizvodnju i usluge, Bana Jelačića 8, 48316 Legrad</izvorni_sadrzaj>
    <derivirana_varijabla naziv="DomainObject.Predmet.ProtustrankaFormatedWithAdress_1"> FRUTAPAK - društvo s ograničenom odgovornošću za trgovinu, proizvodnju i usluge, Bana Jelačića 8, 48316 Legrad</derivirana_varijabla>
  </DomainObject.Predmet.ProtustrankaFormatedWithAdress>
  <DomainObject.Predmet.ProtustrankaFormatedWithAdressOIB>
    <izvorni_sadrzaj> FRUTAPAK - društvo s ograničenom odgovornošću za trgovinu, proizvodnju i usluge, OIB 85333087478, Bana Jelačića 8, 48316 Legrad</izvorni_sadrzaj>
    <derivirana_varijabla naziv="DomainObject.Predmet.ProtustrankaFormatedWithAdressOIB_1"> FRUTAPAK - društvo s ograničenom odgovornošću za trgovinu, proizvodnju i usluge, OIB 85333087478, Bana Jelačića 8, 48316 Legrad</derivirana_varijabla>
  </DomainObject.Predmet.ProtustrankaFormatedWithAdressOIB>
  <DomainObject.Predmet.ProtustrankaWithAdress>
    <izvorni_sadrzaj>FRUTAPAK - društvo s ograničenom odgovornošću za trgovinu, proizvodnju i usluge Bana Jelačića 8, 48316 Legrad</izvorni_sadrzaj>
    <derivirana_varijabla naziv="DomainObject.Predmet.ProtustrankaWithAdress_1">FRUTAPAK - društvo s ograničenom odgovornošću za trgovinu, proizvodnju i usluge Bana Jelačića 8, 48316 Legrad</derivirana_varijabla>
  </DomainObject.Predmet.ProtustrankaWithAdress>
  <DomainObject.Predmet.ProtustrankaWithAdressOIB>
    <izvorni_sadrzaj>FRUTAPAK - društvo s ograničenom odgovornošću za trgovinu, proizvodnju i usluge, OIB 85333087478, Bana Jelačića 8, 48316 Legrad</izvorni_sadrzaj>
    <derivirana_varijabla naziv="DomainObject.Predmet.ProtustrankaWithAdressOIB_1">FRUTAPAK - društvo s ograničenom odgovornošću za trgovinu, proizvodnju i usluge, OIB 85333087478, Bana Jelačića 8, 48316 Legrad</derivirana_varijabla>
  </DomainObject.Predmet.ProtustrankaWithAdressOIB>
  <DomainObject.Predmet.ProtustrankaNazivFormated>
    <izvorni_sadrzaj>FRUTAPAK - društvo s ograničenom odgovornošću za trgovinu, proizvodnju i usluge</izvorni_sadrzaj>
    <derivirana_varijabla naziv="DomainObject.Predmet.ProtustrankaNazivFormated_1">FRUTAPAK - društvo s ograničenom odgovornošću za trgovinu, proizvodnju i usluge</derivirana_varijabla>
  </DomainObject.Predmet.ProtustrankaNazivFormated>
  <DomainObject.Predmet.ProtustrankaNazivFormatedOIB>
    <izvorni_sadrzaj>FRUTAPAK - društvo s ograničenom odgovornošću za trgovinu, proizvodnju i usluge, OIB 85333087478</izvorni_sadrzaj>
    <derivirana_varijabla naziv="DomainObject.Predmet.ProtustrankaNazivFormatedOIB_1">FRUTAPAK - društvo s ograničenom odgovornošću za trgovinu, proizvodnju i usluge, OIB 85333087478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869814.23</izvorni_sadrzaj>
    <derivirana_varijabla naziv="DomainObject.Predmet.TrenutnaVrijednost_1">869814.23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FRUTAPAK - društvo s ograničenom odgovornošću za trgovinu, proizvodnju i usluge</item>
    </izvorni_sadrzaj>
    <derivirana_varijabla naziv="DomainObject.Predmet.ProtuStrankaListFormated_1">
      <item>FRUTAPAK - društvo s ograničenom odgovornošću za trgovinu, proizvodnju i usluge</item>
    </derivirana_varijabla>
  </DomainObject.Predmet.ProtuStrankaListFormated>
  <DomainObject.Predmet.ProtuStrankaListFormatedOIB>
    <izvorni_sadrzaj>
      <item>FRUTAPAK - društvo s ograničenom odgovornošću za trgovinu, proizvodnju i usluge, OIB 85333087478</item>
    </izvorni_sadrzaj>
    <derivirana_varijabla naziv="DomainObject.Predmet.ProtuStrankaListFormatedOIB_1">
      <item>FRUTAPAK - društvo s ograničenom odgovornošću za trgovinu, proizvodnju i usluge, OIB 85333087478</item>
    </derivirana_varijabla>
  </DomainObject.Predmet.ProtuStrankaListFormatedOIB>
  <DomainObject.Predmet.ProtuStrankaListFormatedWithAdress>
    <izvorni_sadrzaj>
      <item>FRUTAPAK - društvo s ograničenom odgovornošću za trgovinu, proizvodnju i usluge, Bana Jelačića 8, 48316 Legrad</item>
    </izvorni_sadrzaj>
    <derivirana_varijabla naziv="DomainObject.Predmet.ProtuStrankaListFormatedWithAdress_1">
      <item>FRUTAPAK - društvo s ograničenom odgovornošću za trgovinu, proizvodnju i usluge, Bana Jelačića 8, 48316 Legrad</item>
    </derivirana_varijabla>
  </DomainObject.Predmet.ProtuStrankaListFormatedWithAdress>
  <DomainObject.Predmet.ProtuStrankaListFormatedWithAdressOIB>
    <izvorni_sadrzaj>
      <item>FRUTAPAK - društvo s ograničenom odgovornošću za trgovinu, proizvodnju i usluge, OIB 85333087478, Bana Jelačića 8, 48316 Legrad</item>
    </izvorni_sadrzaj>
    <derivirana_varijabla naziv="DomainObject.Predmet.ProtuStrankaListFormatedWithAdressOIB_1">
      <item>FRUTAPAK - društvo s ograničenom odgovornošću za trgovinu, proizvodnju i usluge, OIB 85333087478, Bana Jelačića 8, 48316 Legrad</item>
    </derivirana_varijabla>
  </DomainObject.Predmet.ProtuStrankaListFormatedWithAdressOIB>
  <DomainObject.Predmet.ProtuStrankaListNazivFormated>
    <izvorni_sadrzaj>
      <item>FRUTAPAK - društvo s ograničenom odgovornošću za trgovinu, proizvodnju i usluge</item>
    </izvorni_sadrzaj>
    <derivirana_varijabla naziv="DomainObject.Predmet.ProtuStrankaListNazivFormated_1">
      <item>FRUTAPAK - društvo s ograničenom odgovornošću za trgovinu, proizvodnju i usluge</item>
    </derivirana_varijabla>
  </DomainObject.Predmet.ProtuStrankaListNazivFormated>
  <DomainObject.Predmet.ProtuStrankaListNazivFormatedOIB>
    <izvorni_sadrzaj>
      <item>FRUTAPAK - društvo s ograničenom odgovornošću za trgovinu, proizvodnju i usluge, OIB 85333087478</item>
    </izvorni_sadrzaj>
    <derivirana_varijabla naziv="DomainObject.Predmet.ProtuStrankaListNazivFormatedOIB_1">
      <item>FRUTAPAK - društvo s ograničenom odgovornošću za trgovinu, proizvodnju i usluge, OIB 85333087478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St-1140/2015-4</izvorni_sadrzaj>
    <derivirana_varijabla naziv="DomainObject.PoslovniBrojDokumenta_1">St-1140/2015-4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FRUTAPAK - društvo s ograničenom odgovornošću za trgovinu, proizvodnju i usluge</izvorni_sadrzaj>
    <derivirana_varijabla naziv="DomainObject.Predmet.ProtustrankaIDrugi_1">FRUTAPAK -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FRUTAPAK - društvo s ograničenom odgovornošću za trgovinu, proizvodnju i usluge, OIB 85333087478, Bana Jelačića 8, 48316 Legrad</izvorni_sadrzaj>
    <derivirana_varijabla naziv="DomainObject.Predmet.ProtustrankaIDrugiAdressOIB_1">FRUTAPAK - društvo s ograničenom odgovornošću za trgovinu, proizvodnju i usluge, OIB 85333087478, Bana Jelačića 8, 48316 Legrad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FRUTAPAK - društvo s ograničenom odgovornošću za trgovinu, proizvodnju i usluge</item>
      <item>E-oglasna ploča</item>
      <item>Sudski registar, Trgovački sud u Varaždinu</item>
    </izvorni_sadrzaj>
    <derivirana_varijabla naziv="DomainObject.Predmet.SudioniciListNaziv_1">
      <item>Financijska agencija</item>
      <item>FRUTAPAK - društvo s ograničenom odgovornošću za trgovinu, proizvodnju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FRUTAPAK - društvo s ograničenom odgovornošću za trgovinu, proizvodnju i usluge, OIB 85333087478, Bana Jelačića 8,48316 Legrad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FRUTAPAK - društvo s ograničenom odgovornošću za trgovinu, proizvodnju i usluge, OIB 85333087478, Bana Jelačića 8,48316 Legrad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AD0DE6-785D-4A67-A206-A66EE7F9B0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2012</properties:Characters>
  <properties:Lines>55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2016-01-14T09:23:00Z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St-1140/2015-4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