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94c2" w14:paraId="8db94c2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4F1771">
        <w:t>BEDEM d.o.o. Split, Zrinsko Frankopanska 64, OIB: 90384953525</w:t>
      </w:r>
      <w:r w:rsidR="00A25B81">
        <w:t xml:space="preserve">, dana </w:t>
      </w:r>
      <w:r w:rsidR="00B45623">
        <w:t>1.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4F1771" w:rsidRPr="004F1771">
        <w:t>BEDEM d.o.o. Split, Zrinsko Frankopanska 64, OIB: 90384953525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4F1771">
        <w:t>13.150.623,17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45623">
        <w:t>1.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E10B2C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4F1771">
      <w:t>1062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97BFB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1771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04B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St-1062/2015</izvorni_sadrzaj>
    <derivirana_varijabla naziv="DomainObject.Predmet.OznakaBroj_1">St-1062/2015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BEDEM d.o.o. za nekretnine, marketing, turizam i putnička agencija</izvorni_sadrzaj>
    <derivirana_varijabla naziv="DomainObject.Predmet.ProtustrankaFormated_1">  BEDEM d.o.o. za nekretnine, marketing, turizam i putnička agencija</derivirana_varijabla>
  </DomainObject.Predmet.ProtustrankaFormated>
  <DomainObject.Predmet.ProtustrankaFormatedOIB>
    <izvorni_sadrzaj>  BEDEM d.o.o. za nekretnine, marketing, turizam i putnička agencija, OIB 90384953525</izvorni_sadrzaj>
    <derivirana_varijabla naziv="DomainObject.Predmet.ProtustrankaFormatedOIB_1">  BEDEM d.o.o. za nekretnine, marketing, turizam i putnička agencija, OIB 90384953525</derivirana_varijabla>
  </DomainObject.Predmet.ProtustrankaFormatedOIB>
  <DomainObject.Predmet.ProtustrankaFormatedWithAdress>
    <izvorni_sadrzaj> BEDEM d.o.o. za nekretnine, marketing, turizam i putnička agencija, Zrinsko Frankopanska 64, 21000 Split</izvorni_sadrzaj>
    <derivirana_varijabla naziv="DomainObject.Predmet.ProtustrankaFormatedWithAdress_1"> BEDEM d.o.o. za nekretnine, marketing, turizam i putnička agencija, Zrinsko Frankopanska 64, 21000 Split</derivirana_varijabla>
  </DomainObject.Predmet.ProtustrankaFormatedWithAdress>
  <DomainObject.Predmet.ProtustrankaFormatedWithAdressOIB>
    <izvorni_sadrzaj> BEDEM d.o.o. za nekretnine, marketing, turizam i putnička agencija, OIB 90384953525, Zrinsko Frankopanska 64, 21000 Split</izvorni_sadrzaj>
    <derivirana_varijabla naziv="DomainObject.Predmet.ProtustrankaFormatedWithAdressOIB_1"> BEDEM d.o.o. za nekretnine, marketing, turizam i putnička agencija, OIB 90384953525, Zrinsko Frankopanska 64, 21000 Split</derivirana_varijabla>
  </DomainObject.Predmet.ProtustrankaFormatedWithAdressOIB>
  <DomainObject.Predmet.ProtustrankaWithAdress>
    <izvorni_sadrzaj>BEDEM d.o.o. za nekretnine, marketing, turizam i putnička agencija Zrinsko Frankopanska 64, 21000 Split</izvorni_sadrzaj>
    <derivirana_varijabla naziv="DomainObject.Predmet.ProtustrankaWithAdress_1">BEDEM d.o.o. za nekretnine, marketing, turizam i putnička agencija Zrinsko Frankopanska 64, 21000 Split</derivirana_varijabla>
  </DomainObject.Predmet.ProtustrankaWithAdress>
  <DomainObject.Predmet.ProtustrankaWithAdressOIB>
    <izvorni_sadrzaj>BEDEM d.o.o. za nekretnine, marketing, turizam i putnička agencija, OIB 90384953525, Zrinsko Frankopanska 64, 21000 Split</izvorni_sadrzaj>
    <derivirana_varijabla naziv="DomainObject.Predmet.ProtustrankaWithAdressOIB_1">BEDEM d.o.o. za nekretnine, marketing, turizam i putnička agencija, OIB 90384953525, Zrinsko Frankopanska 64, 21000 Split</derivirana_varijabla>
  </DomainObject.Predmet.ProtustrankaWithAdressOIB>
  <DomainObject.Predmet.ProtustrankaNazivFormated>
    <izvorni_sadrzaj>BEDEM d.o.o. za nekretnine, marketing, turizam i putnička agencija</izvorni_sadrzaj>
    <derivirana_varijabla naziv="DomainObject.Predmet.ProtustrankaNazivFormated_1">BEDEM d.o.o. za nekretnine, marketing, turizam i putnička agencija</derivirana_varijabla>
  </DomainObject.Predmet.ProtustrankaNazivFormated>
  <DomainObject.Predmet.ProtustrankaNazivFormatedOIB>
    <izvorni_sadrzaj>BEDEM d.o.o. za nekretnine, marketing, turizam i putnička agencija, OIB 90384953525</izvorni_sadrzaj>
    <derivirana_varijabla naziv="DomainObject.Predmet.ProtustrankaNazivFormatedOIB_1">BEDEM d.o.o. za nekretnine, marketing, turizam i putnička agencija,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BEDEM d.o.o. za nekretnine, marketing, turizam i putnička agencija</item>
    </izvorni_sadrzaj>
    <derivirana_varijabla naziv="DomainObject.Predmet.ProtuStrankaListFormated_1">
      <item>BEDEM d.o.o. za nekretnine, marketing, turizam i putnička agencija</item>
    </derivirana_varijabla>
  </DomainObject.Predmet.ProtuStrankaListFormated>
  <DomainObject.Predmet.ProtuStrankaListFormatedOIB>
    <izvorni_sadrzaj>
      <item>BEDEM d.o.o. za nekretnine, marketing, turizam i putnička agencija, OIB 90384953525</item>
    </izvorni_sadrzaj>
    <derivirana_varijabla naziv="DomainObject.Predmet.ProtuStrankaListFormatedOIB_1">
      <item>BEDEM d.o.o. za nekretnine, marketing, turizam i putnička agencija, OIB 90384953525</item>
    </derivirana_varijabla>
  </DomainObject.Predmet.ProtuStrankaListFormatedOIB>
  <DomainObject.Predmet.ProtuStrankaListFormatedWithAdress>
    <izvorni_sadrzaj>
      <item>BEDEM d.o.o. za nekretnine, marketing, turizam i putnička agencija, Zrinsko Frankopanska 64, 21000 Split</item>
    </izvorni_sadrzaj>
    <derivirana_varijabla naziv="DomainObject.Predmet.ProtuStrankaListFormatedWithAdress_1">
      <item>BEDEM d.o.o. za nekretnine, marketing, turizam i putnička agencija,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agencija, OIB 90384953525, Zrinsko Frankopanska 64, 21000 Split</item>
    </izvorni_sadrzaj>
    <derivirana_varijabla naziv="DomainObject.Predmet.ProtuStrankaListFormatedWithAdressOIB_1">
      <item>BEDEM d.o.o. za nekretnine, marketing, turizam i putnička agencija,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</item>
    </izvorni_sadrzaj>
    <derivirana_varijabla naziv="DomainObject.Predmet.ProtuStrankaListNazivFormated_1">
      <item>BEDEM d.o.o. za nekretnine, marketing, turizam i putnička agencija</item>
    </derivirana_varijabla>
  </DomainObject.Predmet.ProtuStrankaListNazivFormated>
  <DomainObject.Predmet.ProtuStrankaListNazivFormatedOIB>
    <izvorni_sadrzaj>
      <item>BEDEM d.o.o. za nekretnine, marketing, turizam i putnička agencija, OIB 90384953525</item>
    </izvorni_sadrzaj>
    <derivirana_varijabla naziv="DomainObject.Predmet.ProtuStrankaListNazivFormatedOIB_1">
      <item>BEDEM d.o.o. za nekretnine, marketing, turizam i putnička agencija, OIB 90384953525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BEDEM d.o.o. za nekretnine, marketing, turizam i putnička agencija</izvorni_sadrzaj>
    <derivirana_varijabla naziv="DomainObject.Predmet.ProtustrankaIDrugi_1">BEDEM d.o.o. za nekretnine, marketing, turizam i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BEDEM d.o.o. za nekretnine, marketing, turizam i putnička agencija, OIB 90384953525, Zrinsko Frankopanska 64, 21000 Split</izvorni_sadrzaj>
    <derivirana_varijabla naziv="DomainObject.Predmet.ProtustrankaIDrugiAdressOIB_1">BEDEM d.o.o. za nekretnine, marketing, turizam i putnička agencija,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</item>
      <item>FINANCIJSKA AGENCIJA, RC SPLIT</item>
    </izvorni_sadrzaj>
    <derivirana_varijabla naziv="DomainObject.Predmet.SudioniciListNaziv_1">
      <item>BEDEM d.o.o. za nekretnine, marketing, turizam i putnička agencija</item>
      <item>FINANCIJSKA AGENCIJA, RC SPLIT</item>
    </derivirana_varijabla>
  </DomainObject.Predmet.SudioniciListNaziv>
  <DomainObject.Predmet.SudioniciListAdressOIB>
    <izvorni_sadrzaj>
      <item>BEDEM d.o.o. za nekretnine, marketing, turizam i putnička agencija, OIB 90384953525, Zrinsko Frankopanska 64,21000 Split</item>
      <item>FINANCIJSKA AGENCIJA, RC SPLIT, OIB 85821130368, Mažuranićevo šetalište 24 b,21000 Split</item>
    </izvorni_sadrzaj>
    <derivirana_varijabla naziv="DomainObject.Predmet.SudioniciListAdressOIB_1">
      <item>BEDEM d.o.o. za nekretnine, marketing, turizam i putnička agencija, OIB 90384953525, Zrinsko Frankopanska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</izvorni_sadrzaj>
    <derivirana_varijabla naziv="DomainObject.Predmet.SudioniciListNazivOIB_1">
      <item>, OIB 90384953525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CF241-73FC-48FE-A234-42D0A691BF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1974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2016-02-01T11:47:00Z</dcterms:created>
  <dc:creator>nmarkovic</dc:creator>
  <cp:lastModifiedBy>Ana Golub Gruić</cp:lastModifiedBy>
  <cp:lastPrinted>2016-02-01T11:47:00Z</cp:lastPrinted>
  <dcterms:modified xmlns:xsi="http://www.w3.org/2001/XMLSchema-instance" xsi:type="dcterms:W3CDTF">2016-02-01T13:34:00Z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