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934f" w14:paraId="6c9934f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71961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901</w:t>
      </w:r>
      <w:r w:rsidR="00431A64">
        <w:rPr>
          <w:rFonts w:hAnsi="Times New Roman" w:ascii="Times New Roman"/>
        </w:rPr>
        <w:t>/18-4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Vesni Fundurulić Perišin, povodom prijedloga predlagatelja Financijska agencija, Regionalni centar Zagreb, Podružnica Zagreb, Trg svibanjskih žrtava 1995. 1, OIB: 85821130368, za otvaranje stečajnog postupka nad dužnikom </w:t>
      </w:r>
      <w:r w:rsidR="00FF0981" w:rsidRPr="00FF0981">
        <w:rPr>
          <w:rFonts w:hAnsi="Times New Roman" w:ascii="Times New Roman"/>
        </w:rPr>
        <w:t>KUPSKA DOLINA j.d.o.o., Zagreb, Jablanska 56, OIB:04456858925</w:t>
      </w:r>
      <w:r w:rsidR="000D75DD" w:rsidRPr="000D75DD">
        <w:rPr>
          <w:rFonts w:hAnsi="Times New Roman" w:ascii="Times New Roman"/>
        </w:rPr>
        <w:t xml:space="preserve">, </w:t>
      </w:r>
      <w:r w:rsidR="00431A64">
        <w:rPr>
          <w:rFonts w:hAnsi="Times New Roman" w:ascii="Times New Roman"/>
        </w:rPr>
        <w:t>26. studenog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FF098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FF0981" w:rsidRPr="00FF0981">
        <w:rPr>
          <w:rFonts w:hAnsi="Times New Roman" w:ascii="Times New Roman"/>
        </w:rPr>
        <w:t>KUPSKA DOLINA j.d.o.o., Zagreb, Jablanska 56, OIB:04456858925</w:t>
      </w:r>
      <w:r w:rsidRPr="00306621">
        <w:rPr>
          <w:rFonts w:hAnsi="Times New Roman" w:ascii="Times New Roman"/>
        </w:rPr>
        <w:t xml:space="preserve">, </w:t>
      </w:r>
      <w:r w:rsidR="00FF0981" w:rsidRPr="00FF0981">
        <w:rPr>
          <w:rFonts w:hAnsi="Times New Roman" w:ascii="Times New Roman"/>
        </w:rPr>
        <w:t>Darko Vuksan, Zagreb, Rebrovac 40, OIB: 82957711429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0B179E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901</w:t>
      </w:r>
      <w:r w:rsidR="0093358F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0B179E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901</w:t>
      </w:r>
      <w:r w:rsidR="00C959EE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Predlagatelj otvaranja stečajnog postupka nad gore navedenim dužnikom je Financijska agencija, RC Zagreb, Podružnica Zagreb, T</w:t>
      </w:r>
      <w:r w:rsidR="000B179E">
        <w:rPr>
          <w:rFonts w:hAnsi="Times New Roman" w:ascii="Times New Roman"/>
        </w:rPr>
        <w:t xml:space="preserve">rg svibanjskih žrtava 1995. 1, </w:t>
      </w:r>
      <w:r w:rsidRPr="000D75DD">
        <w:rPr>
          <w:rFonts w:hAnsi="Times New Roman" w:ascii="Times New Roman"/>
        </w:rPr>
        <w:t xml:space="preserve">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B179E">
        <w:rPr>
          <w:rFonts w:hAnsi="Times New Roman" w:ascii="Times New Roman"/>
        </w:rPr>
        <w:t>26. studenog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F41F41">
        <w:rPr>
          <w:rFonts w:hAnsi="Times New Roman" w:ascii="Times New Roman"/>
        </w:rPr>
        <w:tab/>
        <w:t xml:space="preserve">      Vesna Fundurulić Perišin, v.r.</w:t>
      </w:r>
    </w:p>
    <w:p w:rsidRDefault="00F41F41" w:rsidP="00EE1CE8" w:rsidR="00F41F41">
      <w:pPr>
        <w:jc w:val="right"/>
        <w:rPr>
          <w:rFonts w:hAnsi="Times New Roman" w:ascii="Times New Roman"/>
        </w:rPr>
      </w:pPr>
    </w:p>
    <w:p w:rsidRDefault="00F41F41" w:rsidP="00EE1CE8" w:rsidR="00F41F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41F41" w:rsidP="00EE1CE8" w:rsidR="00F41F4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41F41" w:rsidP="00EE1CE8" w:rsidR="00F41F41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A726CA" w:rsidP="00F41F41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F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961" w:rsidP="000B179E" w:rsidR="00A06D6D" w:rsidRPr="0074773B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FF0981">
      <w:rPr>
        <w:rFonts w:hAnsi="Times New Roman" w:ascii="Times New Roman"/>
      </w:rPr>
      <w:t>901</w:t>
    </w:r>
    <w:r w:rsidR="000B179E" w:rsidRPr="000B179E">
      <w:rPr>
        <w:rFonts w:hAnsi="Times New Roman" w:ascii="Times New Roman"/>
      </w:rP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179E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144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B6C62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1A64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04C07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070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1B5E"/>
    <w:rsid w:val="00902BC6"/>
    <w:rsid w:val="009142F9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19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20B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074C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41F41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0981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F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F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St-2901/2018</izvorni_sadrzaj>
    <derivirana_varijabla naziv="DomainObject.Predmet.OznakaBroj_1">St-2901/2018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KUPSKA DOLINA j.d.o.o. za proizvodnju i usluge zastupanog po punomoćniku Darko Vuksan</izvorni_sadrzaj>
    <derivirana_varijabla naziv="DomainObject.Predmet.ProtustrankaFormated_1">  KUPSKA DOLINA j.d.o.o. za proizvodnju i usluge zastupanog po punomoćniku Darko Vuksan</derivirana_varijabla>
  </DomainObject.Predmet.ProtustrankaFormated>
  <DomainObject.Predmet.ProtustrankaFormatedOIB>
    <izvorni_sadrzaj>  KUPSKA DOLINA j.d.o.o. za proizvodnju i usluge, OIB 04456858925 zastupanog po punomoćniku Darko Vuksan</izvorni_sadrzaj>
    <derivirana_varijabla naziv="DomainObject.Predmet.ProtustrankaFormatedOIB_1">  KUPSKA DOLINA j.d.o.o. za proizvodnju i usluge, OIB 04456858925 zastupanog po punomoćniku Darko Vuksan</derivirana_varijabla>
  </DomainObject.Predmet.ProtustrankaFormatedOIB>
  <DomainObject.Predmet.ProtustrankaFormatedWithAdress>
    <izvorni_sadrzaj> KUPSKA DOLINA j.d.o.o. za proizvodnju i usluge, Jablanska 56, 10000 Zagreb zastupanog po punomoćniku Darko Vuksan</izvorni_sadrzaj>
    <derivirana_varijabla naziv="DomainObject.Predmet.ProtustrankaFormatedWithAdress_1"> KUPSKA DOLINA j.d.o.o. za proizvodnju i usluge, Jablanska 56, 10000 Zagreb zastupanog po punomoćniku Darko Vuksan</derivirana_varijabla>
  </DomainObject.Predmet.ProtustrankaFormatedWithAdress>
  <DomainObject.Predmet.ProtustrankaFormatedWithAdressOIB>
    <izvorni_sadrzaj> KUPSKA DOLINA j.d.o.o. za proizvodnju i usluge, OIB 04456858925, Jablanska 56, 10000 Zagreb zastupanog po punomoćniku Darko Vuksan</izvorni_sadrzaj>
    <derivirana_varijabla naziv="DomainObject.Predmet.ProtustrankaFormatedWithAdressOIB_1"> KUPSKA DOLINA j.d.o.o. za proizvodnju i usluge, OIB 04456858925, Jablanska 56, 10000 Zagreb zastupanog po punomoćniku Darko Vuksan</derivirana_varijabla>
  </DomainObject.Predmet.ProtustrankaFormatedWithAdressOIB>
  <DomainObject.Predmet.ProtustrankaWithAdress>
    <izvorni_sadrzaj>KUPSKA DOLINA j.d.o.o. za proizvodnju i usluge Jablanska 56, 10000 Zagreb</izvorni_sadrzaj>
    <derivirana_varijabla naziv="DomainObject.Predmet.ProtustrankaWithAdress_1">KUPSKA DOLINA j.d.o.o. za proizvodnju i usluge Jablanska 56, 10000 Zagreb</derivirana_varijabla>
  </DomainObject.Predmet.ProtustrankaWithAdress>
  <DomainObject.Predmet.ProtustrankaWithAdressOIB>
    <izvorni_sadrzaj>KUPSKA DOLINA j.d.o.o. za proizvodnju i usluge, OIB 04456858925, Jablanska 56, 10000 Zagreb</izvorni_sadrzaj>
    <derivirana_varijabla naziv="DomainObject.Predmet.ProtustrankaWithAdressOIB_1">KUPSKA DOLINA j.d.o.o. za proizvodnju i usluge, OIB 04456858925, Jablanska 56, 10000 Zagreb</derivirana_varijabla>
  </DomainObject.Predmet.ProtustrankaWithAdressOIB>
  <DomainObject.Predmet.ProtustrankaNazivFormated>
    <izvorni_sadrzaj>KUPSKA DOLINA j.d.o.o. za proizvodnju i usluge</izvorni_sadrzaj>
    <derivirana_varijabla naziv="DomainObject.Predmet.ProtustrankaNazivFormated_1">KUPSKA DOLINA j.d.o.o. za proizvodnju i usluge</derivirana_varijabla>
  </DomainObject.Predmet.ProtustrankaNazivFormated>
  <DomainObject.Predmet.ProtustrankaNazivFormatedOIB>
    <izvorni_sadrzaj>KUPSKA DOLINA j.d.o.o. za proizvodnju i usluge, OIB 04456858925</izvorni_sadrzaj>
    <derivirana_varijabla naziv="DomainObject.Predmet.ProtustrankaNazivFormatedOIB_1">KUPSKA DOLINA j.d.o.o. za proizvodnju i usluge, OIB 04456858925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DOLINA j.d.o.o. za proizvodnju i usluge zastupanog po punomoćniku Darko Vuksan</item>
    </izvorni_sadrzaj>
    <derivirana_varijabla naziv="DomainObject.Predmet.ProtuStrankaListFormated_1">
      <item>KUPSKA DOLINA j.d.o.o. za proizvodnju i usluge zastupanog po punomoćniku Darko Vuksan</item>
    </derivirana_varijabla>
  </DomainObject.Predmet.ProtuStrankaListFormated>
  <DomainObject.Predmet.ProtuStrankaListFormatedOIB>
    <izvorni_sadrzaj>
      <item>KUPSKA DOLINA j.d.o.o. za proizvodnju i usluge, OIB 04456858925 zastupanog po punomoćniku Darko Vuksan</item>
    </izvorni_sadrzaj>
    <derivirana_varijabla naziv="DomainObject.Predmet.ProtuStrankaListFormatedOIB_1">
      <item>KUPSKA DOLINA j.d.o.o. za proizvodnju i usluge, OIB 04456858925 zastupanog po punomoćniku Darko Vuksan</item>
    </derivirana_varijabla>
  </DomainObject.Predmet.ProtuStrankaListFormatedOIB>
  <DomainObject.Predmet.ProtuStrankaListFormatedWithAdress>
    <izvorni_sadrzaj>
      <item>KUPSKA DOLINA j.d.o.o. za proizvodnju i usluge, Jablanska 56, 10000 Zagreb zastupanog po punomoćniku Darko Vuksan</item>
    </izvorni_sadrzaj>
    <derivirana_varijabla naziv="DomainObject.Predmet.ProtuStrankaListFormatedWithAdress_1">
      <item>KUPSKA DOLINA j.d.o.o. za proizvodnju i usluge, Jablanska 56, 10000 Zagreb zastupanog po punomoćniku Darko Vuksan</item>
    </derivirana_varijabla>
  </DomainObject.Predmet.ProtuStrankaListFormatedWithAdress>
  <DomainObject.Predmet.ProtuStrankaListFormatedWithAdressOIB>
    <izvorni_sadrzaj>
      <item>KUPSKA DOLINA j.d.o.o. za proizvodnju i usluge, OIB 04456858925, Jablanska 56, 10000 Zagreb zastupanog po punomoćniku Darko Vuksan</item>
    </izvorni_sadrzaj>
    <derivirana_varijabla naziv="DomainObject.Predmet.ProtuStrankaListFormatedWithAdressOIB_1">
      <item>KUPSKA DOLINA j.d.o.o. za proizvodnju i usluge, OIB 04456858925, Jablanska 56, 10000 Zagreb zastupanog po punomoćniku Darko Vuksan</item>
    </derivirana_varijabla>
  </DomainObject.Predmet.ProtuStrankaListFormatedWithAdressOIB>
  <DomainObject.Predmet.ProtuStrankaListNazivFormated>
    <izvorni_sadrzaj>
      <item>KUPSKA DOLINA j.d.o.o. za proizvodnju i usluge</item>
    </izvorni_sadrzaj>
    <derivirana_varijabla naziv="DomainObject.Predmet.ProtuStrankaListNazivFormated_1">
      <item>KUPSKA DOLINA j.d.o.o. za proizvodnju i usluge</item>
    </derivirana_varijabla>
  </DomainObject.Predmet.ProtuStrankaListNazivFormated>
  <DomainObject.Predmet.ProtuStrankaListNazivFormatedOIB>
    <izvorni_sadrzaj>
      <item>KUPSKA DOLINA j.d.o.o. za proizvodnju i usluge, OIB 04456858925</item>
    </izvorni_sadrzaj>
    <derivirana_varijabla naziv="DomainObject.Predmet.ProtuStrankaListNazivFormatedOIB_1">
      <item>KUPSKA DOLINA j.d.o.o. za proizvodnju i usluge, OIB 04456858925</item>
    </derivirana_varijabla>
  </DomainObject.Predmet.ProtuStrankaListNazivFormatedOIB>
  <DomainObject.Predmet.OstaliListFormated>
    <izvorni_sadrzaj>
      <item>Darko Vuksan punomoćnik sudionika u postupku KUPSKA DOLINA j.d.o.o. za proizvodnju i usluge</item>
    </izvorni_sadrzaj>
    <derivirana_varijabla naziv="DomainObject.Predmet.OstaliListFormated_1">
      <item>Darko Vuksan punomoćnik sudionika u postupku KUPSKA DOLINA j.d.o.o. za proizvodnju i usluge</item>
    </derivirana_varijabla>
  </DomainObject.Predmet.OstaliListFormated>
  <DomainObject.Predmet.OstaliListFormatedOIB>
    <izvorni_sadrzaj>
      <item>Darko Vuksan, OIB 82957711429 punomoćnik sudionika u postupku KUPSKA DOLINA j.d.o.o. za proizvodnju i usluge</item>
    </izvorni_sadrzaj>
    <derivirana_varijabla naziv="DomainObject.Predmet.OstaliListFormatedOIB_1">
      <item>Darko Vuksan, OIB 82957711429 punomoćnik sudionika u postupku KUPSKA DOLINA j.d.o.o. za proizvodnju i usluge</item>
    </derivirana_varijabla>
  </DomainObject.Predmet.OstaliListFormatedOIB>
  <DomainObject.Predmet.OstaliListFormatedWithAdress>
    <izvorni_sadrzaj>
      <item>Darko Vuksan, Rebrovac 40, 10000 Zagreb punomoćnik sudionika u postupku KUPSKA DOLINA j.d.o.o. za proizvodnju i usluge</item>
    </izvorni_sadrzaj>
    <derivirana_varijabla naziv="DomainObject.Predmet.OstaliListFormatedWithAdress_1">
      <item>Darko Vuksan, Rebrovac 40, 10000 Zagreb punomoćnik sudionika u postupku KUPSKA DOLINA j.d.o.o. za proizvodnju i usluge</item>
    </derivirana_varijabla>
  </DomainObject.Predmet.OstaliListFormatedWithAdress>
  <DomainObject.Predmet.OstaliListFormatedWithAdressOIB>
    <izvorni_sadrzaj>
      <item>Darko Vuksan, OIB 82957711429, Rebrovac 40, 10000 Zagreb punomoćnik sudionika u postupku KUPSKA DOLINA j.d.o.o. za proizvodnju i usluge</item>
    </izvorni_sadrzaj>
    <derivirana_varijabla naziv="DomainObject.Predmet.OstaliListFormatedWithAdressOIB_1">
      <item>Darko Vuksan, OIB 82957711429, Rebrovac 40, 10000 Zagreb punomoćnik sudionika u postupku KUPSKA DOLINA j.d.o.o. za proizvodnju i usluge</item>
    </derivirana_varijabla>
  </DomainObject.Predmet.OstaliListFormatedWithAdressOIB>
  <DomainObject.Predmet.OstaliListNazivFormated>
    <izvorni_sadrzaj>
      <item>Darko Vuksan</item>
    </izvorni_sadrzaj>
    <derivirana_varijabla naziv="DomainObject.Predmet.OstaliListNazivFormated_1">
      <item>Darko Vuksan</item>
    </derivirana_varijabla>
  </DomainObject.Predmet.OstaliListNazivFormated>
  <DomainObject.Predmet.OstaliListNazivFormatedOIB>
    <izvorni_sadrzaj>
      <item>Darko Vuksan, OIB 82957711429</item>
    </izvorni_sadrzaj>
    <derivirana_varijabla naziv="DomainObject.Predmet.OstaliListNazivFormatedOIB_1">
      <item>Darko Vuksan, OIB 82957711429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DOLINA j.d.o.o. za proizvodnju i usluge</izvorni_sadrzaj>
    <derivirana_varijabla naziv="DomainObject.Predmet.ProtustrankaIDrugi_1">KUPSKA DOLINA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KUPSKA DOLINA j.d.o.o. za proizvodnju i usluge, OIB 04456858925, Jablanska 56, 10000 Zagreb</izvorni_sadrzaj>
    <derivirana_varijabla naziv="DomainObject.Predmet.ProtustrankaIDrugiAdressOIB_1">KUPSKA DOLINA j.d.o.o. za proizvodnju i usluge, OIB 04456858925, Jablanska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KUPSKA DOLINA j.d.o.o. za proizvodnju i usluge</item>
      <item>Darko Vuksan</item>
    </izvorni_sadrzaj>
    <derivirana_varijabla naziv="DomainObject.Predmet.SudioniciListNaziv_1">
      <item>FINA Regionalni centar Zagreb</item>
      <item>KUPSKA DOLINA j.d.o.o. za proizvodnju i usluge</item>
      <item>Darko Vuksan</item>
    </derivirana_varijabla>
  </DomainObject.Predmet.SudioniciListNaziv>
  <DomainObject.Predmet.SudioniciListAdressOIB>
    <izvorni_sadrzaj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izvorni_sadrzaj>
    <derivirana_varijabla naziv="DomainObject.Predmet.SudioniciListAdressOIB_1"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04456858925</item>
      <item>, OIB 82957711429</item>
    </izvorni_sadrzaj>
    <derivirana_varijabla naziv="DomainObject.Predmet.SudioniciListNazivOIB_1">
      <item>, OIB 85821130368</item>
      <item>, OIB 04456858925</item>
      <item>, OIB 82957711429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3F9E3-4779-4FD6-B40A-AB9C824C7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2468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2018-11-26T12:36:00Z</dcterms:created>
  <dc:creator>Korisnik</dc:creator>
  <cp:lastModifiedBy>Žana Livaja</cp:lastModifiedBy>
  <cp:lastPrinted>2018-11-26T08:54:00Z</cp:lastPrinted>
  <dcterms:modified xmlns:xsi="http://www.w3.org/2001/XMLSchema-instance" xsi:type="dcterms:W3CDTF">2018-11-26T12:38:00Z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St-2901-18-Predujam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