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533b" w14:paraId="566533b" w:rsidRDefault="007D1A9A" w:rsidP="007D1A9A" w:rsidR="007D1A9A" w:rsidRPr="007D1A9A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7D1A9A">
        <w:rPr>
          <w:rFonts w:hAnsi="Times New Roman" w:ascii="Times New Roman"/>
          <w:lang w:eastAsia="hr-HR"/>
        </w:rPr>
        <w:tab/>
      </w:r>
      <w:r w:rsidR="002C713D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7D1A9A" w:rsidP="007D1A9A" w:rsidR="007D1A9A" w:rsidRPr="007D1A9A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  <w:t>Posl. br.6-St.</w:t>
      </w:r>
      <w:r w:rsidR="00304C7E">
        <w:rPr>
          <w:rFonts w:hAnsi="Times New Roman" w:ascii="Times New Roman"/>
          <w:b/>
          <w:lang w:eastAsia="hr-HR"/>
        </w:rPr>
        <w:t>369</w:t>
      </w:r>
      <w:r w:rsidRPr="007D1A9A">
        <w:rPr>
          <w:rFonts w:hAnsi="Times New Roman" w:ascii="Times New Roman"/>
          <w:b/>
          <w:lang w:eastAsia="hr-HR"/>
        </w:rPr>
        <w:t>/201</w:t>
      </w:r>
      <w:r w:rsidR="00304C7E">
        <w:rPr>
          <w:rFonts w:hAnsi="Times New Roman" w:ascii="Times New Roman"/>
          <w:b/>
          <w:lang w:eastAsia="hr-HR"/>
        </w:rPr>
        <w:t>3</w:t>
      </w:r>
      <w:r w:rsidRPr="007D1A9A">
        <w:rPr>
          <w:rFonts w:hAnsi="Times New Roman" w:ascii="Times New Roman"/>
          <w:b/>
          <w:lang w:eastAsia="hr-HR"/>
        </w:rPr>
        <w:t>-</w:t>
      </w:r>
      <w:r w:rsidR="008C44ED">
        <w:rPr>
          <w:rFonts w:hAnsi="Times New Roman" w:ascii="Times New Roman"/>
          <w:b/>
          <w:lang w:eastAsia="hr-HR"/>
        </w:rPr>
        <w:t>10</w:t>
      </w:r>
      <w:r w:rsidR="00542F1F">
        <w:rPr>
          <w:rFonts w:hAnsi="Times New Roman" w:ascii="Times New Roman"/>
          <w:b/>
          <w:lang w:eastAsia="hr-HR"/>
        </w:rPr>
        <w:t>5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7D1A9A" w:rsidP="007D1A9A" w:rsidR="007D1A9A" w:rsidRPr="00111180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Z A K L J U Č A K 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lang w:eastAsia="hr-HR"/>
        </w:rPr>
      </w:pPr>
      <w:r w:rsidRPr="00111180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u stečajnom postupku nad dužnikom </w:t>
      </w:r>
      <w:r w:rsidR="00304C7E" w:rsidRPr="00111180">
        <w:rPr>
          <w:rFonts w:hAnsi="Times New Roman" w:ascii="Times New Roman"/>
        </w:rPr>
        <w:t>ARTISAN d.o.o. za trgovinu i usluge “u stečaju“, Dubrovnik, Pobrežje 4, MBS 060078881, OIB: 73091022867, zastupano po stečajnom upravitelju Ivanki Sušić iz Dubrovnika, izvan ročišta</w:t>
      </w:r>
      <w:r w:rsidRPr="00111180">
        <w:rPr>
          <w:rFonts w:hAnsi="Times New Roman" w:ascii="Times New Roman"/>
        </w:rPr>
        <w:t>,</w:t>
      </w:r>
      <w:r w:rsidRPr="00111180">
        <w:rPr>
          <w:rFonts w:hAnsi="Times New Roman" w:ascii="Times New Roman"/>
          <w:lang w:eastAsia="hr-HR"/>
        </w:rPr>
        <w:t xml:space="preserve"> dana </w:t>
      </w:r>
      <w:r w:rsidR="00304C7E" w:rsidRPr="00111180">
        <w:rPr>
          <w:rFonts w:hAnsi="Times New Roman" w:ascii="Times New Roman"/>
          <w:lang w:eastAsia="hr-HR"/>
        </w:rPr>
        <w:t xml:space="preserve">1. </w:t>
      </w:r>
      <w:r w:rsidR="008C44ED">
        <w:rPr>
          <w:rFonts w:hAnsi="Times New Roman" w:ascii="Times New Roman"/>
          <w:lang w:eastAsia="hr-HR"/>
        </w:rPr>
        <w:t>ožujka</w:t>
      </w:r>
      <w:r w:rsidRPr="00111180">
        <w:rPr>
          <w:rFonts w:hAnsi="Times New Roman" w:ascii="Times New Roman"/>
          <w:lang w:eastAsia="hr-HR"/>
        </w:rPr>
        <w:t xml:space="preserve"> 201</w:t>
      </w:r>
      <w:r w:rsidR="00304C7E" w:rsidRPr="00111180">
        <w:rPr>
          <w:rFonts w:hAnsi="Times New Roman" w:ascii="Times New Roman"/>
          <w:lang w:eastAsia="hr-HR"/>
        </w:rPr>
        <w:t>6</w:t>
      </w:r>
      <w:r w:rsidRPr="00111180">
        <w:rPr>
          <w:rFonts w:hAnsi="Times New Roman" w:ascii="Times New Roman"/>
          <w:lang w:eastAsia="hr-HR"/>
        </w:rPr>
        <w:t xml:space="preserve">. godine, </w:t>
      </w:r>
    </w:p>
    <w:p w:rsidRDefault="007D1A9A" w:rsidP="007D1A9A" w:rsidR="007D1A9A" w:rsidRPr="007D1A9A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z a k l j u č i o   j e</w:t>
      </w: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DF7A3B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I.</w:t>
      </w:r>
      <w:r w:rsidRPr="007D1A9A"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ab/>
      </w:r>
      <w:r w:rsidRPr="00DF7A3B">
        <w:rPr>
          <w:rFonts w:hAnsi="Times New Roman" w:ascii="Times New Roman"/>
          <w:lang w:eastAsia="hr-HR"/>
        </w:rPr>
        <w:t xml:space="preserve">U stečajnom postupku prodaje se dio imovine stečajnog dužnika i to nekretnina katastarske oznake: </w:t>
      </w:r>
    </w:p>
    <w:p w:rsidRDefault="00304C7E" w:rsidP="00304C7E" w:rsidR="00304C7E" w:rsidRPr="00DF7A3B">
      <w:pPr>
        <w:ind w:left="705"/>
        <w:jc w:val="both"/>
        <w:rPr>
          <w:rFonts w:hAnsi="Times New Roman" w:ascii="Times New Roman"/>
        </w:rPr>
      </w:pPr>
      <w:r w:rsidRPr="00DF7A3B">
        <w:rPr>
          <w:rFonts w:hAnsi="Times New Roman" w:ascii="Times New Roman"/>
        </w:rPr>
        <w:t xml:space="preserve">- zgr. 2535 zgrada, zgr. 2537 zgrada, 485/24, </w:t>
      </w:r>
      <w:r w:rsidRPr="00DF7A3B">
        <w:rPr>
          <w:rFonts w:hAnsi="Times New Roman" w:ascii="Times New Roman"/>
          <w:b/>
        </w:rPr>
        <w:t>14. ETAŽA</w:t>
      </w:r>
      <w:r w:rsidRPr="00DF7A3B">
        <w:rPr>
          <w:rFonts w:hAnsi="Times New Roman" w:ascii="Times New Roman"/>
        </w:rPr>
        <w:t xml:space="preserve"> 12/7115, Parking prostor u podrumu čest. zgr. 2535, površine 12,00 m2,  z.ul. 2731 K.O. Gruž.</w:t>
      </w:r>
    </w:p>
    <w:p w:rsidRDefault="00DF7A3B" w:rsidP="00304C7E" w:rsidR="00DF7A3B" w:rsidRPr="00542F1F">
      <w:pPr>
        <w:ind w:left="705"/>
        <w:jc w:val="both"/>
        <w:rPr>
          <w:rFonts w:hAnsi="Times New Roman" w:ascii="Times New Roman"/>
        </w:rPr>
      </w:pPr>
      <w:r w:rsidRPr="00542F1F">
        <w:rPr>
          <w:rFonts w:hAnsi="Times New Roman" w:ascii="Times New Roman"/>
        </w:rPr>
        <w:t>Imovina iz ove točke je slobodna od osoba i stvari trećih osoba.</w:t>
      </w:r>
    </w:p>
    <w:p w:rsidRDefault="007D1A9A" w:rsidP="007D1A9A" w:rsidR="007D1A9A" w:rsidRPr="00111180">
      <w:pPr>
        <w:ind w:firstLine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E75846" w:rsidR="00FD50EE" w:rsidRPr="00177D75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Za imovinu iz točke I. ove odluke utvrđuje se početna </w:t>
      </w:r>
      <w:r w:rsidRPr="00177D75">
        <w:rPr>
          <w:rFonts w:hAnsi="Times New Roman" w:ascii="Times New Roman"/>
          <w:lang w:eastAsia="hr-HR"/>
        </w:rPr>
        <w:t xml:space="preserve">cijena od </w:t>
      </w:r>
      <w:r w:rsidR="00FC1418">
        <w:rPr>
          <w:rFonts w:hAnsi="Times New Roman" w:ascii="Times New Roman"/>
          <w:lang w:eastAsia="hr-HR"/>
        </w:rPr>
        <w:t>84</w:t>
      </w:r>
      <w:r w:rsidR="001A30CD" w:rsidRPr="00177D75">
        <w:rPr>
          <w:rFonts w:hAnsi="Times New Roman" w:ascii="Times New Roman"/>
          <w:lang w:eastAsia="hr-HR"/>
        </w:rPr>
        <w:t>.</w:t>
      </w:r>
      <w:r w:rsidR="00D45B3B">
        <w:rPr>
          <w:rFonts w:hAnsi="Times New Roman" w:ascii="Times New Roman"/>
          <w:lang w:eastAsia="hr-HR"/>
        </w:rPr>
        <w:t>200</w:t>
      </w:r>
      <w:r w:rsidRPr="00177D75">
        <w:rPr>
          <w:rFonts w:hAnsi="Times New Roman" w:ascii="Times New Roman"/>
          <w:lang w:eastAsia="hr-HR"/>
        </w:rPr>
        <w:t xml:space="preserve">,00 kuna. </w:t>
      </w:r>
    </w:p>
    <w:p w:rsidRDefault="00EC6F57" w:rsidP="00E75846" w:rsidR="00E75846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  <w:r w:rsidRPr="00111180">
        <w:rPr>
          <w:rFonts w:hAnsi="Times New Roman" w:ascii="Times New Roman"/>
          <w:b/>
          <w:sz w:val="16"/>
          <w:szCs w:val="16"/>
          <w:lang w:eastAsia="hr-HR"/>
        </w:rPr>
        <w:tab/>
      </w:r>
    </w:p>
    <w:p w:rsidRDefault="007D1A9A" w:rsidP="007D1A9A" w:rsidR="00C32EE8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EC6F57" w:rsidRPr="00EC6F57">
        <w:rPr>
          <w:rFonts w:hAnsi="Times New Roman" w:ascii="Times New Roman"/>
          <w:b/>
          <w:lang w:eastAsia="hr-HR"/>
        </w:rPr>
        <w:t>1</w:t>
      </w:r>
      <w:r w:rsidRPr="007D1A9A">
        <w:rPr>
          <w:rFonts w:hAnsi="Times New Roman" w:ascii="Times New Roman"/>
          <w:b/>
          <w:lang w:eastAsia="hr-HR"/>
        </w:rPr>
        <w:t>. (</w:t>
      </w:r>
      <w:r w:rsidR="00EC6F57">
        <w:rPr>
          <w:rFonts w:hAnsi="Times New Roman" w:ascii="Times New Roman"/>
          <w:b/>
          <w:lang w:eastAsia="hr-HR"/>
        </w:rPr>
        <w:t>prvoj</w:t>
      </w:r>
      <w:r w:rsidRPr="007D1A9A">
        <w:rPr>
          <w:rFonts w:hAnsi="Times New Roman" w:ascii="Times New Roman"/>
          <w:b/>
          <w:lang w:eastAsia="hr-HR"/>
        </w:rPr>
        <w:t>) javnoj dražbi</w:t>
      </w:r>
      <w:r w:rsidR="00C32EE8">
        <w:rPr>
          <w:rFonts w:hAnsi="Times New Roman" w:ascii="Times New Roman"/>
          <w:lang w:eastAsia="hr-HR"/>
        </w:rPr>
        <w:t>.</w:t>
      </w:r>
    </w:p>
    <w:p w:rsidRDefault="00C32EE8" w:rsidP="007D1A9A" w:rsidR="00C32EE8">
      <w:pPr>
        <w:ind w:hanging="705"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83CB6" w:rsidP="00483CB6" w:rsidR="00483CB6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Imovina </w:t>
      </w:r>
      <w:r w:rsidRPr="00EC6F57">
        <w:rPr>
          <w:rFonts w:hAnsi="Times New Roman" w:ascii="Times New Roman"/>
          <w:lang w:eastAsia="hr-HR"/>
        </w:rPr>
        <w:t>iz točke I.</w:t>
      </w:r>
      <w:r>
        <w:rPr>
          <w:rFonts w:hAnsi="Times New Roman" w:ascii="Times New Roman"/>
          <w:lang w:eastAsia="hr-HR"/>
        </w:rPr>
        <w:t xml:space="preserve"> ove odluke ne može se prodati: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83CB6" w:rsidP="00483CB6" w:rsidR="00483CB6" w:rsidRPr="00FD50E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>na četvrtoj dražbi nekretnina se prodaje po početnoj cijeni od 1,00 kune</w:t>
      </w:r>
      <w:r>
        <w:rPr>
          <w:rFonts w:hAnsi="Times New Roman" w:ascii="Times New Roman"/>
          <w:lang w:eastAsia="hr-HR"/>
        </w:rPr>
        <w:t>.</w:t>
      </w:r>
    </w:p>
    <w:p w:rsidRDefault="00AA06DB" w:rsidP="00AA06DB" w:rsidR="00AA06DB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Imovina iz točki I. ove odluke prodaje se na po načelu "viđeno-kupljeno"</w:t>
      </w:r>
      <w:r w:rsidR="00F7169B">
        <w:rPr>
          <w:rFonts w:hAnsi="Times New Roman" w:ascii="Times New Roman"/>
          <w:lang w:eastAsia="hr-HR"/>
        </w:rPr>
        <w:t>, te se neće priznati naknadni prigovori na pravne ili materijalne nedostatke.</w:t>
      </w:r>
    </w:p>
    <w:p w:rsidRDefault="007D1A9A" w:rsidP="007D1A9A" w:rsidR="007D1A9A" w:rsidRPr="00111180">
      <w:pPr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565EA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IV.</w:t>
      </w:r>
      <w:r w:rsidRPr="007D1A9A">
        <w:rPr>
          <w:rFonts w:hAnsi="Times New Roman" w:ascii="Times New Roman"/>
          <w:b/>
          <w:lang w:eastAsia="hr-HR"/>
        </w:rPr>
        <w:tab/>
      </w:r>
      <w:r w:rsidRPr="00565EAA">
        <w:rPr>
          <w:rFonts w:hAnsi="Times New Roman" w:ascii="Times New Roman"/>
          <w:lang w:eastAsia="hr-HR"/>
        </w:rPr>
        <w:t xml:space="preserve">Na imovini iz točke I. ove odluke postoji </w:t>
      </w:r>
      <w:r w:rsidR="00EC6F57" w:rsidRPr="00565EAA">
        <w:rPr>
          <w:rFonts w:hAnsi="Times New Roman" w:ascii="Times New Roman"/>
          <w:lang w:eastAsia="hr-HR"/>
        </w:rPr>
        <w:t xml:space="preserve">upisano </w:t>
      </w:r>
      <w:r w:rsidRPr="00565EAA">
        <w:rPr>
          <w:rFonts w:hAnsi="Times New Roman" w:ascii="Times New Roman"/>
          <w:lang w:eastAsia="hr-HR"/>
        </w:rPr>
        <w:t xml:space="preserve">razlučno pravo u korist </w:t>
      </w:r>
      <w:r w:rsidR="00192F5C" w:rsidRPr="00565EAA">
        <w:rPr>
          <w:rFonts w:hAnsi="Times New Roman" w:ascii="Times New Roman"/>
        </w:rPr>
        <w:t>OTP banka Hrvatska d.d., TERRA JASKA d.o.o. i REPUBLIKA HRVATSKA</w:t>
      </w:r>
      <w:r w:rsidR="00131343" w:rsidRPr="00565EAA">
        <w:rPr>
          <w:rFonts w:hAnsi="Times New Roman" w:ascii="Times New Roman"/>
          <w:lang w:eastAsia="hr-HR"/>
        </w:rPr>
        <w:t xml:space="preserve">, koja </w:t>
      </w:r>
      <w:r w:rsidR="00DF7A3B" w:rsidRPr="00565EAA">
        <w:rPr>
          <w:rFonts w:hAnsi="Times New Roman" w:ascii="Times New Roman"/>
          <w:lang w:eastAsia="hr-HR"/>
        </w:rPr>
        <w:t>prestaju prodajom</w:t>
      </w:r>
      <w:r w:rsidR="00565EAA">
        <w:rPr>
          <w:rFonts w:hAnsi="Times New Roman" w:ascii="Times New Roman"/>
          <w:lang w:eastAsia="hr-HR"/>
        </w:rPr>
        <w:t>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8116D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 w:rsidR="004B0415"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utvrđene vrijednosti imovine, koja se plaća </w:t>
      </w:r>
      <w:r w:rsidR="004B0415">
        <w:rPr>
          <w:rFonts w:hAnsi="Times New Roman" w:ascii="Times New Roman"/>
          <w:lang w:eastAsia="hr-HR"/>
        </w:rPr>
        <w:t xml:space="preserve">u korist </w:t>
      </w:r>
      <w:r w:rsidR="00DB4AE5">
        <w:rPr>
          <w:rFonts w:hAnsi="Times New Roman" w:ascii="Times New Roman"/>
          <w:lang w:eastAsia="hr-HR"/>
        </w:rPr>
        <w:t xml:space="preserve">posebnog </w:t>
      </w:r>
      <w:r w:rsidR="008116D6">
        <w:rPr>
          <w:rFonts w:hAnsi="Times New Roman" w:ascii="Times New Roman"/>
          <w:lang w:eastAsia="hr-HR"/>
        </w:rPr>
        <w:t xml:space="preserve">računa </w:t>
      </w:r>
      <w:r w:rsidR="004B0415">
        <w:rPr>
          <w:rFonts w:hAnsi="Times New Roman" w:ascii="Times New Roman"/>
          <w:lang w:eastAsia="hr-HR"/>
        </w:rPr>
        <w:t>Financijske Agencije</w:t>
      </w:r>
      <w:r w:rsidR="00E0574A">
        <w:rPr>
          <w:rFonts w:hAnsi="Times New Roman" w:ascii="Times New Roman"/>
          <w:lang w:eastAsia="hr-HR"/>
        </w:rPr>
        <w:t>, najkasnije</w:t>
      </w:r>
      <w:r w:rsidR="00CA3EF5">
        <w:rPr>
          <w:rFonts w:hAnsi="Times New Roman" w:ascii="Times New Roman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8116D6" w:rsidP="008116D6" w:rsidR="00610FF4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 w:rsidR="00554146"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 w:rsidR="00554146">
        <w:rPr>
          <w:rFonts w:hAnsi="Times New Roman" w:ascii="Times New Roman"/>
          <w:lang w:eastAsia="hr-HR"/>
        </w:rPr>
        <w:t xml:space="preserve">uplaćeni iznos </w:t>
      </w:r>
      <w:r w:rsidR="00554146" w:rsidRPr="00336188">
        <w:rPr>
          <w:rFonts w:hAnsi="Times New Roman" w:ascii="Times New Roman"/>
          <w:lang w:eastAsia="hr-HR"/>
        </w:rPr>
        <w:t xml:space="preserve">bez kamata </w:t>
      </w:r>
      <w:r w:rsidRPr="00336188">
        <w:rPr>
          <w:rFonts w:hAnsi="Times New Roman" w:ascii="Times New Roman"/>
          <w:lang w:eastAsia="hr-HR"/>
        </w:rPr>
        <w:t xml:space="preserve">u roku od </w:t>
      </w:r>
      <w:r w:rsidR="00336188" w:rsidRPr="00336188">
        <w:rPr>
          <w:rFonts w:hAnsi="Times New Roman" w:ascii="Times New Roman"/>
          <w:lang w:eastAsia="hr-HR"/>
        </w:rPr>
        <w:t>8</w:t>
      </w:r>
      <w:r w:rsidRPr="00336188">
        <w:rPr>
          <w:rFonts w:hAnsi="Times New Roman" w:ascii="Times New Roman"/>
          <w:lang w:eastAsia="hr-HR"/>
        </w:rPr>
        <w:t xml:space="preserve"> dana od </w:t>
      </w:r>
      <w:r w:rsidR="00F86E4B" w:rsidRPr="00336188">
        <w:rPr>
          <w:rFonts w:hAnsi="Times New Roman" w:ascii="Times New Roman"/>
          <w:lang w:eastAsia="hr-HR"/>
        </w:rPr>
        <w:t xml:space="preserve">dana kada sud zaprimi izvješće u </w:t>
      </w:r>
      <w:r w:rsidRPr="00336188">
        <w:rPr>
          <w:rFonts w:hAnsi="Times New Roman" w:ascii="Times New Roman"/>
          <w:lang w:eastAsia="hr-HR"/>
        </w:rPr>
        <w:t>uplat</w:t>
      </w:r>
      <w:r w:rsidR="00F86E4B" w:rsidRPr="00336188">
        <w:rPr>
          <w:rFonts w:hAnsi="Times New Roman" w:ascii="Times New Roman"/>
          <w:lang w:eastAsia="hr-HR"/>
        </w:rPr>
        <w:t>i</w:t>
      </w:r>
      <w:r w:rsidRPr="00336188">
        <w:rPr>
          <w:rFonts w:hAnsi="Times New Roman" w:ascii="Times New Roman"/>
          <w:lang w:eastAsia="hr-HR"/>
        </w:rPr>
        <w:t xml:space="preserve"> kupovnine</w:t>
      </w:r>
      <w:r w:rsidR="00F86E4B" w:rsidRPr="00336188">
        <w:rPr>
          <w:rFonts w:hAnsi="Times New Roman" w:ascii="Times New Roman"/>
          <w:lang w:eastAsia="hr-HR"/>
        </w:rPr>
        <w:t xml:space="preserve"> u cijelosti</w:t>
      </w:r>
      <w:r w:rsidRPr="00336188">
        <w:rPr>
          <w:rFonts w:hAnsi="Times New Roman" w:ascii="Times New Roman"/>
          <w:lang w:eastAsia="hr-HR"/>
        </w:rPr>
        <w:t>,.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lastRenderedPageBreak/>
        <w:t>VI.</w:t>
      </w:r>
      <w:r w:rsidRPr="007D1A9A">
        <w:rPr>
          <w:rFonts w:hAnsi="Times New Roman" w:ascii="Times New Roman"/>
          <w:lang w:eastAsia="hr-HR"/>
        </w:rPr>
        <w:tab/>
        <w:t xml:space="preserve">Kupac je dužan položiti kupovinu u </w:t>
      </w:r>
      <w:r w:rsidR="001F21D6">
        <w:rPr>
          <w:rFonts w:hAnsi="Times New Roman" w:ascii="Times New Roman"/>
          <w:lang w:eastAsia="hr-HR"/>
        </w:rPr>
        <w:t xml:space="preserve">cijelosti u </w:t>
      </w:r>
      <w:r w:rsidRPr="007D1A9A">
        <w:rPr>
          <w:rFonts w:hAnsi="Times New Roman" w:ascii="Times New Roman"/>
          <w:lang w:eastAsia="hr-HR"/>
        </w:rPr>
        <w:t xml:space="preserve">roku od </w:t>
      </w:r>
      <w:r w:rsidR="00187BFC">
        <w:rPr>
          <w:rFonts w:hAnsi="Times New Roman" w:ascii="Times New Roman"/>
          <w:lang w:eastAsia="hr-HR"/>
        </w:rPr>
        <w:t>15</w:t>
      </w:r>
      <w:r w:rsidRPr="007D1A9A">
        <w:rPr>
          <w:rFonts w:hAnsi="Times New Roman" w:ascii="Times New Roman"/>
          <w:lang w:eastAsia="hr-HR"/>
        </w:rPr>
        <w:t xml:space="preserve"> dana od primitka rješenja o dosudi. </w:t>
      </w:r>
      <w:r w:rsidRPr="00FC1418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B90B43" w:rsidR="007D1A9A" w:rsidRPr="00111180">
      <w:pPr>
        <w:ind w:hanging="705" w:left="705"/>
        <w:jc w:val="center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5A5079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="005A5079" w:rsidRPr="00F428B2">
        <w:rPr>
          <w:rFonts w:hAnsi="Times New Roman" w:ascii="Times New Roman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F428B2">
        <w:rPr>
          <w:rFonts w:hAnsi="Times New Roman" w:ascii="Times New Roman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FC2386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 w:rsidR="00FC2386">
        <w:rPr>
          <w:rFonts w:hAnsi="Times New Roman" w:ascii="Times New Roman"/>
          <w:lang w:eastAsia="hr-HR"/>
        </w:rPr>
        <w:t>Razlu</w:t>
      </w:r>
      <w:r w:rsidR="00FC2386"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924A13">
        <w:rPr>
          <w:rFonts w:hAnsi="Times New Roman" w:ascii="Times New Roman"/>
          <w:lang w:eastAsia="hr-HR"/>
        </w:rPr>
        <w:t>Ivanke Sušić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 w:rsidR="00291B9B"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 w:rsidR="00291B9B">
        <w:rPr>
          <w:rFonts w:hAnsi="Times New Roman" w:ascii="Times New Roman"/>
          <w:lang w:eastAsia="hr-HR"/>
        </w:rPr>
        <w:t>5164</w:t>
      </w:r>
      <w:r w:rsidR="00A75E6C">
        <w:rPr>
          <w:rFonts w:hAnsi="Times New Roman" w:ascii="Times New Roman"/>
          <w:lang w:eastAsia="hr-HR"/>
        </w:rPr>
        <w:t>-</w:t>
      </w:r>
      <w:r w:rsidR="00291B9B">
        <w:rPr>
          <w:rFonts w:hAnsi="Times New Roman" w:ascii="Times New Roman"/>
          <w:lang w:eastAsia="hr-HR"/>
        </w:rPr>
        <w:t>792</w:t>
      </w:r>
      <w:r w:rsidRPr="007D1A9A">
        <w:rPr>
          <w:rFonts w:hAnsi="Times New Roman" w:ascii="Times New Roman"/>
          <w:lang w:eastAsia="hr-HR"/>
        </w:rPr>
        <w:t>, od 9 do 13 sati, svaki radni dan.</w:t>
      </w:r>
      <w:r w:rsidR="00310C84">
        <w:rPr>
          <w:rFonts w:hAnsi="Times New Roman" w:ascii="Times New Roman"/>
          <w:lang w:eastAsia="hr-HR"/>
        </w:rPr>
        <w:t xml:space="preserve"> Razgledanje imovine moguće je </w:t>
      </w:r>
      <w:r w:rsidR="00A75E6C">
        <w:rPr>
          <w:rFonts w:hAnsi="Times New Roman" w:ascii="Times New Roman"/>
          <w:lang w:eastAsia="hr-HR"/>
        </w:rPr>
        <w:t xml:space="preserve">ako se prethodno plati trošak razgledanja </w:t>
      </w:r>
      <w:r w:rsidR="00864555"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 w:rsidR="00864555">
        <w:rPr>
          <w:rFonts w:hAnsi="Times New Roman" w:ascii="Times New Roman"/>
          <w:lang w:eastAsia="hr-HR"/>
        </w:rPr>
        <w:t>u</w:t>
      </w:r>
      <w:r w:rsidR="00310C84">
        <w:rPr>
          <w:rFonts w:hAnsi="Times New Roman" w:ascii="Times New Roman"/>
          <w:lang w:eastAsia="hr-HR"/>
        </w:rPr>
        <w:t xml:space="preserve"> dražb</w:t>
      </w:r>
      <w:r w:rsidR="00864555">
        <w:rPr>
          <w:rFonts w:hAnsi="Times New Roman" w:ascii="Times New Roman"/>
          <w:lang w:eastAsia="hr-HR"/>
        </w:rPr>
        <w:t>i</w:t>
      </w:r>
      <w:r w:rsidR="00310C84">
        <w:rPr>
          <w:rFonts w:hAnsi="Times New Roman" w:ascii="Times New Roman"/>
          <w:lang w:eastAsia="hr-HR"/>
        </w:rPr>
        <w:t>, uz prethodnu najavu i u dogovoru sa stečajnom upraviteljem u zavisnosti od slobodnih</w:t>
      </w:r>
      <w:r w:rsidR="00A75E6C">
        <w:rPr>
          <w:rFonts w:hAnsi="Times New Roman" w:ascii="Times New Roman"/>
          <w:lang w:eastAsia="hr-HR"/>
        </w:rPr>
        <w:t xml:space="preserve"> termina stečajnog upravitelja.</w:t>
      </w:r>
      <w:r w:rsidR="00310C84">
        <w:rPr>
          <w:rFonts w:hAnsi="Times New Roman" w:ascii="Times New Roman"/>
          <w:lang w:eastAsia="hr-HR"/>
        </w:rPr>
        <w:t xml:space="preserve"> </w:t>
      </w:r>
    </w:p>
    <w:p w:rsidRDefault="007D1A9A" w:rsidP="007D1A9A" w:rsidR="007D1A9A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Obrazloženje</w:t>
      </w:r>
    </w:p>
    <w:p w:rsidRDefault="007D1A9A" w:rsidP="007D1A9A" w:rsidR="007D1A9A" w:rsidRPr="007D1A9A">
      <w:pPr>
        <w:jc w:val="both"/>
        <w:rPr>
          <w:rFonts w:hAnsi="Times New Roman" w:ascii="Times New Roman"/>
          <w:lang w:eastAsia="hr-HR"/>
        </w:rPr>
      </w:pPr>
    </w:p>
    <w:p w:rsidRDefault="007D1A9A" w:rsidP="00D17FBE" w:rsidR="00D17FBE" w:rsidRPr="00D17FBE">
      <w:pPr>
        <w:ind w:firstLine="708"/>
        <w:jc w:val="both"/>
        <w:rPr>
          <w:rFonts w:hAnsi="Times New Roman" w:ascii="Times New Roman"/>
        </w:rPr>
      </w:pPr>
      <w:r w:rsidRPr="00D17FBE">
        <w:rPr>
          <w:rFonts w:hAnsi="Times New Roman" w:ascii="Times New Roman"/>
          <w:lang w:eastAsia="hr-HR"/>
        </w:rPr>
        <w:t xml:space="preserve">Rješenjem ovog suda posl.br. </w:t>
      </w:r>
      <w:r w:rsidR="009B1F04" w:rsidRPr="00D17FBE">
        <w:rPr>
          <w:rFonts w:hAnsi="Times New Roman" w:ascii="Times New Roman"/>
          <w:lang w:eastAsia="hr-HR"/>
        </w:rPr>
        <w:t xml:space="preserve">St. 369/2013-19 od 4. srpnja 2013. godine </w:t>
      </w:r>
      <w:r w:rsidRPr="00D17FBE">
        <w:rPr>
          <w:rFonts w:hAnsi="Times New Roman" w:ascii="Times New Roman"/>
          <w:lang w:eastAsia="hr-HR"/>
        </w:rPr>
        <w:t>otvoren je stečajni p</w:t>
      </w:r>
      <w:r w:rsidR="009B1F04" w:rsidRPr="00D17FBE">
        <w:rPr>
          <w:rFonts w:hAnsi="Times New Roman" w:ascii="Times New Roman"/>
          <w:lang w:eastAsia="hr-HR"/>
        </w:rPr>
        <w:t xml:space="preserve">ostupak nad stečajnim dužnikom, a rješenjem o prodaji posl.br. St. 369/2013-90 od 4. prosinca 2015. godine određena je prodaja imovine navedene u točki I. ovog rješenja u stečajnom postupku </w:t>
      </w:r>
      <w:r w:rsidR="00D17FBE" w:rsidRPr="00D17FBE">
        <w:rPr>
          <w:rFonts w:hAnsi="Times New Roman" w:ascii="Times New Roman"/>
          <w:lang w:eastAsia="hr-HR"/>
        </w:rPr>
        <w:t xml:space="preserve">nakon što je </w:t>
      </w:r>
      <w:r w:rsidR="00D17FBE" w:rsidRPr="00D17FBE">
        <w:rPr>
          <w:rFonts w:hAnsi="Times New Roman" w:ascii="Times New Roman"/>
        </w:rPr>
        <w:t>ovršni sud prekinuo postupak ovrhe na istim nekretninama koji se pred općinskim sudom vodio.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firstLine="708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>Na imovini iz točke I. ovog zaključka</w:t>
      </w:r>
      <w:r w:rsidR="002D1D1C">
        <w:rPr>
          <w:rFonts w:hAnsi="Times New Roman" w:ascii="Times New Roman"/>
          <w:lang w:eastAsia="hr-HR"/>
        </w:rPr>
        <w:t xml:space="preserve"> koja je ušla u stečajnu masu stečajnog dužnika</w:t>
      </w:r>
      <w:r w:rsidRPr="007D1A9A">
        <w:rPr>
          <w:rFonts w:hAnsi="Times New Roman" w:ascii="Times New Roman"/>
          <w:lang w:eastAsia="hr-HR"/>
        </w:rPr>
        <w:t xml:space="preserve"> postoji razlučno pravo u korist </w:t>
      </w:r>
      <w:r w:rsidR="009B1F04" w:rsidRPr="009B1F04">
        <w:rPr>
          <w:rFonts w:hAnsi="Times New Roman" w:ascii="Times New Roman"/>
          <w:lang w:eastAsia="hr-HR"/>
        </w:rPr>
        <w:t>OTP banka Hrvatska d.d., TERRA JASKA d.o.o. i REPUBLIKA HRVATSKA.</w:t>
      </w:r>
      <w:r w:rsidR="00CF301D">
        <w:rPr>
          <w:rFonts w:hAnsi="Times New Roman" w:ascii="Times New Roman"/>
          <w:lang w:eastAsia="hr-HR"/>
        </w:rPr>
        <w:t xml:space="preserve"> 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2D1D1C" w:rsidP="007D1A9A" w:rsidR="007D1A9A" w:rsidRPr="007D1A9A">
      <w:pPr>
        <w:ind w:firstLine="708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Prema čl. 247. </w:t>
      </w:r>
      <w:r w:rsidR="007D1A9A" w:rsidRPr="007D1A9A">
        <w:rPr>
          <w:rFonts w:hAnsi="Times New Roman" w:ascii="Times New Roman"/>
          <w:lang w:eastAsia="hr-HR"/>
        </w:rPr>
        <w:t xml:space="preserve">Stečajnog zakona (NN </w:t>
      </w:r>
      <w:r>
        <w:rPr>
          <w:rFonts w:hAnsi="Times New Roman" w:ascii="Times New Roman"/>
          <w:lang w:eastAsia="hr-HR"/>
        </w:rPr>
        <w:t>71</w:t>
      </w:r>
      <w:r w:rsidR="007D1A9A" w:rsidRPr="007D1A9A">
        <w:rPr>
          <w:rFonts w:hAnsi="Times New Roman" w:ascii="Times New Roman"/>
          <w:lang w:eastAsia="hr-HR"/>
        </w:rPr>
        <w:t>/</w:t>
      </w:r>
      <w:r>
        <w:rPr>
          <w:rFonts w:hAnsi="Times New Roman" w:ascii="Times New Roman"/>
          <w:lang w:eastAsia="hr-HR"/>
        </w:rPr>
        <w:t>15</w:t>
      </w:r>
      <w:r w:rsidR="007D1A9A" w:rsidRPr="007D1A9A">
        <w:rPr>
          <w:rFonts w:hAnsi="Times New Roman" w:ascii="Times New Roman"/>
          <w:lang w:eastAsia="hr-HR"/>
        </w:rPr>
        <w:t xml:space="preserve">, dalje u tekstu: SZ), </w:t>
      </w:r>
      <w:r w:rsidR="00E2678E">
        <w:rPr>
          <w:rFonts w:hAnsi="Times New Roman" w:ascii="Times New Roman"/>
          <w:lang w:eastAsia="hr-HR"/>
        </w:rPr>
        <w:t>nekretnina</w:t>
      </w:r>
      <w:r w:rsidR="00E2678E" w:rsidRPr="007D1A9A">
        <w:rPr>
          <w:rFonts w:hAnsi="Times New Roman" w:ascii="Times New Roman"/>
          <w:lang w:eastAsia="hr-HR"/>
        </w:rPr>
        <w:t xml:space="preserve"> na koj</w:t>
      </w:r>
      <w:r w:rsidR="00E2678E">
        <w:rPr>
          <w:rFonts w:hAnsi="Times New Roman" w:ascii="Times New Roman"/>
          <w:lang w:eastAsia="hr-HR"/>
        </w:rPr>
        <w:t>oj</w:t>
      </w:r>
      <w:r w:rsidR="00E2678E" w:rsidRPr="007D1A9A">
        <w:rPr>
          <w:rFonts w:hAnsi="Times New Roman" w:ascii="Times New Roman"/>
          <w:lang w:eastAsia="hr-HR"/>
        </w:rPr>
        <w:t xml:space="preserve"> postoji razlučno pravo, na prijedlog stečajnog upravitelja prodaje stečajni sudac, </w:t>
      </w:r>
      <w:r w:rsidR="00E2678E">
        <w:rPr>
          <w:rFonts w:hAnsi="Times New Roman" w:ascii="Times New Roman"/>
          <w:lang w:eastAsia="hr-HR"/>
        </w:rPr>
        <w:t xml:space="preserve">uz odgovarajuću primjenu </w:t>
      </w:r>
      <w:r w:rsidR="00E2678E" w:rsidRPr="007D1A9A">
        <w:rPr>
          <w:rFonts w:hAnsi="Times New Roman" w:ascii="Times New Roman"/>
          <w:lang w:eastAsia="hr-HR"/>
        </w:rPr>
        <w:t>pravil</w:t>
      </w:r>
      <w:r w:rsidR="00F1203E">
        <w:rPr>
          <w:rFonts w:hAnsi="Times New Roman" w:ascii="Times New Roman"/>
          <w:lang w:eastAsia="hr-HR"/>
        </w:rPr>
        <w:t>a</w:t>
      </w:r>
      <w:r w:rsidR="008A1702">
        <w:rPr>
          <w:rFonts w:hAnsi="Times New Roman" w:ascii="Times New Roman"/>
          <w:lang w:eastAsia="hr-HR"/>
        </w:rPr>
        <w:t xml:space="preserve"> ovršnog postupka, a sud će zaključkom</w:t>
      </w:r>
      <w:r w:rsidR="00DE7890">
        <w:rPr>
          <w:rFonts w:hAnsi="Times New Roman" w:ascii="Times New Roman"/>
          <w:lang w:eastAsia="hr-HR"/>
        </w:rPr>
        <w:t xml:space="preserve"> o prodaji utvrditi vrijedn</w:t>
      </w:r>
      <w:r w:rsidR="008A1702">
        <w:rPr>
          <w:rFonts w:hAnsi="Times New Roman" w:ascii="Times New Roman"/>
          <w:lang w:eastAsia="hr-HR"/>
        </w:rPr>
        <w:t>o</w:t>
      </w:r>
      <w:r w:rsidR="00DE7890">
        <w:rPr>
          <w:rFonts w:hAnsi="Times New Roman" w:ascii="Times New Roman"/>
          <w:lang w:eastAsia="hr-HR"/>
        </w:rPr>
        <w:t>s</w:t>
      </w:r>
      <w:r w:rsidR="008A1702">
        <w:rPr>
          <w:rFonts w:hAnsi="Times New Roman" w:ascii="Times New Roman"/>
          <w:lang w:eastAsia="hr-HR"/>
        </w:rPr>
        <w:t>t nekretnine,</w:t>
      </w:r>
      <w:r w:rsidR="00DE7890">
        <w:rPr>
          <w:rFonts w:hAnsi="Times New Roman" w:ascii="Times New Roman"/>
          <w:lang w:eastAsia="hr-HR"/>
        </w:rPr>
        <w:t xml:space="preserve"> </w:t>
      </w:r>
      <w:r w:rsidR="008A1702">
        <w:rPr>
          <w:rFonts w:hAnsi="Times New Roman" w:ascii="Times New Roman"/>
          <w:lang w:eastAsia="hr-HR"/>
        </w:rPr>
        <w:t>način i uvjete prodaje</w:t>
      </w:r>
      <w:r w:rsidR="00DE7890">
        <w:rPr>
          <w:rFonts w:hAnsi="Times New Roman" w:ascii="Times New Roman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62671E" w:rsidR="001E6303">
      <w:pPr>
        <w:ind w:firstLine="708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>U smislu čl. 92. Ovršnog zakona (NN 112/12, 25/13, 93/14, dalje u tekst</w:t>
      </w:r>
      <w:r w:rsidR="002C5707">
        <w:rPr>
          <w:rFonts w:hAnsi="Times New Roman" w:ascii="Times New Roman"/>
          <w:lang w:eastAsia="hr-HR"/>
        </w:rPr>
        <w:t>u: OZ), koji se na temelju čl. 247</w:t>
      </w:r>
      <w:r w:rsidRPr="007D1A9A">
        <w:rPr>
          <w:rFonts w:hAnsi="Times New Roman" w:ascii="Times New Roman"/>
          <w:lang w:eastAsia="hr-HR"/>
        </w:rPr>
        <w:t xml:space="preserve">. SZ na odgovarajući način u ovom postupku prodaje primjenjuje, vrijednost imovine sud utvrđuje odlukom po slobodnoj ocjeni </w:t>
      </w:r>
      <w:r w:rsidR="00C04DA9">
        <w:rPr>
          <w:rFonts w:hAnsi="Times New Roman" w:ascii="Times New Roman"/>
          <w:lang w:eastAsia="hr-HR"/>
        </w:rPr>
        <w:t>na temelju obrazloženog nalaza i</w:t>
      </w:r>
      <w:r w:rsidR="00EA7A2E">
        <w:rPr>
          <w:rFonts w:hAnsi="Times New Roman" w:ascii="Times New Roman"/>
          <w:lang w:eastAsia="hr-HR"/>
        </w:rPr>
        <w:t xml:space="preserve"> </w:t>
      </w:r>
      <w:r w:rsidR="00C04DA9">
        <w:rPr>
          <w:rFonts w:hAnsi="Times New Roman" w:ascii="Times New Roman"/>
          <w:lang w:eastAsia="hr-HR"/>
        </w:rPr>
        <w:t xml:space="preserve">mišljenja vještaka ili procjenitelja, odmah nakon što je </w:t>
      </w:r>
      <w:r w:rsidR="00360CC9">
        <w:rPr>
          <w:rFonts w:hAnsi="Times New Roman" w:ascii="Times New Roman"/>
          <w:lang w:eastAsia="hr-HR"/>
        </w:rPr>
        <w:t xml:space="preserve">na ročištu održanom </w:t>
      </w:r>
      <w:r w:rsidR="007E6D66">
        <w:rPr>
          <w:rFonts w:hAnsi="Times New Roman" w:ascii="Times New Roman"/>
          <w:lang w:eastAsia="hr-HR"/>
        </w:rPr>
        <w:t>1. ožujka 2016.</w:t>
      </w:r>
      <w:r w:rsidR="00360CC9">
        <w:rPr>
          <w:rFonts w:hAnsi="Times New Roman" w:ascii="Times New Roman"/>
          <w:lang w:eastAsia="hr-HR"/>
        </w:rPr>
        <w:t xml:space="preserve"> godine </w:t>
      </w:r>
      <w:r w:rsidR="00C04DA9">
        <w:rPr>
          <w:rFonts w:hAnsi="Times New Roman" w:ascii="Times New Roman"/>
          <w:lang w:eastAsia="hr-HR"/>
        </w:rPr>
        <w:t>omogućio st</w:t>
      </w:r>
      <w:r w:rsidR="00EA7A2E">
        <w:rPr>
          <w:rFonts w:hAnsi="Times New Roman" w:ascii="Times New Roman"/>
          <w:lang w:eastAsia="hr-HR"/>
        </w:rPr>
        <w:t xml:space="preserve">rankama, založnim vjerovnicima, sudionicima u postupku i osobama koje imaju pravo prvokupa da se o procjeni izjasne. </w:t>
      </w:r>
      <w:r w:rsidR="00564262">
        <w:rPr>
          <w:rFonts w:hAnsi="Times New Roman" w:ascii="Times New Roman"/>
          <w:lang w:eastAsia="hr-HR"/>
        </w:rPr>
        <w:t xml:space="preserve">Vrijednost nekretnine sud je nakon zaokruženja utvrdio </w:t>
      </w:r>
      <w:r w:rsidR="00707287">
        <w:rPr>
          <w:rFonts w:hAnsi="Times New Roman" w:ascii="Times New Roman"/>
          <w:lang w:eastAsia="hr-HR"/>
        </w:rPr>
        <w:t xml:space="preserve">u visini </w:t>
      </w:r>
      <w:r w:rsidR="007E6D66">
        <w:rPr>
          <w:rFonts w:hAnsi="Times New Roman" w:ascii="Times New Roman"/>
          <w:lang w:eastAsia="hr-HR"/>
        </w:rPr>
        <w:t>84.</w:t>
      </w:r>
      <w:r w:rsidR="00D45B3B">
        <w:rPr>
          <w:rFonts w:hAnsi="Times New Roman" w:ascii="Times New Roman"/>
          <w:lang w:eastAsia="hr-HR"/>
        </w:rPr>
        <w:t>200</w:t>
      </w:r>
      <w:r w:rsidR="007352B2">
        <w:rPr>
          <w:rFonts w:hAnsi="Times New Roman" w:ascii="Times New Roman"/>
          <w:lang w:eastAsia="hr-HR"/>
        </w:rPr>
        <w:t>,00 kuna</w:t>
      </w:r>
      <w:r w:rsidR="00707287">
        <w:rPr>
          <w:rFonts w:hAnsi="Times New Roman" w:ascii="Times New Roman"/>
          <w:lang w:eastAsia="hr-HR"/>
        </w:rPr>
        <w:t xml:space="preserve"> </w:t>
      </w:r>
      <w:r w:rsidR="00564262">
        <w:rPr>
          <w:rFonts w:hAnsi="Times New Roman" w:ascii="Times New Roman"/>
          <w:lang w:eastAsia="hr-HR"/>
        </w:rPr>
        <w:t>na temelju procjene</w:t>
      </w:r>
      <w:r w:rsidR="007352B2">
        <w:rPr>
          <w:rFonts w:hAnsi="Times New Roman" w:ascii="Times New Roman"/>
          <w:lang w:eastAsia="hr-HR"/>
        </w:rPr>
        <w:t xml:space="preserve"> stalnog sudskog vješ</w:t>
      </w:r>
      <w:r w:rsidR="00564262">
        <w:rPr>
          <w:rFonts w:hAnsi="Times New Roman" w:ascii="Times New Roman"/>
          <w:lang w:eastAsia="hr-HR"/>
        </w:rPr>
        <w:t xml:space="preserve">taka </w:t>
      </w:r>
      <w:r w:rsidR="007352B2">
        <w:rPr>
          <w:rFonts w:hAnsi="Times New Roman" w:ascii="Times New Roman"/>
          <w:lang w:eastAsia="hr-HR"/>
        </w:rPr>
        <w:t xml:space="preserve">ovog suda Zlatka Bendera (list spisa </w:t>
      </w:r>
      <w:r w:rsidR="0032304D">
        <w:rPr>
          <w:rFonts w:hAnsi="Times New Roman" w:ascii="Times New Roman"/>
          <w:lang w:eastAsia="hr-HR"/>
        </w:rPr>
        <w:t>278-314)</w:t>
      </w:r>
      <w:r w:rsidR="00564262">
        <w:rPr>
          <w:rFonts w:hAnsi="Times New Roman" w:ascii="Times New Roman"/>
          <w:lang w:eastAsia="hr-HR"/>
        </w:rPr>
        <w:t xml:space="preserve">, </w:t>
      </w:r>
      <w:r w:rsidR="00707287">
        <w:rPr>
          <w:rFonts w:hAnsi="Times New Roman" w:ascii="Times New Roman"/>
          <w:lang w:eastAsia="hr-HR"/>
        </w:rPr>
        <w:t>koji je</w:t>
      </w:r>
      <w:r w:rsidR="0032304D">
        <w:rPr>
          <w:rFonts w:hAnsi="Times New Roman" w:ascii="Times New Roman"/>
          <w:lang w:eastAsia="hr-HR"/>
        </w:rPr>
        <w:t xml:space="preserve"> vrijednost</w:t>
      </w:r>
      <w:r w:rsidR="00BA2DF0">
        <w:rPr>
          <w:rFonts w:hAnsi="Times New Roman" w:ascii="Times New Roman"/>
          <w:lang w:eastAsia="hr-HR"/>
        </w:rPr>
        <w:t xml:space="preserve"> parkirnog mjesta u visini 84.222,64 kuna</w:t>
      </w:r>
      <w:r w:rsidR="00D45B3B">
        <w:rPr>
          <w:rFonts w:hAnsi="Times New Roman" w:ascii="Times New Roman"/>
          <w:lang w:eastAsia="hr-HR"/>
        </w:rPr>
        <w:t>. P</w:t>
      </w:r>
      <w:r w:rsidR="00BA2DF0">
        <w:rPr>
          <w:rFonts w:hAnsi="Times New Roman" w:ascii="Times New Roman"/>
          <w:lang w:eastAsia="hr-HR"/>
        </w:rPr>
        <w:t xml:space="preserve">rema podacima Porezne uprave </w:t>
      </w:r>
      <w:r w:rsidR="004D0D0C">
        <w:rPr>
          <w:rFonts w:hAnsi="Times New Roman" w:ascii="Times New Roman"/>
          <w:lang w:eastAsia="hr-HR"/>
        </w:rPr>
        <w:t xml:space="preserve">od 27. prosinca 2013. godine (list spisa 228) prosječna cijena parkirnog mjesta </w:t>
      </w:r>
      <w:r w:rsidR="002D2C12">
        <w:rPr>
          <w:rFonts w:hAnsi="Times New Roman" w:ascii="Times New Roman"/>
          <w:lang w:eastAsia="hr-HR"/>
        </w:rPr>
        <w:t>5.767,00 kuna / m2 ili 69.212,40 kuna</w:t>
      </w:r>
      <w:r w:rsidR="00C54D97">
        <w:rPr>
          <w:rFonts w:hAnsi="Times New Roman" w:ascii="Times New Roman"/>
          <w:lang w:eastAsia="hr-HR"/>
        </w:rPr>
        <w:t>. Sud se priklanja procjeni vještaka, budući da je ista novija i</w:t>
      </w:r>
      <w:r w:rsidR="002D2C12">
        <w:rPr>
          <w:rFonts w:hAnsi="Times New Roman" w:ascii="Times New Roman"/>
          <w:lang w:eastAsia="hr-HR"/>
        </w:rPr>
        <w:t xml:space="preserve"> smatrajući da </w:t>
      </w:r>
      <w:r w:rsidR="00C54D97">
        <w:rPr>
          <w:rFonts w:hAnsi="Times New Roman" w:ascii="Times New Roman"/>
          <w:lang w:eastAsia="hr-HR"/>
        </w:rPr>
        <w:t>je</w:t>
      </w:r>
      <w:r w:rsidR="002D2C12">
        <w:rPr>
          <w:rFonts w:hAnsi="Times New Roman" w:ascii="Times New Roman"/>
          <w:lang w:eastAsia="hr-HR"/>
        </w:rPr>
        <w:t xml:space="preserve"> nakon zaokruženja utvrđena vrijednost za predmetne nekretnine odgovarajuća tržišnoj vrijednosti.</w:t>
      </w:r>
      <w:r w:rsidRPr="007D1A9A">
        <w:rPr>
          <w:rFonts w:hAnsi="Times New Roman" w:ascii="Times New Roman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D34356" w:rsidR="00D34356" w:rsidRPr="00731F92">
      <w:pPr>
        <w:jc w:val="both"/>
        <w:rPr>
          <w:rFonts w:eastAsia="Times New Roman"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ab/>
      </w:r>
      <w:r w:rsidRPr="00731F92">
        <w:rPr>
          <w:rFonts w:hAnsi="Times New Roman" w:ascii="Times New Roman"/>
          <w:lang w:eastAsia="hr-HR"/>
        </w:rPr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731F92">
          <w:rPr>
            <w:rFonts w:hAnsi="Times New Roman" w:ascii="Times New Roman"/>
            <w:lang w:eastAsia="hr-HR"/>
          </w:rPr>
          <w:t>88. OZ</w:t>
        </w:r>
      </w:smartTag>
      <w:r w:rsidRPr="00731F92">
        <w:rPr>
          <w:rFonts w:hAnsi="Times New Roman" w:ascii="Times New Roman"/>
          <w:lang w:eastAsia="hr-HR"/>
        </w:rPr>
        <w:t xml:space="preserve">, vrijednost imovine sud utvrđuje odlukom o prodaji. </w:t>
      </w:r>
      <w:r w:rsidR="00D34356" w:rsidRPr="00731F92">
        <w:rPr>
          <w:rFonts w:hAnsi="Times New Roman" w:ascii="Times New Roman"/>
          <w:lang w:eastAsia="hr-HR"/>
        </w:rPr>
        <w:t>S</w:t>
      </w:r>
      <w:r w:rsidRPr="00731F92">
        <w:rPr>
          <w:rFonts w:hAnsi="Times New Roman" w:ascii="Times New Roman"/>
          <w:lang w:eastAsia="hr-HR"/>
        </w:rPr>
        <w:t xml:space="preserve">ukladno čl. </w:t>
      </w:r>
      <w:r w:rsidR="001E6303" w:rsidRPr="00731F92">
        <w:rPr>
          <w:rFonts w:hAnsi="Times New Roman" w:ascii="Times New Roman"/>
          <w:lang w:eastAsia="hr-HR"/>
        </w:rPr>
        <w:t>247</w:t>
      </w:r>
      <w:r w:rsidR="00731F92">
        <w:rPr>
          <w:rFonts w:hAnsi="Times New Roman" w:ascii="Times New Roman"/>
          <w:lang w:eastAsia="hr-HR"/>
        </w:rPr>
        <w:t>.</w:t>
      </w:r>
      <w:r w:rsidRPr="00731F92">
        <w:rPr>
          <w:rFonts w:hAnsi="Times New Roman" w:ascii="Times New Roman"/>
          <w:lang w:eastAsia="hr-HR"/>
        </w:rPr>
        <w:t xml:space="preserve"> st.</w:t>
      </w:r>
      <w:r w:rsidRPr="00731F92">
        <w:rPr>
          <w:rFonts w:hAnsi="Times New Roman" w:ascii="Times New Roman"/>
          <w:u w:val="single"/>
          <w:lang w:eastAsia="hr-HR"/>
        </w:rPr>
        <w:t xml:space="preserve">  </w:t>
      </w:r>
      <w:r w:rsidR="00731F92" w:rsidRPr="00731F92">
        <w:rPr>
          <w:rFonts w:hAnsi="Times New Roman" w:ascii="Times New Roman"/>
        </w:rPr>
        <w:t xml:space="preserve">Stečajnog zakona (NN 71/15, dalje u tekstu SZ) </w:t>
      </w:r>
      <w:r w:rsidR="00D34356" w:rsidRPr="00731F92">
        <w:rPr>
          <w:rFonts w:hAnsi="Times New Roman" w:ascii="Times New Roman"/>
          <w:lang w:eastAsia="hr-HR"/>
        </w:rPr>
        <w:t>n</w:t>
      </w:r>
      <w:r w:rsidR="00D34356" w:rsidRPr="00731F92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>
        <w:rPr>
          <w:rFonts w:eastAsia="Times New Roman" w:hAnsi="Times New Roman" w:ascii="Times New Roman"/>
          <w:lang w:eastAsia="hr-HR"/>
        </w:rPr>
        <w:t xml:space="preserve"> Zbog toga je odlučeno</w:t>
      </w:r>
      <w:r w:rsidR="00FD50EE">
        <w:rPr>
          <w:rFonts w:eastAsia="Times New Roman" w:hAnsi="Times New Roman" w:ascii="Times New Roman"/>
          <w:lang w:eastAsia="hr-HR"/>
        </w:rPr>
        <w:t xml:space="preserve"> </w:t>
      </w:r>
      <w:r w:rsidR="00731F92">
        <w:rPr>
          <w:rFonts w:eastAsia="Times New Roman" w:hAnsi="Times New Roman" w:ascii="Times New Roman"/>
          <w:lang w:eastAsia="hr-HR"/>
        </w:rPr>
        <w:t xml:space="preserve">kao u točki </w:t>
      </w:r>
      <w:r w:rsidR="00FD50EE">
        <w:rPr>
          <w:rFonts w:eastAsia="Times New Roman" w:hAnsi="Times New Roman" w:ascii="Times New Roman"/>
          <w:lang w:eastAsia="hr-HR"/>
        </w:rPr>
        <w:t>II. ovog rješenja.</w:t>
      </w:r>
    </w:p>
    <w:p w:rsidRDefault="00D34356" w:rsidP="007D1A9A" w:rsidR="00D34356" w:rsidRPr="00111180">
      <w:pPr>
        <w:jc w:val="both"/>
        <w:rPr>
          <w:rFonts w:hAnsi="Times New Roman" w:ascii="Times New Roman"/>
          <w:sz w:val="16"/>
          <w:szCs w:val="16"/>
          <w:u w:val="single"/>
          <w:lang w:eastAsia="hr-HR"/>
        </w:rPr>
      </w:pPr>
    </w:p>
    <w:p w:rsidRDefault="007D1A9A" w:rsidP="007D1A9A" w:rsidR="007D1A9A" w:rsidRPr="009247CE">
      <w:pPr>
        <w:ind w:firstLine="705"/>
        <w:jc w:val="both"/>
        <w:rPr>
          <w:rFonts w:hAnsi="Times New Roman" w:ascii="Times New Roman"/>
          <w:lang w:eastAsia="hr-HR"/>
        </w:rPr>
      </w:pPr>
      <w:r w:rsidRPr="009247CE">
        <w:rPr>
          <w:rFonts w:hAnsi="Times New Roman" w:ascii="Times New Roman"/>
          <w:lang w:eastAsia="hr-HR"/>
        </w:rPr>
        <w:t>Obzirom da je od 1. siječnja 2015. godine drugačije uređeno plaćanje poreza na promet nekretnina odnosno poreza na dodatnu vrijednost, u utvrđenu vrijednost, sukladno procjeni, nije urač</w:t>
      </w:r>
      <w:r w:rsidR="009247CE" w:rsidRPr="009247CE">
        <w:rPr>
          <w:rFonts w:hAnsi="Times New Roman" w:ascii="Times New Roman"/>
          <w:lang w:eastAsia="hr-HR"/>
        </w:rPr>
        <w:t>unat porez na dodanu vrijednost, budući da nekretnina ne podliježe plaćanju poreza na dodanu vrijednost, već porez na promet nekretnina.</w:t>
      </w:r>
    </w:p>
    <w:p w:rsidRDefault="007D1A9A" w:rsidP="007D1A9A" w:rsidR="007D1A9A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4785E" w:rsidP="007D1A9A" w:rsidR="0094785E">
      <w:pPr>
        <w:ind w:firstLine="708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Prema čl. 98. st. 4. OZ a</w:t>
      </w:r>
      <w:r w:rsidRPr="0094785E">
        <w:rPr>
          <w:rFonts w:hAnsi="Times New Roman" w:ascii="Times New Roman"/>
          <w:lang w:eastAsia="hr-HR"/>
        </w:rPr>
        <w:t>ko kupac koji je stavio najpovoljniju ponudu ne položi kupovinu u cijelosti u roku iz ove odluke, imovina će se dosuditi kupcima koji su ponudili nižu cijenu, redom prema veličini cijene koju su ponudili</w:t>
      </w:r>
      <w:r>
        <w:rPr>
          <w:rFonts w:hAnsi="Times New Roman" w:ascii="Times New Roman"/>
          <w:lang w:eastAsia="hr-HR"/>
        </w:rPr>
        <w:t>.</w:t>
      </w:r>
    </w:p>
    <w:p w:rsidRDefault="0094785E" w:rsidP="007D1A9A" w:rsidR="0094785E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firstLine="708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>Zbog navedenog, na temelju spomenutih propisa i u smislu čl. 9</w:t>
      </w:r>
      <w:r w:rsidR="009C236A">
        <w:rPr>
          <w:rFonts w:hAnsi="Times New Roman" w:ascii="Times New Roman"/>
          <w:lang w:eastAsia="hr-HR"/>
        </w:rPr>
        <w:t>2</w:t>
      </w:r>
      <w:r w:rsidRPr="007D1A9A">
        <w:rPr>
          <w:rFonts w:hAnsi="Times New Roman" w:ascii="Times New Roman"/>
          <w:lang w:eastAsia="hr-HR"/>
        </w:rPr>
        <w:t>., 93., 9</w:t>
      </w:r>
      <w:r w:rsidR="009C236A">
        <w:rPr>
          <w:rFonts w:hAnsi="Times New Roman" w:ascii="Times New Roman"/>
          <w:lang w:eastAsia="hr-HR"/>
        </w:rPr>
        <w:t>5</w:t>
      </w:r>
      <w:r w:rsidRPr="007D1A9A">
        <w:rPr>
          <w:rFonts w:hAnsi="Times New Roman" w:ascii="Times New Roman"/>
          <w:lang w:eastAsia="hr-HR"/>
        </w:rPr>
        <w:t>.</w:t>
      </w:r>
      <w:r w:rsidR="00626BB3">
        <w:rPr>
          <w:rFonts w:hAnsi="Times New Roman" w:ascii="Times New Roman"/>
          <w:lang w:eastAsia="hr-HR"/>
        </w:rPr>
        <w:t xml:space="preserve">do 100., </w:t>
      </w:r>
      <w:r w:rsidR="005C1902">
        <w:rPr>
          <w:rFonts w:hAnsi="Times New Roman" w:ascii="Times New Roman"/>
          <w:lang w:eastAsia="hr-HR"/>
        </w:rPr>
        <w:t>103., 106</w:t>
      </w:r>
      <w:r w:rsidR="00626BB3">
        <w:rPr>
          <w:rFonts w:hAnsi="Times New Roman" w:ascii="Times New Roman"/>
          <w:lang w:eastAsia="hr-HR"/>
        </w:rPr>
        <w:t>,</w:t>
      </w:r>
      <w:r w:rsidRPr="007D1A9A">
        <w:rPr>
          <w:rFonts w:hAnsi="Times New Roman" w:ascii="Times New Roman"/>
          <w:lang w:eastAsia="hr-HR"/>
        </w:rPr>
        <w:t xml:space="preserve"> OZ u vezi sa čl. </w:t>
      </w:r>
      <w:r w:rsidR="00C6501A">
        <w:rPr>
          <w:rFonts w:hAnsi="Times New Roman" w:ascii="Times New Roman"/>
          <w:lang w:eastAsia="hr-HR"/>
        </w:rPr>
        <w:t>247</w:t>
      </w:r>
      <w:r w:rsidRPr="007D1A9A">
        <w:rPr>
          <w:rFonts w:hAnsi="Times New Roman" w:ascii="Times New Roman"/>
          <w:lang w:eastAsia="hr-HR"/>
        </w:rPr>
        <w:t xml:space="preserve">. SZ, odlučeno je kao u izreci. 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U Dubrovniku, </w:t>
      </w:r>
      <w:r w:rsidR="00864555">
        <w:rPr>
          <w:rFonts w:hAnsi="Times New Roman" w:ascii="Times New Roman"/>
          <w:b/>
          <w:lang w:eastAsia="hr-HR"/>
        </w:rPr>
        <w:t>1</w:t>
      </w:r>
      <w:r w:rsidRPr="007D1A9A">
        <w:rPr>
          <w:rFonts w:hAnsi="Times New Roman" w:ascii="Times New Roman"/>
          <w:b/>
          <w:lang w:eastAsia="hr-HR"/>
        </w:rPr>
        <w:t xml:space="preserve">. </w:t>
      </w:r>
      <w:r w:rsidR="009247CE">
        <w:rPr>
          <w:rFonts w:hAnsi="Times New Roman" w:ascii="Times New Roman"/>
          <w:b/>
          <w:lang w:eastAsia="hr-HR"/>
        </w:rPr>
        <w:t>ožujka</w:t>
      </w:r>
      <w:r w:rsidRPr="007D1A9A">
        <w:rPr>
          <w:rFonts w:hAnsi="Times New Roman" w:ascii="Times New Roman"/>
          <w:b/>
          <w:lang w:eastAsia="hr-HR"/>
        </w:rPr>
        <w:t xml:space="preserve"> 201</w:t>
      </w:r>
      <w:r w:rsidR="00864555">
        <w:rPr>
          <w:rFonts w:hAnsi="Times New Roman" w:ascii="Times New Roman"/>
          <w:b/>
          <w:lang w:eastAsia="hr-HR"/>
        </w:rPr>
        <w:t>6</w:t>
      </w:r>
      <w:r w:rsidRPr="007D1A9A">
        <w:rPr>
          <w:rFonts w:hAnsi="Times New Roman" w:ascii="Times New Roman"/>
          <w:b/>
          <w:lang w:eastAsia="hr-HR"/>
        </w:rPr>
        <w:t>. godine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  <w:t>Stečajni sudac:</w:t>
      </w: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  <w:t>Srđan Gavranić</w:t>
      </w:r>
      <w:r w:rsidR="00B90B43">
        <w:rPr>
          <w:rFonts w:hAnsi="Times New Roman" w:ascii="Times New Roman"/>
          <w:b/>
          <w:lang w:eastAsia="hr-HR"/>
        </w:rPr>
        <w:t>, v.r.</w:t>
      </w: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POUKA O PRAVNOM LIJEKU</w:t>
      </w:r>
    </w:p>
    <w:p w:rsidRDefault="007D1A9A" w:rsidP="007D1A9A" w:rsidR="007D1A9A" w:rsidRPr="007D1A9A">
      <w:pPr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 xml:space="preserve">Protiv ovog </w:t>
      </w:r>
      <w:r w:rsidR="00322366">
        <w:rPr>
          <w:rFonts w:hAnsi="Times New Roman" w:ascii="Times New Roman"/>
          <w:lang w:eastAsia="hr-HR"/>
        </w:rPr>
        <w:t>zaključka nije d</w:t>
      </w:r>
      <w:r w:rsidR="002C713D">
        <w:rPr>
          <w:rFonts w:hAnsi="Times New Roman" w:ascii="Times New Roman"/>
          <w:lang w:eastAsia="hr-HR"/>
        </w:rPr>
        <w:t>o</w:t>
      </w:r>
      <w:r w:rsidR="00322366">
        <w:rPr>
          <w:rFonts w:hAnsi="Times New Roman" w:ascii="Times New Roman"/>
          <w:lang w:eastAsia="hr-HR"/>
        </w:rPr>
        <w:t>puštena posebna žalba</w:t>
      </w:r>
      <w:r w:rsidR="002C713D">
        <w:rPr>
          <w:rFonts w:hAnsi="Times New Roman" w:ascii="Times New Roman"/>
          <w:lang w:eastAsia="hr-HR"/>
        </w:rPr>
        <w:t>.</w:t>
      </w:r>
      <w:r w:rsidRPr="007D1A9A">
        <w:rPr>
          <w:rFonts w:hAnsi="Times New Roman" w:ascii="Times New Roman"/>
          <w:lang w:eastAsia="hr-HR"/>
        </w:rPr>
        <w:t xml:space="preserve"> (čl. </w:t>
      </w:r>
      <w:r w:rsidR="002C713D">
        <w:rPr>
          <w:rFonts w:hAnsi="Times New Roman" w:ascii="Times New Roman"/>
          <w:lang w:eastAsia="hr-HR"/>
        </w:rPr>
        <w:t>11. OZ</w:t>
      </w:r>
      <w:r w:rsidRPr="007D1A9A">
        <w:rPr>
          <w:rFonts w:hAnsi="Times New Roman" w:ascii="Times New Roman"/>
          <w:lang w:eastAsia="hr-HR"/>
        </w:rPr>
        <w:t>).</w:t>
      </w:r>
    </w:p>
    <w:p w:rsidRDefault="007D1A9A" w:rsidP="007D1A9A" w:rsidR="007D1A9A" w:rsidRPr="007D1A9A">
      <w:pPr>
        <w:jc w:val="both"/>
        <w:rPr>
          <w:rFonts w:hAnsi="Times New Roman" w:ascii="Times New Roman"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DN-a </w:t>
      </w:r>
      <w:r w:rsidRPr="007D1A9A">
        <w:rPr>
          <w:rFonts w:hAnsi="Times New Roman" w:ascii="Times New Roman"/>
          <w:lang w:eastAsia="hr-HR"/>
        </w:rPr>
        <w:t>(</w:t>
      </w:r>
      <w:r w:rsidR="009247CE">
        <w:rPr>
          <w:rFonts w:hAnsi="Times New Roman" w:ascii="Times New Roman"/>
          <w:lang w:eastAsia="hr-HR"/>
        </w:rPr>
        <w:t>01</w:t>
      </w:r>
      <w:r w:rsidRPr="007D1A9A">
        <w:rPr>
          <w:rFonts w:hAnsi="Times New Roman" w:ascii="Times New Roman"/>
          <w:lang w:eastAsia="hr-HR"/>
        </w:rPr>
        <w:t>.0</w:t>
      </w:r>
      <w:r w:rsidR="009247CE">
        <w:rPr>
          <w:rFonts w:hAnsi="Times New Roman" w:ascii="Times New Roman"/>
          <w:lang w:eastAsia="hr-HR"/>
        </w:rPr>
        <w:t>3.2016</w:t>
      </w:r>
      <w:r w:rsidRPr="007D1A9A">
        <w:rPr>
          <w:rFonts w:hAnsi="Times New Roman" w:ascii="Times New Roman"/>
          <w:lang w:eastAsia="hr-HR"/>
        </w:rPr>
        <w:t>.g.)</w:t>
      </w:r>
      <w:r w:rsidRPr="007D1A9A">
        <w:rPr>
          <w:rFonts w:hAnsi="Times New Roman" w:ascii="Times New Roman"/>
          <w:b/>
          <w:lang w:eastAsia="hr-HR"/>
        </w:rPr>
        <w:t>:</w:t>
      </w:r>
    </w:p>
    <w:p w:rsidRDefault="007D1A9A" w:rsidP="007D1A9A" w:rsidR="007D1A9A" w:rsidRPr="007D1A9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>stečajni upravitelj,</w:t>
      </w:r>
    </w:p>
    <w:p w:rsidRDefault="00C05105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FINA </w:t>
      </w:r>
      <w:r w:rsidR="000939FF">
        <w:rPr>
          <w:rFonts w:hAnsi="Times New Roman" w:ascii="Times New Roman"/>
          <w:lang w:eastAsia="hr-HR"/>
        </w:rPr>
        <w:t>Dubrovnik, uz z</w:t>
      </w:r>
      <w:r w:rsidR="000939FF" w:rsidRPr="000939FF">
        <w:rPr>
          <w:rFonts w:hAnsi="Times New Roman" w:ascii="Times New Roman"/>
          <w:lang w:eastAsia="hr-HR"/>
        </w:rPr>
        <w:t>ahtjev za prodaju imovine stečajnog dužnika</w:t>
      </w:r>
      <w:r w:rsidR="000939FF">
        <w:rPr>
          <w:rFonts w:hAnsi="Times New Roman" w:ascii="Times New Roman"/>
          <w:lang w:eastAsia="hr-HR"/>
        </w:rPr>
        <w:t>,</w:t>
      </w:r>
      <w:r w:rsidR="000939FF" w:rsidRPr="000939FF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 xml:space="preserve">rješenje o prodaji </w:t>
      </w:r>
      <w:r w:rsidR="003F56D1">
        <w:rPr>
          <w:rFonts w:hAnsi="Times New Roman" w:ascii="Times New Roman"/>
          <w:lang w:eastAsia="hr-HR"/>
        </w:rPr>
        <w:t xml:space="preserve">(list spisa </w:t>
      </w:r>
      <w:r w:rsidR="00AF65FD">
        <w:rPr>
          <w:rFonts w:hAnsi="Times New Roman" w:ascii="Times New Roman"/>
          <w:lang w:eastAsia="hr-HR"/>
        </w:rPr>
        <w:t xml:space="preserve">269-270) </w:t>
      </w:r>
      <w:r>
        <w:rPr>
          <w:rFonts w:hAnsi="Times New Roman" w:ascii="Times New Roman"/>
          <w:lang w:eastAsia="hr-HR"/>
        </w:rPr>
        <w:t xml:space="preserve">i </w:t>
      </w:r>
      <w:r w:rsidR="003F56D1">
        <w:rPr>
          <w:rFonts w:hAnsi="Times New Roman" w:ascii="Times New Roman"/>
          <w:lang w:eastAsia="hr-HR"/>
        </w:rPr>
        <w:t xml:space="preserve">ovjereni preslik </w:t>
      </w:r>
      <w:r>
        <w:rPr>
          <w:rFonts w:hAnsi="Times New Roman" w:ascii="Times New Roman"/>
          <w:lang w:eastAsia="hr-HR"/>
        </w:rPr>
        <w:t>ZK izva</w:t>
      </w:r>
      <w:r w:rsidR="003F56D1">
        <w:rPr>
          <w:rFonts w:hAnsi="Times New Roman" w:ascii="Times New Roman"/>
          <w:lang w:eastAsia="hr-HR"/>
        </w:rPr>
        <w:t>tka (list spisa 253-268)</w:t>
      </w:r>
      <w:r>
        <w:rPr>
          <w:rFonts w:hAnsi="Times New Roman" w:ascii="Times New Roman"/>
          <w:lang w:eastAsia="hr-HR"/>
        </w:rPr>
        <w:t xml:space="preserve">,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 xml:space="preserve">e </w:t>
      </w:r>
      <w:r>
        <w:rPr>
          <w:rFonts w:hAnsi="Times New Roman" w:ascii="Times New Roman"/>
          <w:lang w:eastAsia="hr-HR"/>
        </w:rPr>
        <w:t>oglasna ploča suda</w:t>
      </w:r>
    </w:p>
    <w:p w:rsidRDefault="00AF65FD" w:rsidP="00AF65FD" w:rsidR="00AF65FD">
      <w:pPr>
        <w:jc w:val="both"/>
        <w:rPr>
          <w:rFonts w:hAnsi="Times New Roman" w:ascii="Times New Roman"/>
          <w:lang w:eastAsia="hr-HR"/>
        </w:rPr>
      </w:pPr>
    </w:p>
    <w:p w:rsidRDefault="00AF65FD" w:rsidP="007D1A9A" w:rsidR="00AF65FD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Na znanje:</w:t>
      </w:r>
    </w:p>
    <w:p w:rsidRDefault="007D1A9A" w:rsidP="007D1A9A" w:rsidR="007D1A9A">
      <w:pPr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lang w:eastAsia="hr-HR"/>
        </w:rPr>
        <w:t xml:space="preserve">- Ministarstvo financija RH po ŽDO Dubrovnik, </w:t>
      </w:r>
      <w:r w:rsidR="009D52D1">
        <w:rPr>
          <w:rFonts w:hAnsi="Times New Roman" w:ascii="Times New Roman"/>
          <w:lang w:eastAsia="hr-HR"/>
        </w:rPr>
        <w:t>Građansko upravni odjel,</w:t>
      </w:r>
    </w:p>
    <w:p w:rsidRDefault="009D52D1" w:rsidP="007D1A9A" w:rsidR="009D52D1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- OTP banka Hrvatska d.d.,</w:t>
      </w:r>
      <w:r w:rsidR="00FE43F3">
        <w:rPr>
          <w:rFonts w:hAnsi="Times New Roman" w:ascii="Times New Roman"/>
          <w:lang w:eastAsia="hr-HR"/>
        </w:rPr>
        <w:t xml:space="preserve"> po pu</w:t>
      </w:r>
      <w:r w:rsidR="00111180">
        <w:rPr>
          <w:rFonts w:hAnsi="Times New Roman" w:ascii="Times New Roman"/>
          <w:lang w:eastAsia="hr-HR"/>
        </w:rPr>
        <w:t>n</w:t>
      </w:r>
      <w:r w:rsidR="00FE43F3">
        <w:rPr>
          <w:rFonts w:hAnsi="Times New Roman" w:ascii="Times New Roman"/>
          <w:lang w:eastAsia="hr-HR"/>
        </w:rPr>
        <w:t xml:space="preserve">omoćniku </w:t>
      </w:r>
      <w:r w:rsidR="00111180">
        <w:rPr>
          <w:rFonts w:hAnsi="Times New Roman" w:ascii="Times New Roman"/>
          <w:lang w:eastAsia="hr-HR"/>
        </w:rPr>
        <w:t>Zvonku Kristoviću, odvjetniku u Dubrovniku,</w:t>
      </w:r>
    </w:p>
    <w:p w:rsidRDefault="009D52D1" w:rsidP="007D1A9A" w:rsidR="009D52D1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- TERRA JASKA d.o.o., Strmec Samoborski, </w:t>
      </w:r>
      <w:r w:rsidR="00332CD0">
        <w:rPr>
          <w:rFonts w:hAnsi="Times New Roman" w:ascii="Times New Roman"/>
          <w:lang w:eastAsia="hr-HR"/>
        </w:rPr>
        <w:t>po punomoćniku Ljiljani Maravić-Pirš, odvjetnici u Zagrebu,</w:t>
      </w:r>
    </w:p>
    <w:p w:rsidRDefault="00332CD0" w:rsidP="007D1A9A" w:rsidR="00332CD0" w:rsidRPr="007D1A9A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sve putem e oglasne ploče.</w:t>
      </w:r>
    </w:p>
    <w:p w:rsidRDefault="004F67B0" w:rsidR="004F67B0"/>
    <w:sectPr w:rsidSect="00B90B43" w:rsidR="004F67B0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B43" w:rsidP="00B90B43" w:rsidR="00B90B43">
      <w:r>
        <w:separator/>
      </w:r>
    </w:p>
  </w:endnote>
  <w:endnote w:id="0" w:type="continuationSeparator">
    <w:p w:rsidRDefault="00B90B43" w:rsidP="00B90B43" w:rsidR="00B90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B43" w:rsidP="00B90B43" w:rsidR="00B90B43">
      <w:r>
        <w:separator/>
      </w:r>
    </w:p>
  </w:footnote>
  <w:footnote w:id="0" w:type="continuationSeparator">
    <w:p w:rsidRDefault="00B90B43" w:rsidP="00B90B43" w:rsidR="00B90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B43" w:rsidP="00B90B43" w:rsidR="00B90B43">
    <w:pPr>
      <w:pStyle w:val="Zaglavlje"/>
      <w:tabs>
        <w:tab w:pos="6600" w:val="left"/>
      </w:tabs>
    </w:pPr>
    <w:r>
      <w:tab/>
    </w:r>
    <w:sdt>
      <w:sdtPr>
        <w:id w:val="80389397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0342A">
          <w:rPr>
            <w:noProof/>
          </w:rPr>
          <w:t>3</w:t>
        </w:r>
        <w:r>
          <w:fldChar w:fldCharType="end"/>
        </w:r>
      </w:sdtContent>
    </w:sdt>
    <w:r w:rsidRPr="00B90B43">
      <w:rPr>
        <w:rFonts w:hAnsi="Times New Roman" w:ascii="Times New Roman"/>
      </w:rPr>
      <w:t xml:space="preserve">                                     </w:t>
    </w:r>
    <w:r w:rsidRPr="00B90B43">
      <w:rPr>
        <w:rFonts w:hAnsi="Times New Roman" w:ascii="Times New Roman"/>
      </w:rPr>
      <w:tab/>
      <w:t xml:space="preserve">       Posl. br. 6. St.369/2013-105</w:t>
    </w:r>
  </w:p>
  <w:p w:rsidRDefault="00B90B43" w:rsidR="00B90B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939FF"/>
    <w:rsid w:val="000B050C"/>
    <w:rsid w:val="00111180"/>
    <w:rsid w:val="00131343"/>
    <w:rsid w:val="001733F0"/>
    <w:rsid w:val="00177D75"/>
    <w:rsid w:val="00187BFC"/>
    <w:rsid w:val="00192F5C"/>
    <w:rsid w:val="001A30CD"/>
    <w:rsid w:val="001E6303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2CD0"/>
    <w:rsid w:val="00336188"/>
    <w:rsid w:val="00360CC9"/>
    <w:rsid w:val="003B5BBA"/>
    <w:rsid w:val="003F56D1"/>
    <w:rsid w:val="00483CB6"/>
    <w:rsid w:val="004B0415"/>
    <w:rsid w:val="004D0D0C"/>
    <w:rsid w:val="004F67B0"/>
    <w:rsid w:val="00542F1F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707287"/>
    <w:rsid w:val="00731F92"/>
    <w:rsid w:val="007352B2"/>
    <w:rsid w:val="007D1A9A"/>
    <w:rsid w:val="007E1D54"/>
    <w:rsid w:val="007E6D66"/>
    <w:rsid w:val="008116D6"/>
    <w:rsid w:val="00864555"/>
    <w:rsid w:val="008A1702"/>
    <w:rsid w:val="008C44ED"/>
    <w:rsid w:val="009247CE"/>
    <w:rsid w:val="00924A13"/>
    <w:rsid w:val="0094785E"/>
    <w:rsid w:val="009B1F04"/>
    <w:rsid w:val="009C236A"/>
    <w:rsid w:val="009D52D1"/>
    <w:rsid w:val="00A75E6C"/>
    <w:rsid w:val="00AA06DB"/>
    <w:rsid w:val="00AF65FD"/>
    <w:rsid w:val="00B41736"/>
    <w:rsid w:val="00B90B43"/>
    <w:rsid w:val="00BA2DF0"/>
    <w:rsid w:val="00BC2674"/>
    <w:rsid w:val="00C0342A"/>
    <w:rsid w:val="00C04DA9"/>
    <w:rsid w:val="00C05105"/>
    <w:rsid w:val="00C32EE8"/>
    <w:rsid w:val="00C54D97"/>
    <w:rsid w:val="00C6501A"/>
    <w:rsid w:val="00CA3EF5"/>
    <w:rsid w:val="00CA593C"/>
    <w:rsid w:val="00CB4353"/>
    <w:rsid w:val="00CF301D"/>
    <w:rsid w:val="00D17FBE"/>
    <w:rsid w:val="00D34356"/>
    <w:rsid w:val="00D45B3B"/>
    <w:rsid w:val="00DB4AE5"/>
    <w:rsid w:val="00DE7890"/>
    <w:rsid w:val="00DF7A3B"/>
    <w:rsid w:val="00E0574A"/>
    <w:rsid w:val="00E2678E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1418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0B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0B4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90B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0B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3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42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342A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342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342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0B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0B4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90B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0B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3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42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342A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342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342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871D7-C732-45CE-ADF4-55FE6374F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1296</properties:Words>
  <properties:Characters>6990</properties:Characters>
  <properties:Lines>154</properties:Lines>
  <properties:Paragraphs>55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2016-03-01T12:32:00Z</dcterms:created>
  <dc:creator>Srđan Gavranić</dc:creator>
  <cp:lastModifiedBy>Mara Marčinko</cp:lastModifiedBy>
  <cp:lastPrinted>2016-03-01T13:19:00Z</cp:lastPrinted>
  <dcterms:modified xmlns:xsi="http://www.w3.org/2001/XMLSchema-instance" xsi:type="dcterms:W3CDTF">2016-03-02T07:53:00Z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