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a40c" w14:paraId="a85a40c" w:rsidRDefault="00C013AE" w:rsidP="00C013AE" w:rsidR="00C013AE">
      <w:pPr>
        <w:pStyle w:val="Zaglavlje"/>
        <w15:collapsed w:val="false"/>
      </w:pPr>
      <w:bookmarkStart w:name="_GoBack" w:id="0"/>
      <w:bookmarkEnd w:id="0"/>
    </w:p>
    <w:p w:rsidRDefault="00C013AE" w:rsidP="00C013AE" w:rsidR="00C013A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C013AE" w:rsidP="00C013AE" w:rsidR="00C013A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C013AE" w:rsidP="00C013AE" w:rsidR="00C013A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C013AE" w:rsidP="00C013AE" w:rsidR="00C013A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C013AE" w:rsidP="000F0ABB" w:rsidR="00C013AE">
      <w:pPr>
        <w:pStyle w:val="Zaglavlje"/>
        <w:jc w:val="left"/>
      </w:pPr>
    </w:p>
    <w:p w:rsidRDefault="00C013AE" w:rsidP="00C013AE" w:rsidR="00C013AE">
      <w:pPr>
        <w:pStyle w:val="Zaglavlje"/>
        <w:jc w:val="center"/>
      </w:pPr>
      <w:r>
        <w:t>Z A K LJ U Č A K</w:t>
      </w:r>
    </w:p>
    <w:p w:rsidRDefault="00C013AE" w:rsidP="00C013AE" w:rsidR="00C013AE">
      <w:pPr>
        <w:spacing w:lineRule="auto" w:line="240" w:after="0"/>
      </w:pPr>
    </w:p>
    <w:p w:rsidRDefault="00C013AE" w:rsidP="00C013AE" w:rsidR="00C013AE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 xml:space="preserve">BALL d.o.o., OIB: 04029384653 sa sjedištem u Glavna 67, </w:t>
      </w:r>
      <w:proofErr w:type="spellStart"/>
      <w:r>
        <w:t>Palovec</w:t>
      </w:r>
      <w:proofErr w:type="spellEnd"/>
      <w:r>
        <w:t xml:space="preserve">, dana </w:t>
      </w:r>
      <w:r>
        <w:t>1</w:t>
      </w:r>
      <w:r>
        <w:t xml:space="preserve">. </w:t>
      </w:r>
      <w:r>
        <w:t>prosinca</w:t>
      </w:r>
      <w:r>
        <w:t xml:space="preserve"> 2016.               </w:t>
      </w:r>
    </w:p>
    <w:p w:rsidRDefault="00C013AE" w:rsidP="00C013AE" w:rsidR="00C013AE">
      <w:pPr>
        <w:spacing w:lineRule="auto" w:line="240" w:after="0"/>
      </w:pPr>
    </w:p>
    <w:p w:rsidRDefault="00C013AE" w:rsidP="00C013AE" w:rsidR="00C013AE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C013AE" w:rsidP="00C013AE" w:rsidR="00C013AE">
      <w:pPr>
        <w:spacing w:lineRule="auto" w:line="240" w:after="0"/>
        <w:jc w:val="center"/>
      </w:pPr>
    </w:p>
    <w:p w:rsidRDefault="00C013AE" w:rsidP="00C013AE" w:rsidR="00C013AE">
      <w:pPr>
        <w:spacing w:lineRule="auto" w:line="240" w:after="0"/>
        <w:jc w:val="center"/>
      </w:pPr>
    </w:p>
    <w:p w:rsidRDefault="00C013AE" w:rsidP="00C013AE" w:rsidR="00C013AE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hanging="720"/>
        <w:contextualSpacing/>
      </w:pPr>
      <w:r>
        <w:t xml:space="preserve">Nalaže se direktoru dužnika </w:t>
      </w:r>
      <w:r w:rsidR="00EF0A0E">
        <w:t xml:space="preserve">BALL d.o.o., OIB: 04029384653 sa sjedištem u Glavna 67, </w:t>
      </w:r>
      <w:proofErr w:type="spellStart"/>
      <w:r w:rsidR="00EF0A0E">
        <w:t>Palovec</w:t>
      </w:r>
      <w:proofErr w:type="spellEnd"/>
      <w:r w:rsidR="00EF0A0E">
        <w:t xml:space="preserve">, Stjepanu </w:t>
      </w:r>
      <w:proofErr w:type="spellStart"/>
      <w:r w:rsidR="00EF0A0E">
        <w:t>Palatinušu</w:t>
      </w:r>
      <w:proofErr w:type="spellEnd"/>
      <w:r w:rsidR="00EF0A0E">
        <w:t xml:space="preserve">, </w:t>
      </w:r>
      <w:proofErr w:type="spellStart"/>
      <w:r w:rsidR="00EF0A0E">
        <w:t>Palovec</w:t>
      </w:r>
      <w:proofErr w:type="spellEnd"/>
      <w:r w:rsidR="00EF0A0E">
        <w:t>, Glavna 67, OIB: 86314787507,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C013AE" w:rsidP="00C013AE" w:rsidR="00C013AE">
      <w:pPr>
        <w:spacing w:lineRule="auto" w:line="240" w:after="0"/>
        <w:jc w:val="both"/>
      </w:pPr>
    </w:p>
    <w:p w:rsidRDefault="00C013AE" w:rsidP="00C013AE" w:rsidR="00C013AE">
      <w:pPr>
        <w:spacing w:lineRule="auto" w:line="240" w:after="0"/>
        <w:jc w:val="both"/>
      </w:pPr>
      <w:r>
        <w:t>1. nekretnina i pokretnina dužnika</w:t>
      </w:r>
    </w:p>
    <w:p w:rsidRDefault="00C013AE" w:rsidP="00C013AE" w:rsidR="00C013AE">
      <w:pPr>
        <w:spacing w:lineRule="auto" w:line="240" w:after="0"/>
        <w:jc w:val="both"/>
      </w:pPr>
      <w:r>
        <w:t>2. imovinskih prava dužnika na tuđim stvarima</w:t>
      </w:r>
    </w:p>
    <w:p w:rsidRDefault="00C013AE" w:rsidP="00C013AE" w:rsidR="00C013AE">
      <w:pPr>
        <w:spacing w:lineRule="auto" w:line="240" w:after="0"/>
        <w:jc w:val="both"/>
      </w:pPr>
      <w:r>
        <w:t>3. novčanih i nenovčanih tražbina dužnika</w:t>
      </w:r>
    </w:p>
    <w:p w:rsidRDefault="00C013AE" w:rsidP="00C013AE" w:rsidR="00C013AE">
      <w:pPr>
        <w:spacing w:lineRule="auto" w:line="240" w:after="0"/>
        <w:jc w:val="both"/>
      </w:pPr>
      <w:r>
        <w:t>4. drugih prava koja čine imovinu dužnika</w:t>
      </w:r>
    </w:p>
    <w:p w:rsidRDefault="00C013AE" w:rsidP="00C013AE" w:rsidR="00C013AE">
      <w:pPr>
        <w:spacing w:lineRule="auto" w:line="240" w:after="0"/>
        <w:jc w:val="both"/>
      </w:pPr>
      <w:r>
        <w:t>5. novčanih sredstava na računima</w:t>
      </w:r>
    </w:p>
    <w:p w:rsidRDefault="00C013AE" w:rsidP="00C013AE" w:rsidR="00C013AE">
      <w:pPr>
        <w:spacing w:lineRule="auto" w:line="240" w:after="0"/>
        <w:jc w:val="both"/>
      </w:pPr>
      <w:r>
        <w:t>6. druge imovine dužnika</w:t>
      </w:r>
    </w:p>
    <w:p w:rsidRDefault="00C013AE" w:rsidP="00C013AE" w:rsidR="00C013AE">
      <w:pPr>
        <w:spacing w:lineRule="auto" w:line="240" w:after="0"/>
        <w:jc w:val="both"/>
      </w:pPr>
      <w:r>
        <w:t>7. obveza dužnika unesenih u njegove poslovne knjige</w:t>
      </w:r>
    </w:p>
    <w:p w:rsidRDefault="00C013AE" w:rsidP="00C013AE" w:rsidR="00C013AE">
      <w:pPr>
        <w:spacing w:lineRule="auto" w:line="240" w:after="0"/>
        <w:jc w:val="both"/>
      </w:pPr>
      <w:r>
        <w:t>8. drugih novčanih i nenovčanih obveza dužnika</w:t>
      </w:r>
    </w:p>
    <w:p w:rsidRDefault="00C013AE" w:rsidP="00C013AE" w:rsidR="00C013AE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C013AE" w:rsidP="00C013AE" w:rsidR="00C013AE">
      <w:pPr>
        <w:spacing w:lineRule="auto" w:line="240" w:after="0"/>
        <w:jc w:val="both"/>
      </w:pPr>
      <w:r>
        <w:t>10. izlučnih prava</w:t>
      </w:r>
    </w:p>
    <w:p w:rsidRDefault="00C013AE" w:rsidP="00C013AE" w:rsidR="00C013AE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C013AE" w:rsidP="00C013AE" w:rsidR="00C013AE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C013AE" w:rsidP="00C013AE" w:rsidR="00C013AE">
      <w:pPr>
        <w:spacing w:lineRule="auto" w:line="240" w:after="0"/>
        <w:jc w:val="both"/>
      </w:pPr>
    </w:p>
    <w:p w:rsidRDefault="00C013AE" w:rsidP="00C013AE" w:rsidR="00C013AE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C013AE" w:rsidP="00C013AE" w:rsidR="00C013AE">
      <w:pPr>
        <w:spacing w:lineRule="auto" w:line="240" w:after="0"/>
        <w:jc w:val="both"/>
      </w:pPr>
    </w:p>
    <w:p w:rsidRDefault="00C013AE" w:rsidP="00C013AE" w:rsidR="00C013AE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C013AE" w:rsidP="00C013AE" w:rsidR="00C013AE">
      <w:pPr>
        <w:pStyle w:val="Odlomakpopisa"/>
        <w:spacing w:lineRule="auto" w:line="240" w:after="0"/>
      </w:pPr>
    </w:p>
    <w:p w:rsidRDefault="00C013AE" w:rsidP="00C013AE" w:rsidR="00C013AE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C013AE" w:rsidP="00C013AE" w:rsidR="00C013A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013AE" w:rsidP="00C013AE" w:rsidR="00C013AE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C013AE" w:rsidP="005B3628" w:rsidR="00C013AE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</w:t>
      </w:r>
      <w:r w:rsidR="003002BA">
        <w:t>09. veljače</w:t>
      </w:r>
      <w:r>
        <w:t xml:space="preserve"> 201</w:t>
      </w:r>
      <w:r w:rsidR="003002BA">
        <w:t>6</w:t>
      </w:r>
      <w:r>
        <w:t xml:space="preserve">. u Očevidniku redoslijeda osnova za plaćanje ima evidentirane neizvršene osnove za plaćanje u ukupnom iznosu od </w:t>
      </w:r>
      <w:r w:rsidR="00AE0561">
        <w:t>415</w:t>
      </w:r>
      <w:r>
        <w:t>.</w:t>
      </w:r>
      <w:r w:rsidR="00AE0561">
        <w:t>884</w:t>
      </w:r>
      <w:r>
        <w:t>,</w:t>
      </w:r>
      <w:r w:rsidR="00AE0561">
        <w:t>90</w:t>
      </w:r>
      <w:r>
        <w:t xml:space="preserve"> kn te da dužnik ima 1 zaposlenog.</w:t>
      </w:r>
    </w:p>
    <w:p w:rsidRDefault="00C013AE" w:rsidP="005B3628" w:rsidR="00C013A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013AE" w:rsidP="005B3628" w:rsidR="00C013AE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C013AE" w:rsidP="00C013AE" w:rsidR="00C013A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013AE" w:rsidP="00C013AE" w:rsidR="00C013AE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 Varaždinu, </w:t>
      </w:r>
      <w:r w:rsidR="00425BC0">
        <w:rPr>
          <w:rFonts w:eastAsia="Times New Roman"/>
          <w:lang w:eastAsia="hr-HR"/>
        </w:rPr>
        <w:t>1</w:t>
      </w:r>
      <w:r>
        <w:rPr>
          <w:rFonts w:eastAsia="Times New Roman"/>
          <w:lang w:eastAsia="hr-HR"/>
        </w:rPr>
        <w:t xml:space="preserve">. </w:t>
      </w:r>
      <w:r w:rsidR="00425BC0">
        <w:rPr>
          <w:rFonts w:eastAsia="Times New Roman"/>
          <w:lang w:eastAsia="hr-HR"/>
        </w:rPr>
        <w:t>prosinca</w:t>
      </w:r>
      <w:r>
        <w:rPr>
          <w:rFonts w:eastAsia="Times New Roman"/>
          <w:lang w:eastAsia="hr-HR"/>
        </w:rPr>
        <w:t xml:space="preserve"> 2016.</w:t>
      </w:r>
    </w:p>
    <w:p w:rsidRDefault="00C013AE" w:rsidP="00C013AE" w:rsidR="00C013A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013AE" w:rsidP="00C013AE" w:rsidR="00C013A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013AE" w:rsidP="00C013AE" w:rsidR="00C013A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C013AE" w:rsidR="00C013AE">
        <w:trPr>
          <w:trHeight w:val="2009"/>
        </w:trPr>
        <w:tc>
          <w:tcPr>
            <w:tcW w:type="dxa" w:w="4928"/>
          </w:tcPr>
          <w:p w:rsidRDefault="00C013AE" w:rsidR="00C013AE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C013AE" w:rsidR="00C013AE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C013AE" w:rsidR="00C013AE">
            <w:pPr>
              <w:jc w:val="center"/>
              <w:rPr>
                <w:lang w:eastAsia="hr-HR"/>
              </w:rPr>
            </w:pPr>
          </w:p>
          <w:p w:rsidRDefault="00C013AE" w:rsidR="00C013AE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C013AE" w:rsidR="00C013AE">
            <w:pPr>
              <w:jc w:val="center"/>
              <w:rPr>
                <w:lang w:eastAsia="hr-HR"/>
              </w:rPr>
            </w:pPr>
          </w:p>
          <w:p w:rsidRDefault="00C013AE" w:rsidR="00C013AE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C013AE" w:rsidP="00C013AE" w:rsidR="00C013A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013AE" w:rsidP="00C013AE" w:rsidR="00C013A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013AE" w:rsidP="00C013AE" w:rsidR="00C013A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C013AE" w:rsidP="00C013AE" w:rsidR="00C013AE">
      <w:pPr>
        <w:spacing w:lineRule="auto" w:line="240" w:after="0"/>
        <w:jc w:val="both"/>
      </w:pPr>
      <w:r>
        <w:t>UPUTA O PRAVNOM LIJEKU :</w:t>
      </w:r>
    </w:p>
    <w:p w:rsidRDefault="00C013AE" w:rsidP="00C013AE" w:rsidR="00C013AE">
      <w:pPr>
        <w:spacing w:lineRule="auto" w:line="240" w:after="0"/>
        <w:jc w:val="both"/>
      </w:pPr>
      <w:r>
        <w:t>Protiv ovoga zaključka žalba nije dopuštena (čl. 19. st. 7. SZ-a).</w:t>
      </w:r>
    </w:p>
    <w:p w:rsidRDefault="00C013AE" w:rsidP="00C013AE" w:rsidR="00C013AE">
      <w:pPr>
        <w:spacing w:lineRule="auto" w:line="240" w:after="0"/>
        <w:jc w:val="both"/>
      </w:pPr>
    </w:p>
    <w:p w:rsidRDefault="00C013AE" w:rsidP="00C013AE" w:rsidR="00C013AE">
      <w:pPr>
        <w:spacing w:lineRule="auto" w:line="240" w:after="0"/>
        <w:jc w:val="both"/>
      </w:pPr>
      <w:r>
        <w:t>DNA:</w:t>
      </w:r>
    </w:p>
    <w:p w:rsidRDefault="00C013AE" w:rsidP="00C013AE" w:rsidR="00C013AE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 w:rsidR="00325376">
        <w:t xml:space="preserve">Stjepan </w:t>
      </w:r>
      <w:proofErr w:type="spellStart"/>
      <w:r w:rsidR="00325376">
        <w:t>Palatinuš</w:t>
      </w:r>
      <w:proofErr w:type="spellEnd"/>
      <w:r w:rsidR="00325376">
        <w:t xml:space="preserve">, </w:t>
      </w:r>
      <w:proofErr w:type="spellStart"/>
      <w:r w:rsidR="00325376">
        <w:t>Palovec</w:t>
      </w:r>
      <w:proofErr w:type="spellEnd"/>
      <w:r w:rsidR="00325376">
        <w:t>, Glavna 67</w:t>
      </w:r>
    </w:p>
    <w:p w:rsidRDefault="00C013AE" w:rsidP="00C013AE" w:rsidR="00C013AE">
      <w:pPr>
        <w:spacing w:lineRule="auto" w:line="240" w:after="0"/>
        <w:jc w:val="both"/>
      </w:pPr>
      <w:r>
        <w:t>2. e-Oglasna ploča suda</w:t>
      </w:r>
    </w:p>
    <w:p w:rsidRDefault="00C013AE" w:rsidP="00C013AE" w:rsidR="00C013AE">
      <w:pPr>
        <w:spacing w:lineRule="auto" w:line="240" w:after="0"/>
        <w:jc w:val="both"/>
      </w:pPr>
    </w:p>
    <w:p w:rsidRDefault="00DA0242" w:rsidP="00C013AE" w:rsidR="00DA0242" w:rsidRPr="00C013AE"/>
    <w:sectPr w:rsidSect="0032366B" w:rsidR="00DA0242" w:rsidRPr="00C013A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3AE" w:rsidR="008333A9">
    <w:pPr>
      <w:pStyle w:val="Zaglavlje"/>
    </w:pPr>
    <w:r>
      <w:rPr>
        <w:rStyle w:val="PozadinaSvijetloCrvena"/>
        <w:shd w:fill="auto" w:color="auto" w:val="clear"/>
      </w:rPr>
      <w:t>Poslovni broj: 4 St-235/16-4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ABB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02BA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376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BC0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3628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71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46D1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561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13AE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0A0E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013AE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013AE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168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St-235/2016-4</izvorni_sadrzaj>
    <derivirana_varijabla naziv="DomainObject.Oznaka_1">St-235/2016-4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St-235/2016</izvorni_sadrzaj>
    <derivirana_varijabla naziv="DomainObject.Predmet.OznakaBroj_1">St-235/2016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BALL društvo s ograničenom odgovornošću za proizvodnju tekstilnih proizvoda, trgovinu i usluge</izvorni_sadrzaj>
    <derivirana_varijabla naziv="DomainObject.Predmet.ProtustrankaFormated_1">  BALL društvo s ograničenom odgovornošću za proizvodnju tekstilnih proizvoda, trgovinu i usluge</derivirana_varijabla>
  </DomainObject.Predmet.ProtustrankaFormated>
  <DomainObject.Predmet.ProtustrankaFormatedOIB>
    <izvorni_sadrzaj>  BALL društvo s ograničenom odgovornošću za proizvodnju tekstilnih proizvoda, trgovinu i usluge, OIB 04029384653</izvorni_sadrzaj>
    <derivirana_varijabla naziv="DomainObject.Predmet.ProtustrankaFormatedOIB_1">  BALL društvo s ograničenom odgovornošću za proizvodnju tekstilnih proizvoda, trgovinu i usluge, OIB 04029384653</derivirana_varijabla>
  </DomainObject.Predmet.ProtustrankaFormatedOIB>
  <DomainObject.Predmet.ProtustrankaFormatedWithAdress>
    <izvorni_sadrzaj> BALL društvo s ograničenom odgovornošću za proizvodnju tekstilnih proizvoda, trgovinu i usluge, Glavna 67, 40000 Palovec</izvorni_sadrzaj>
    <derivirana_varijabla naziv="DomainObject.Predmet.ProtustrankaFormatedWithAdress_1"> BALL društvo s ograničenom odgovornošću za proizvodnju tekstilnih proizvoda, trgovinu i usluge, Glavna 67, 40000 Palovec</derivirana_varijabla>
  </DomainObject.Predmet.ProtustrankaFormatedWithAdress>
  <DomainObject.Predmet.ProtustrankaFormatedWithAdressOIB>
    <izvorni_sadrzaj> BALL društvo s ograničenom odgovornošću za proizvodnju tekstilnih proizvoda, trgovinu i usluge, OIB 04029384653, Glavna 67, 40000 Palovec</izvorni_sadrzaj>
    <derivirana_varijabla naziv="DomainObject.Predmet.ProtustrankaFormatedWithAdressOIB_1"> BALL društvo s ograničenom odgovornošću za proizvodnju tekstilnih proizvoda, trgovinu i usluge, OIB 04029384653, Glavna 67, 40000 Palovec</derivirana_varijabla>
  </DomainObject.Predmet.ProtustrankaFormatedWithAdressOIB>
  <DomainObject.Predmet.ProtustrankaWithAdress>
    <izvorni_sadrzaj>BALL društvo s ograničenom odgovornošću za proizvodnju tekstilnih proizvoda, trgovinu i usluge Glavna 67, 40000 Palovec</izvorni_sadrzaj>
    <derivirana_varijabla naziv="DomainObject.Predmet.ProtustrankaWithAdress_1">BALL društvo s ograničenom odgovornošću za proizvodnju tekstilnih proizvoda, trgovinu i usluge Glavna 67, 40000 Palovec</derivirana_varijabla>
  </DomainObject.Predmet.ProtustrankaWithAdress>
  <DomainObject.Predmet.ProtustrankaWithAdressOIB>
    <izvorni_sadrzaj>BALL društvo s ograničenom odgovornošću za proizvodnju tekstilnih proizvoda, trgovinu i usluge, OIB 04029384653, Glavna 67, 40000 Palovec</izvorni_sadrzaj>
    <derivirana_varijabla naziv="DomainObject.Predmet.ProtustrankaWithAdressOIB_1">BALL društvo s ograničenom odgovornošću za proizvodnju tekstilnih proizvoda, trgovinu i usluge, OIB 04029384653, Glavna 67, 40000 Palovec</derivirana_varijabla>
  </DomainObject.Predmet.ProtustrankaWithAdressOIB>
  <DomainObject.Predmet.ProtustrankaNazivFormated>
    <izvorni_sadrzaj>BALL društvo s ograničenom odgovornošću za proizvodnju tekstilnih proizvoda, trgovinu i usluge</izvorni_sadrzaj>
    <derivirana_varijabla naziv="DomainObject.Predmet.ProtustrankaNazivFormated_1">BALL društvo s ograničenom odgovornošću za proizvodnju tekstilnih proizvoda, trgovinu i usluge</derivirana_varijabla>
  </DomainObject.Predmet.ProtustrankaNazivFormated>
  <DomainObject.Predmet.ProtustrankaNazivFormatedOIB>
    <izvorni_sadrzaj>BALL društvo s ograničenom odgovornošću za proizvodnju tekstilnih proizvoda, trgovinu i usluge, OIB 04029384653</izvorni_sadrzaj>
    <derivirana_varijabla naziv="DomainObject.Predmet.ProtustrankaNazivFormatedOIB_1">BALL društvo s ograničenom odgovornošću za proizvodnju tekstilnih proizvoda, trgovinu i usluge, OIB 04029384653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415884.90</izvorni_sadrzaj>
    <derivirana_varijabla naziv="DomainObject.Predmet.TrenutnaVrijednost_1">415884.90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BALL društvo s ograničenom odgovornošću za proizvodnju tekstilnih proizvoda, trgovinu i usluge</item>
    </izvorni_sadrzaj>
    <derivirana_varijabla naziv="DomainObject.Predmet.ProtuStrankaListFormated_1">
      <item>BALL društvo s ograničenom odgovornošću za proizvodnju tekstilnih proizvoda, trgovinu i usluge</item>
    </derivirana_varijabla>
  </DomainObject.Predmet.ProtuStrankaListFormated>
  <DomainObject.Predmet.ProtuStrankaListFormatedOIB>
    <izvorni_sadrzaj>
      <item>BALL društvo s ograničenom odgovornošću za proizvodnju tekstilnih proizvoda, trgovinu i usluge, OIB 04029384653</item>
    </izvorni_sadrzaj>
    <derivirana_varijabla naziv="DomainObject.Predmet.ProtuStrankaListFormatedOIB_1">
      <item>BALL društvo s ograničenom odgovornošću za proizvodnju tekstilnih proizvoda, trgovinu i usluge, OIB 04029384653</item>
    </derivirana_varijabla>
  </DomainObject.Predmet.ProtuStrankaListFormatedOIB>
  <DomainObject.Predmet.ProtuStrankaListFormatedWithAdress>
    <izvorni_sadrzaj>
      <item>BALL društvo s ograničenom odgovornošću za proizvodnju tekstilnih proizvoda, trgovinu i usluge, Glavna 67, 40000 Palovec</item>
    </izvorni_sadrzaj>
    <derivirana_varijabla naziv="DomainObject.Predmet.ProtuStrankaListFormatedWithAdress_1">
      <item>BALL društvo s ograničenom odgovornošću za proizvodnju tekstilnih proizvoda, trgovinu i usluge, Glavna 67, 40000 Palovec</item>
    </derivirana_varijabla>
  </DomainObject.Predmet.ProtuStrankaListFormatedWithAdress>
  <DomainObject.Predmet.ProtuStrankaListFormatedWithAdressOIB>
    <izvorni_sadrzaj>
      <item>BALL društvo s ograničenom odgovornošću za proizvodnju tekstilnih proizvoda, trgovinu i usluge, OIB 04029384653, Glavna 67, 40000 Palovec</item>
    </izvorni_sadrzaj>
    <derivirana_varijabla naziv="DomainObject.Predmet.ProtuStrankaListFormatedWithAdressOIB_1">
      <item>BALL društvo s ograničenom odgovornošću za proizvodnju tekstilnih proizvoda, trgovinu i usluge, OIB 04029384653, Glavna 67, 40000 Palovec</item>
    </derivirana_varijabla>
  </DomainObject.Predmet.ProtuStrankaListFormatedWithAdressOIB>
  <DomainObject.Predmet.ProtuStrankaListNazivFormated>
    <izvorni_sadrzaj>
      <item>BALL društvo s ograničenom odgovornošću za proizvodnju tekstilnih proizvoda, trgovinu i usluge</item>
    </izvorni_sadrzaj>
    <derivirana_varijabla naziv="DomainObject.Predmet.ProtuStrankaListNazivFormated_1">
      <item>BALL društvo s ograničenom odgovornošću za proizvodnju tekstilnih proizvoda, trgovinu i usluge</item>
    </derivirana_varijabla>
  </DomainObject.Predmet.ProtuStrankaListNazivFormated>
  <DomainObject.Predmet.ProtuStrankaListNazivFormatedOIB>
    <izvorni_sadrzaj>
      <item>BALL društvo s ograničenom odgovornošću za proizvodnju tekstilnih proizvoda, trgovinu i usluge, OIB 04029384653</item>
    </izvorni_sadrzaj>
    <derivirana_varijabla naziv="DomainObject.Predmet.ProtuStrankaListNazivFormatedOIB_1">
      <item>BALL društvo s ograničenom odgovornošću za proizvodnju tekstilnih proizvoda, trgovinu i usluge, OIB 04029384653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St-235/2016-4</izvorni_sadrzaj>
    <derivirana_varijabla naziv="DomainObject.PoslovniBrojDokumenta_1">St-235/2016-4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BALL društvo s ograničenom odgovornošću za proizvodnju tekstilnih proizvoda, trgovinu i usluge</izvorni_sadrzaj>
    <derivirana_varijabla naziv="DomainObject.Predmet.ProtustrankaIDrugi_1">BALL društvo s ograničenom odgovornošću za proizvodnju tekstilnih proizvoda,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BALL društvo s ograničenom odgovornošću za proizvodnju tekstilnih proizvoda, trgovinu i usluge, OIB 04029384653, Glavna 67, 40000 Palovec</izvorni_sadrzaj>
    <derivirana_varijabla naziv="DomainObject.Predmet.ProtustrankaIDrugiAdressOIB_1">BALL društvo s ograničenom odgovornošću za proizvodnju tekstilnih proizvoda, trgovinu i usluge, OIB 04029384653, Glavna 67, 40000 Palovec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BALL društvo s ograničenom odgovornošću za proizvodnju tekstilnih proizvoda, trgovinu i usluge</item>
      <item>Sudski registar</item>
    </izvorni_sadrzaj>
    <derivirana_varijabla naziv="DomainObject.Predmet.SudioniciListNaziv_1">
      <item>Financijska agencija</item>
      <item>BALL društvo s ograničenom odgovornošću za proizvodnju tekstilnih proizvoda,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BALL društvo s ograničenom odgovornošću za proizvodnju tekstilnih proizvoda, trgovinu i usluge, OIB 04029384653, Glavna 67,40000 Palovec</item>
      <item>Sudski registar</item>
    </izvorni_sadrzaj>
    <derivirana_varijabla naziv="DomainObject.Predmet.SudioniciListAdressOIB_1">
      <item>Financijska agencija, OIB 85821130368, A. Cesarca 2,42000 Varaždin</item>
      <item>BALL društvo s ograničenom odgovornošću za proizvodnju tekstilnih proizvoda, trgovinu i usluge, OIB 04029384653, Glavna 67,40000 Palovec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9DD55-8980-4ADC-9B81-35907F239E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2192</properties:Characters>
  <properties:Lines>74</properties:Lines>
  <properties:Paragraphs>33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2016-12-01T09:05:00Z</cp:lastPrinted>
  <dcterms:modified xmlns:xsi="http://www.w3.org/2001/XMLSchema-instance" xsi:type="dcterms:W3CDTF">2016-12-01T09:05:00Z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St-235/2016-4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