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7b6d" w14:paraId="b2d7b6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6B3385">
        <w:t>1564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6B3385">
        <w:rPr>
          <w:lang w:val="hr-HR"/>
        </w:rPr>
        <w:t xml:space="preserve">GONFIA VELA </w:t>
      </w:r>
      <w:r w:rsidRPr="008E1461">
        <w:rPr>
          <w:lang w:val="hr-HR"/>
        </w:rPr>
        <w:t>d.o.o.</w:t>
      </w:r>
      <w:r w:rsidR="0004188C">
        <w:rPr>
          <w:lang w:val="hr-HR"/>
        </w:rPr>
        <w:t>,</w:t>
      </w:r>
      <w:r w:rsidR="006B3385">
        <w:rPr>
          <w:lang w:val="hr-HR"/>
        </w:rPr>
        <w:t xml:space="preserve"> Kaštel Lukšić, Braide 10</w:t>
      </w:r>
      <w:r w:rsidRPr="008E1461">
        <w:rPr>
          <w:lang w:val="hr-HR"/>
        </w:rPr>
        <w:t xml:space="preserve">, OIB: </w:t>
      </w:r>
      <w:r w:rsidR="006B3385">
        <w:rPr>
          <w:lang w:val="hr-HR"/>
        </w:rPr>
        <w:t>88303384990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6B3385" w:rsidRPr="006B3385">
        <w:rPr>
          <w:lang w:val="hr-HR"/>
        </w:rPr>
        <w:t>GONFIA VELA d.o.o., Kaštel Lukšić, Braide 10, OIB: 88303384990</w:t>
      </w:r>
      <w:r w:rsidR="006B3385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81721C">
        <w:rPr>
          <w:lang w:val="hr-HR"/>
        </w:rPr>
        <w:t>u 10 sati i 10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81721C">
        <w:t>Ante Gabelica, dipl. pravnik iz Splita, Ruđera Boškovića 7/125, OIB: 68765596631.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6B3385" w:rsidRPr="006B3385">
        <w:rPr>
          <w:lang w:val="hr-HR"/>
        </w:rPr>
        <w:t>GONFIA VELA d.o.o., Kaštel Lukšić, Braide 10, OIB: 88303384990.</w:t>
      </w:r>
      <w:r w:rsidR="006B3385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9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</w:t>
    </w:r>
    <w:r w:rsidR="006B3385">
      <w:t>64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E520C"/>
    <w:rsid w:val="000E727F"/>
    <w:rsid w:val="000F1016"/>
    <w:rsid w:val="001276A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612428"/>
    <w:rsid w:val="006139CA"/>
    <w:rsid w:val="006B3385"/>
    <w:rsid w:val="006F6D7A"/>
    <w:rsid w:val="00706888"/>
    <w:rsid w:val="0075113F"/>
    <w:rsid w:val="00761BEA"/>
    <w:rsid w:val="00772F42"/>
    <w:rsid w:val="00777C0E"/>
    <w:rsid w:val="00783722"/>
    <w:rsid w:val="007A5692"/>
    <w:rsid w:val="0081721C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BD6072"/>
    <w:rsid w:val="00C319B2"/>
    <w:rsid w:val="00C60F12"/>
    <w:rsid w:val="00D006D7"/>
    <w:rsid w:val="00D17E93"/>
    <w:rsid w:val="00D87970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87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9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9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9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9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87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9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9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9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9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St-1564/2015</izvorni_sadrzaj>
    <derivirana_varijabla naziv="DomainObject.Predmet.OznakaBroj_1">St-1564/2015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GONFIA VELA d.o.o za trgovinu i usluge</izvorni_sadrzaj>
    <derivirana_varijabla naziv="DomainObject.Predmet.ProtustrankaFormated_1">  GONFIA VELA d.o.o za trgovinu i usluge</derivirana_varijabla>
  </DomainObject.Predmet.ProtustrankaFormated>
  <DomainObject.Predmet.ProtustrankaFormatedOIB>
    <izvorni_sadrzaj>  GONFIA VELA d.o.o za trgovinu i usluge, OIB 88303384990</izvorni_sadrzaj>
    <derivirana_varijabla naziv="DomainObject.Predmet.ProtustrankaFormatedOIB_1">  GONFIA VELA d.o.o za trgovinu i usluge, OIB 88303384990</derivirana_varijabla>
  </DomainObject.Predmet.ProtustrankaFormatedOIB>
  <DomainObject.Predmet.ProtustrankaFormatedWithAdress>
    <izvorni_sadrzaj> GONFIA VELA d.o.o za trgovinu i usluge, Braide 10, 21214 Kaštel Lukšić</izvorni_sadrzaj>
    <derivirana_varijabla naziv="DomainObject.Predmet.ProtustrankaFormatedWithAdress_1"> GONFIA VELA d.o.o za trgovinu i usluge, Braide 10, 21214 Kaštel Lukšić</derivirana_varijabla>
  </DomainObject.Predmet.ProtustrankaFormatedWithAdress>
  <DomainObject.Predmet.ProtustrankaFormatedWithAdressOIB>
    <izvorni_sadrzaj> GONFIA VELA d.o.o za trgovinu i usluge, OIB 88303384990, Braide 10, 21214 Kaštel Lukšić</izvorni_sadrzaj>
    <derivirana_varijabla naziv="DomainObject.Predmet.ProtustrankaFormatedWithAdressOIB_1"> GONFIA VELA d.o.o za trgovinu i usluge, OIB 88303384990, Braide 10, 21214 Kaštel Lukšić</derivirana_varijabla>
  </DomainObject.Predmet.ProtustrankaFormatedWithAdressOIB>
  <DomainObject.Predmet.ProtustrankaWithAdress>
    <izvorni_sadrzaj>GONFIA VELA d.o.o za trgovinu i usluge Braide 10, 21214 Kaštel Lukšić</izvorni_sadrzaj>
    <derivirana_varijabla naziv="DomainObject.Predmet.ProtustrankaWithAdress_1">GONFIA VELA d.o.o za trgovinu i usluge Braide 10, 21214 Kaštel Lukšić</derivirana_varijabla>
  </DomainObject.Predmet.ProtustrankaWithAdress>
  <DomainObject.Predmet.ProtustrankaWithAdressOIB>
    <izvorni_sadrzaj>GONFIA VELA d.o.o za trgovinu i usluge, OIB 88303384990, Braide 10, 21214 Kaštel Lukšić</izvorni_sadrzaj>
    <derivirana_varijabla naziv="DomainObject.Predmet.ProtustrankaWithAdressOIB_1">GONFIA VELA d.o.o za trgovinu i usluge, OIB 88303384990, Braide 10, 21214 Kaštel Lukšić</derivirana_varijabla>
  </DomainObject.Predmet.ProtustrankaWithAdressOIB>
  <DomainObject.Predmet.ProtustrankaNazivFormated>
    <izvorni_sadrzaj>GONFIA VELA d.o.o za trgovinu i usluge</izvorni_sadrzaj>
    <derivirana_varijabla naziv="DomainObject.Predmet.ProtustrankaNazivFormated_1">GONFIA VELA d.o.o za trgovinu i usluge</derivirana_varijabla>
  </DomainObject.Predmet.ProtustrankaNazivFormated>
  <DomainObject.Predmet.ProtustrankaNazivFormatedOIB>
    <izvorni_sadrzaj>GONFIA VELA d.o.o za trgovinu i usluge, OIB 88303384990</izvorni_sadrzaj>
    <derivirana_varijabla naziv="DomainObject.Predmet.ProtustrankaNazivFormatedOIB_1">GONFIA VELA d.o.o za trgovinu i usluge, OIB 88303384990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261325.62</izvorni_sadrzaj>
    <derivirana_varijabla naziv="DomainObject.Predmet.TrenutnaVrijednost_1">261325.62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GONFIA VELA d.o.o za trgovinu i usluge</item>
    </izvorni_sadrzaj>
    <derivirana_varijabla naziv="DomainObject.Predmet.ProtuStrankaListFormated_1">
      <item>GONFIA VELA d.o.o za trgovinu i usluge</item>
    </derivirana_varijabla>
  </DomainObject.Predmet.ProtuStrankaListFormated>
  <DomainObject.Predmet.ProtuStrankaListFormatedOIB>
    <izvorni_sadrzaj>
      <item>GONFIA VELA d.o.o za trgovinu i usluge, OIB 88303384990</item>
    </izvorni_sadrzaj>
    <derivirana_varijabla naziv="DomainObject.Predmet.ProtuStrankaListFormatedOIB_1">
      <item>GONFIA VELA d.o.o za trgovinu i usluge, OIB 88303384990</item>
    </derivirana_varijabla>
  </DomainObject.Predmet.ProtuStrankaListFormatedOIB>
  <DomainObject.Predmet.ProtuStrankaListFormatedWithAdress>
    <izvorni_sadrzaj>
      <item>GONFIA VELA d.o.o za trgovinu i usluge, Braide 10, 21214 Kaštel Lukšić</item>
    </izvorni_sadrzaj>
    <derivirana_varijabla naziv="DomainObject.Predmet.ProtuStrankaListFormatedWithAdress_1">
      <item>GONFIA VELA d.o.o za trgovinu i usluge, Braide 10, 21214 Kaštel Lukšić</item>
    </derivirana_varijabla>
  </DomainObject.Predmet.ProtuStrankaListFormatedWithAdress>
  <DomainObject.Predmet.ProtuStrankaListFormatedWithAdressOIB>
    <izvorni_sadrzaj>
      <item>GONFIA VELA d.o.o za trgovinu i usluge, OIB 88303384990, Braide 10, 21214 Kaštel Lukšić</item>
    </izvorni_sadrzaj>
    <derivirana_varijabla naziv="DomainObject.Predmet.ProtuStrankaListFormatedWithAdressOIB_1">
      <item>GONFIA VELA d.o.o za trgovinu i usluge, OIB 88303384990, Braide 10, 21214 Kaštel Lukšić</item>
    </derivirana_varijabla>
  </DomainObject.Predmet.ProtuStrankaListFormatedWithAdressOIB>
  <DomainObject.Predmet.ProtuStrankaListNazivFormated>
    <izvorni_sadrzaj>
      <item>GONFIA VELA d.o.o za trgovinu i usluge</item>
    </izvorni_sadrzaj>
    <derivirana_varijabla naziv="DomainObject.Predmet.ProtuStrankaListNazivFormated_1">
      <item>GONFIA VELA d.o.o za trgovinu i usluge</item>
    </derivirana_varijabla>
  </DomainObject.Predmet.ProtuStrankaListNazivFormated>
  <DomainObject.Predmet.ProtuStrankaListNazivFormatedOIB>
    <izvorni_sadrzaj>
      <item>GONFIA VELA d.o.o za trgovinu i usluge, OIB 88303384990</item>
    </izvorni_sadrzaj>
    <derivirana_varijabla naziv="DomainObject.Predmet.ProtuStrankaListNazivFormatedOIB_1">
      <item>GONFIA VELA d.o.o za trgovinu i usluge, OIB 88303384990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GONFIA VELA d.o.o za trgovinu i usluge</izvorni_sadrzaj>
    <derivirana_varijabla naziv="DomainObject.Predmet.ProtustrankaIDrugi_1">GONFIA VELA d.o.o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GONFIA VELA d.o.o za trgovinu i usluge, OIB 88303384990, Braide 10, 21214 Kaštel Lukšić</izvorni_sadrzaj>
    <derivirana_varijabla naziv="DomainObject.Predmet.ProtustrankaIDrugiAdressOIB_1">GONFIA VELA d.o.o za trgovinu i usluge, OIB 88303384990, Braide 10,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GONFIA VELA d.o.o za trgovinu i usluge</item>
      <item>FINANCIJSKA AGENCIJA, RC SPLIT</item>
    </izvorni_sadrzaj>
    <derivirana_varijabla naziv="DomainObject.Predmet.SudioniciListNaziv_1">
      <item>GONFIA VELA d.o.o za trgovinu i usluge</item>
      <item>FINANCIJSKA AGENCIJA, RC SPLIT</item>
    </derivirana_varijabla>
  </DomainObject.Predmet.SudioniciListNaziv>
  <DomainObject.Predmet.SudioniciListAdressOIB>
    <izvorni_sadrzaj>
      <item>GONFIA VELA d.o.o za trgovinu i usluge, OIB 88303384990, Braide 10,21214 Kaštel Lukšić</item>
      <item>FINANCIJSKA AGENCIJA, RC SPLIT, OIB 85821130368, Mažuranićevo šetalište 24 b,21000 Split</item>
    </izvorni_sadrzaj>
    <derivirana_varijabla naziv="DomainObject.Predmet.SudioniciListAdressOIB_1">
      <item>GONFIA VELA d.o.o za trgovinu i usluge, OIB 88303384990, Braide 10,21214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88303384990</item>
      <item>, OIB 85821130368</item>
    </izvorni_sadrzaj>
    <derivirana_varijabla naziv="DomainObject.Predmet.SudioniciListNazivOIB_1">
      <item>, OIB 88303384990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3285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2016-02-18T09:11:00Z</dcterms:created>
  <dc:creator>Lari Glavaš</dc:creator>
  <cp:lastModifiedBy>Lari Glavaš</cp:lastModifiedBy>
  <cp:lastPrinted>2016-02-18T09:10:00Z</cp:lastPrinted>
  <dcterms:modified xmlns:xsi="http://www.w3.org/2001/XMLSchema-instance" xsi:type="dcterms:W3CDTF">2016-02-18T09:11:00Z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