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e0b4a" w14:paraId="a9e0b4a"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F57002">
      <w:pPr>
        <w:rPr>
          <w:b/>
          <w:szCs w:val="24"/>
        </w:rPr>
      </w:pPr>
    </w:p>
    <w:p w:rsidRDefault="008B157B" w:rsidP="008B157B" w:rsidR="008B157B" w:rsidRPr="00F57002">
      <w:pPr>
        <w:pStyle w:val="Naslov1"/>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8B157B" w:rsidR="008B157B" w:rsidRPr="00F57002"/>
    <w:p w:rsidRDefault="008B157B" w:rsidP="008B157B" w:rsidR="008B157B" w:rsidRPr="00F57002">
      <w:pPr>
        <w:pStyle w:val="Naslov1"/>
        <w:rPr>
          <w:b w:val="false"/>
        </w:rPr>
      </w:pPr>
      <w:r w:rsidRPr="00F57002">
        <w:rPr>
          <w:b w:val="false"/>
        </w:rPr>
        <w:t>R E P U B L I K A   H R V A T S K A</w:t>
      </w:r>
    </w:p>
    <w:p w:rsidRDefault="008B157B" w:rsidP="008B157B" w:rsidR="008B157B" w:rsidRPr="00F57002">
      <w:pPr>
        <w:rPr>
          <w:lang w:eastAsia="hr-HR"/>
        </w:rPr>
      </w:pPr>
    </w:p>
    <w:p w:rsidRDefault="008B157B" w:rsidP="008B157B" w:rsidR="008B157B" w:rsidRPr="00F57002">
      <w:pPr>
        <w:pStyle w:val="Naslov2"/>
        <w:rPr>
          <w:bCs/>
          <w:szCs w:val="24"/>
        </w:rPr>
      </w:pPr>
      <w:r w:rsidRPr="00F57002">
        <w:rPr>
          <w:bCs/>
          <w:szCs w:val="24"/>
        </w:rPr>
        <w:t>R J E Š E NJ E</w:t>
      </w:r>
    </w:p>
    <w:p w:rsidRDefault="008B157B" w:rsidP="008B157B" w:rsidR="008B157B" w:rsidRPr="00F57002"/>
    <w:p w:rsidRDefault="008B157B" w:rsidP="00E23CCA" w:rsidR="00E23CCA" w:rsidRPr="00F57002">
      <w:pPr>
        <w:pStyle w:val="Tijeloteksta"/>
        <w:rPr>
          <w:lang w:val="hr-HR"/>
        </w:rPr>
      </w:pPr>
      <w:r w:rsidRPr="00F57002">
        <w:rPr>
          <w:lang w:val="hr-HR"/>
        </w:rPr>
        <w:tab/>
      </w:r>
      <w:r w:rsidR="00E23CCA" w:rsidRPr="00F57002">
        <w:rPr>
          <w:lang w:val="hr-HR"/>
        </w:rPr>
        <w:t xml:space="preserve">Trgovački sud u Splitu, po sutkinji Ani Golub Gruić, </w:t>
      </w:r>
      <w:r w:rsidR="00C621F5" w:rsidRPr="00C621F5">
        <w:rPr>
          <w:lang w:val="hr-HR"/>
        </w:rPr>
        <w:t xml:space="preserve">povodom prijedloga za otvaranje stečajnog postupka nad dužnikom </w:t>
      </w:r>
      <w:r w:rsidR="00E17B43" w:rsidRPr="00E17B43">
        <w:rPr>
          <w:lang w:val="hr-HR"/>
        </w:rPr>
        <w:t>PARFUMERIJA IRIS d.o.o., OIB: 61677479946, Makarska, Fra Filipa Grabovca 1</w:t>
      </w:r>
      <w:r w:rsidR="00C76020" w:rsidRPr="00F57002">
        <w:rPr>
          <w:lang w:val="hr-HR"/>
        </w:rPr>
        <w:t xml:space="preserve">, </w:t>
      </w:r>
      <w:r w:rsidR="00E23CCA" w:rsidRPr="00F57002">
        <w:rPr>
          <w:lang w:val="hr-HR"/>
        </w:rPr>
        <w:t>dana</w:t>
      </w:r>
      <w:r w:rsidR="0059759E" w:rsidRPr="00F57002">
        <w:rPr>
          <w:lang w:val="hr-HR"/>
        </w:rPr>
        <w:t xml:space="preserve"> </w:t>
      </w:r>
      <w:r w:rsidR="00A75413">
        <w:rPr>
          <w:lang w:val="hr-HR"/>
        </w:rPr>
        <w:t>24</w:t>
      </w:r>
      <w:r w:rsidR="00C621F5">
        <w:rPr>
          <w:lang w:val="hr-HR"/>
        </w:rPr>
        <w:t>. ožujka</w:t>
      </w:r>
      <w:r w:rsidR="004E6C78" w:rsidRPr="00F57002">
        <w:rPr>
          <w:lang w:val="hr-HR"/>
        </w:rPr>
        <w:t xml:space="preserve"> 2017</w:t>
      </w:r>
      <w:r w:rsidR="00E23CCA" w:rsidRPr="00F57002">
        <w:rPr>
          <w:lang w:val="hr-HR"/>
        </w:rPr>
        <w:t>. godine</w:t>
      </w:r>
    </w:p>
    <w:p w:rsidRDefault="00E23CCA" w:rsidP="00E23CCA" w:rsidR="00E23CCA" w:rsidRPr="00F57002">
      <w:pPr>
        <w:pStyle w:val="Tijeloteksta"/>
        <w:rPr>
          <w:lang w:val="hr-HR"/>
        </w:rPr>
      </w:pPr>
    </w:p>
    <w:p w:rsidRDefault="00D06A2A" w:rsidP="00C33EB8" w:rsidR="00C33EB8" w:rsidRPr="00F57002">
      <w:pPr>
        <w:pStyle w:val="Tijeloteksta"/>
        <w:jc w:val="center"/>
        <w:rPr>
          <w:lang w:val="hr-HR"/>
        </w:rPr>
      </w:pPr>
      <w:r w:rsidRPr="00F57002">
        <w:rPr>
          <w:lang w:val="hr-HR"/>
        </w:rPr>
        <w:t xml:space="preserve">r </w:t>
      </w:r>
      <w:r w:rsidR="00381069" w:rsidRPr="00F57002">
        <w:rPr>
          <w:lang w:val="hr-HR"/>
        </w:rPr>
        <w:t>i j e š i o   j e</w:t>
      </w:r>
    </w:p>
    <w:p w:rsidRDefault="008F7717" w:rsidP="00C33EB8" w:rsidR="008F7717" w:rsidRPr="00F57002">
      <w:pPr>
        <w:pStyle w:val="Tijeloteksta"/>
        <w:jc w:val="center"/>
        <w:rPr>
          <w:b/>
          <w:color w:val="C00000"/>
          <w:lang w:val="hr-HR"/>
        </w:rPr>
      </w:pPr>
    </w:p>
    <w:p w:rsidRDefault="00A75413" w:rsidP="00A75413" w:rsidR="00C33EB8" w:rsidRPr="00F57002">
      <w:pPr>
        <w:pStyle w:val="Tijeloteksta"/>
        <w:ind w:firstLine="708"/>
        <w:rPr>
          <w:lang w:val="hr-HR"/>
        </w:rPr>
      </w:pPr>
      <w:r>
        <w:rPr>
          <w:lang w:val="hr-HR"/>
        </w:rPr>
        <w:t xml:space="preserve">I. </w:t>
      </w:r>
      <w:r w:rsidR="00D2292D" w:rsidRPr="00A75413">
        <w:rPr>
          <w:lang w:val="hr-HR"/>
        </w:rPr>
        <w:t xml:space="preserve">Poziva se </w:t>
      </w:r>
      <w:r w:rsidR="00E17B43" w:rsidRPr="00E17B43">
        <w:rPr>
          <w:lang w:val="hr-HR"/>
        </w:rPr>
        <w:t>Gorana Bilić iz Makarske, Fra Filipa Grabovca 1</w:t>
      </w:r>
      <w:r w:rsidRPr="00A75413">
        <w:rPr>
          <w:lang w:val="hr-HR"/>
        </w:rPr>
        <w:t xml:space="preserve">, OIB: </w:t>
      </w:r>
      <w:r w:rsidR="00E17B43" w:rsidRPr="00E17B43">
        <w:rPr>
          <w:lang w:val="hr-HR"/>
        </w:rPr>
        <w:t>20946816963</w:t>
      </w:r>
      <w:r w:rsidRPr="00A75413">
        <w:rPr>
          <w:lang w:val="hr-HR"/>
        </w:rPr>
        <w:t>,</w:t>
      </w:r>
      <w:r>
        <w:rPr>
          <w:lang w:val="hr-HR"/>
        </w:rPr>
        <w:t xml:space="preserve"> </w:t>
      </w:r>
      <w:r w:rsidR="0086618E" w:rsidRPr="00A75413">
        <w:rPr>
          <w:lang w:val="hr-HR"/>
        </w:rPr>
        <w:t>(dalje: obveznik plaćanja predujma)</w:t>
      </w:r>
      <w:r w:rsidR="005D67F6" w:rsidRPr="00A75413">
        <w:rPr>
          <w:lang w:val="hr-HR"/>
        </w:rPr>
        <w:t xml:space="preserve"> da</w:t>
      </w:r>
      <w:r w:rsidR="0086618E" w:rsidRPr="00A75413">
        <w:rPr>
          <w:lang w:val="hr-HR"/>
        </w:rPr>
        <w:t>,</w:t>
      </w:r>
      <w:r w:rsidR="00F57002" w:rsidRPr="00A75413">
        <w:rPr>
          <w:lang w:val="hr-HR"/>
        </w:rPr>
        <w:t xml:space="preserve"> </w:t>
      </w:r>
      <w:r w:rsidR="00ED1748" w:rsidRPr="00A75413">
        <w:rPr>
          <w:lang w:val="hr-HR"/>
        </w:rPr>
        <w:t xml:space="preserve">kao osoba ovlaštena za zastupanje dužnika po zakonu, </w:t>
      </w:r>
      <w:r w:rsidR="005D67F6" w:rsidRPr="00A75413">
        <w:rPr>
          <w:lang w:val="hr-HR"/>
        </w:rPr>
        <w:t>u roku od 8 dana plati</w:t>
      </w:r>
      <w:r w:rsidR="0086618E"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C621F5">
        <w:rPr>
          <w:lang w:val="hr-HR"/>
        </w:rPr>
        <w:t xml:space="preserve"> Zagreb, model HR 00</w:t>
      </w:r>
      <w:r w:rsidR="00D2292D" w:rsidRPr="00F57002">
        <w:rPr>
          <w:lang w:val="hr-HR"/>
        </w:rPr>
        <w:t>,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sidR="00E17B43">
        <w:rPr>
          <w:lang w:val="hr-HR"/>
        </w:rPr>
        <w:t>2047</w:t>
      </w:r>
      <w:r w:rsidR="00B43416" w:rsidRPr="00F57002">
        <w:rPr>
          <w:lang w:val="hr-HR"/>
        </w:rPr>
        <w:t>-2016</w:t>
      </w:r>
      <w:r w:rsidR="0086618E" w:rsidRPr="00F57002">
        <w:rPr>
          <w:lang w:val="hr-HR"/>
        </w:rPr>
        <w:t>)</w:t>
      </w:r>
      <w:r>
        <w:rPr>
          <w:lang w:val="hr-HR"/>
        </w:rPr>
        <w:t>.</w:t>
      </w:r>
    </w:p>
    <w:p w:rsidRDefault="00C17537" w:rsidP="00A75413" w:rsidR="008F7717" w:rsidRPr="00F57002">
      <w:pPr>
        <w:spacing w:before="200"/>
        <w:ind w:firstLine="708"/>
        <w:jc w:val="both"/>
        <w:rPr>
          <w:szCs w:val="24"/>
        </w:rPr>
      </w:pPr>
      <w:r w:rsidRPr="00F57002">
        <w:rPr>
          <w:szCs w:val="24"/>
        </w:rPr>
        <w:t>I</w:t>
      </w:r>
      <w:r w:rsidR="006B7A91" w:rsidRPr="00F57002">
        <w:rPr>
          <w:szCs w:val="24"/>
        </w:rPr>
        <w:t xml:space="preserve">I. </w:t>
      </w:r>
      <w:r w:rsidR="002A4AD2" w:rsidRPr="00F57002">
        <w:rPr>
          <w:szCs w:val="24"/>
        </w:rPr>
        <w:t xml:space="preserve">Ako obveznik plaćanja predujma ne plati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u ostavljenom roku ili o tome bez odgađanja ne obavijesti</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 račune.</w:t>
      </w:r>
    </w:p>
    <w:p w:rsidRDefault="002A4AD2" w:rsidP="00A75413" w:rsidR="002A4AD2" w:rsidRPr="00F57002">
      <w:pPr>
        <w:spacing w:before="200"/>
        <w:ind w:firstLine="708"/>
        <w:jc w:val="both"/>
        <w:rPr>
          <w:szCs w:val="24"/>
        </w:rPr>
      </w:pPr>
      <w:r w:rsidRPr="00F57002">
        <w:rPr>
          <w:szCs w:val="24"/>
        </w:rPr>
        <w:t>I</w:t>
      </w:r>
      <w:r w:rsidR="00A75413">
        <w:rPr>
          <w:szCs w:val="24"/>
        </w:rPr>
        <w:t>II</w:t>
      </w:r>
      <w:r w:rsidRPr="00F57002">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HR1623900011300000664, otvorenog kod Hrvatske poštanske banke d. d. Zagreb, model HR 0</w:t>
      </w:r>
      <w:r w:rsidR="00C621F5">
        <w:t>0</w:t>
      </w:r>
      <w:r w:rsidR="00F85661" w:rsidRPr="00F57002">
        <w:t xml:space="preserve">, </w:t>
      </w:r>
      <w:r w:rsidR="000B3B63" w:rsidRPr="00F57002">
        <w:t xml:space="preserve">uz </w:t>
      </w:r>
      <w:r w:rsidR="00F85661" w:rsidRPr="00F57002">
        <w:t xml:space="preserve">poziv na broj odobrenja </w:t>
      </w:r>
      <w:r w:rsidR="000B3B63" w:rsidRPr="00F57002">
        <w:t>(</w:t>
      </w:r>
      <w:r w:rsidR="00E17B43">
        <w:t>2047</w:t>
      </w:r>
      <w:r w:rsidR="00F85661" w:rsidRPr="00F57002">
        <w:t>-2016</w:t>
      </w:r>
      <w:r w:rsidR="000B3B63" w:rsidRPr="00F57002">
        <w:rPr>
          <w:szCs w:val="24"/>
        </w:rPr>
        <w:t>)</w:t>
      </w:r>
      <w:r w:rsidRPr="00F57002">
        <w:rPr>
          <w:szCs w:val="24"/>
        </w:rPr>
        <w:t>.</w:t>
      </w:r>
    </w:p>
    <w:p w:rsidRDefault="00A75413" w:rsidP="00A75413" w:rsidR="002A4AD2">
      <w:pPr>
        <w:spacing w:before="200"/>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75413" w:rsidP="00A75413" w:rsidR="00A75413" w:rsidRPr="00F57002">
      <w:pPr>
        <w:spacing w:before="200"/>
        <w:ind w:firstLine="708"/>
        <w:jc w:val="both"/>
        <w:rPr>
          <w:szCs w:val="24"/>
        </w:rPr>
      </w:pPr>
    </w:p>
    <w:p w:rsidRDefault="00381069" w:rsidP="00334794" w:rsidR="00D37671" w:rsidRPr="00F57002">
      <w:pPr>
        <w:spacing w:after="120" w:before="240"/>
        <w:jc w:val="center"/>
        <w:rPr>
          <w:szCs w:val="24"/>
        </w:rPr>
      </w:pPr>
      <w:r w:rsidRPr="00F57002">
        <w:rPr>
          <w:szCs w:val="24"/>
        </w:rPr>
        <w:lastRenderedPageBreak/>
        <w:t>Obrazloženje</w:t>
      </w:r>
    </w:p>
    <w:p w:rsidRDefault="00E17B43" w:rsidP="00E17B43" w:rsidR="00A75413">
      <w:pPr>
        <w:spacing w:before="40"/>
        <w:ind w:firstLine="709"/>
        <w:jc w:val="both"/>
        <w:rPr>
          <w:szCs w:val="24"/>
        </w:rPr>
      </w:pPr>
      <w:r w:rsidRPr="00E17B43">
        <w:rPr>
          <w:szCs w:val="24"/>
        </w:rPr>
        <w:t>Financijska agencija, Regionalni centar Split, Podružnica Split, podnijela je ovom sudu dana 8. prosinca 2015. godine, na temelju odredbe čl. 444.  st. 1. SZ-a, zahtjev za provedbu skraćenog stečajnog postupka nad dužnikom PARFUMERIJA IRIS d.o.o., OIB: 61677479946, Makarska, Fra Filipa Grabovca 1.</w:t>
      </w:r>
      <w:r>
        <w:rPr>
          <w:szCs w:val="24"/>
        </w:rPr>
        <w:t xml:space="preserve"> </w:t>
      </w:r>
      <w:r w:rsidRPr="00E17B43">
        <w:rPr>
          <w:szCs w:val="24"/>
        </w:rPr>
        <w:t>U prijedlogu se navodi da dužnik na dan 1. rujna 2015. godine u Očevidniku redoslijeda osnova za plaćanje ima evidentirane neizvršene osnove za plaćanja u neprekinutom razdoblju od 666 dana, u ukupnom iznosu od 45.096,64 kn, kao i da prema podacima koji su dostavljeni od Hrvatskog zavoda za mirovinsko osi</w:t>
      </w:r>
      <w:r>
        <w:rPr>
          <w:szCs w:val="24"/>
        </w:rPr>
        <w:t>guranje, dužnik nema zaposlenih</w:t>
      </w:r>
      <w:r w:rsidR="00A75413">
        <w:rPr>
          <w:szCs w:val="24"/>
        </w:rPr>
        <w:t xml:space="preserve">. U istom prijedlogu FINA je u smislu odredbe čl. 112. st. 5. </w:t>
      </w:r>
      <w:r w:rsidR="00A75413" w:rsidRPr="00C621F5">
        <w:rPr>
          <w:szCs w:val="24"/>
        </w:rPr>
        <w:t>Stečajnog zakona (˝Narodne novine˝ broj 71/15; dalje: SZ)</w:t>
      </w:r>
      <w:r>
        <w:rPr>
          <w:szCs w:val="24"/>
        </w:rPr>
        <w:t xml:space="preserve"> obavijestila sud da dužnik na</w:t>
      </w:r>
      <w:r w:rsidRPr="00E17B43">
        <w:rPr>
          <w:szCs w:val="24"/>
        </w:rPr>
        <w:t xml:space="preserve"> dan </w:t>
      </w:r>
      <w:r>
        <w:rPr>
          <w:szCs w:val="24"/>
        </w:rPr>
        <w:t>4. prosinca 2015</w:t>
      </w:r>
      <w:r w:rsidRPr="00E17B43">
        <w:rPr>
          <w:szCs w:val="24"/>
        </w:rPr>
        <w:t>. godine nema zaplijenjena novčana sredstva na ime predujma za namirenje troškova stečajnog postupka.</w:t>
      </w:r>
    </w:p>
    <w:p w:rsidRDefault="00E17B43" w:rsidP="00E17B43" w:rsidR="00E17B43" w:rsidRPr="00E17B43">
      <w:pPr>
        <w:spacing w:before="160"/>
        <w:ind w:firstLine="709"/>
        <w:jc w:val="both"/>
        <w:rPr>
          <w:rFonts w:cs="Times New Roman" w:eastAsia="Times New Roman"/>
          <w:szCs w:val="24"/>
          <w:lang w:eastAsia="hr-HR"/>
        </w:rPr>
      </w:pPr>
      <w:r w:rsidRPr="00E17B43">
        <w:rPr>
          <w:rFonts w:cs="Times New Roman" w:eastAsia="Times New Roman"/>
          <w:szCs w:val="24"/>
          <w:lang w:eastAsia="hr-HR"/>
        </w:rPr>
        <w:t>Utvrdivši da su u smislu odredbe čl. 428. SZ-a ispunjene pretpostavke za provedbu skraćenog stečajnog postupka, ovaj sud je dana 15. ožujka 2016. godine na mrežnoj stranici e-Oglasna ploča sudova objavio oglas poslovni broj 14.St-2650/2015 u smislu odredbe čl. 430. SZ-a.</w:t>
      </w:r>
    </w:p>
    <w:p w:rsidRDefault="00E17B43" w:rsidP="00E17B43" w:rsidR="00E17B43" w:rsidRPr="00E17B43">
      <w:pPr>
        <w:spacing w:before="160"/>
        <w:ind w:firstLine="709"/>
        <w:jc w:val="both"/>
        <w:rPr>
          <w:rFonts w:cs="Times New Roman" w:eastAsia="Times New Roman"/>
          <w:szCs w:val="24"/>
          <w:lang w:eastAsia="hr-HR"/>
        </w:rPr>
      </w:pPr>
      <w:r w:rsidRPr="00E17B43">
        <w:rPr>
          <w:rFonts w:cs="Times New Roman" w:eastAsia="Times New Roman"/>
          <w:szCs w:val="24"/>
          <w:lang w:eastAsia="hr-HR"/>
        </w:rPr>
        <w:t>Postupajući po predmetnom oglasu Republika Hrvatska, Ministarstvo financija, Porezna uprava, zastupana po Županijskom državnom odvjetništvu u Splitu, dostavila je 6. travnja 2016. godine obrazac kojim je, kao vjerovnik, predložila nad dužnikom otvoriti stečaj, nakon čega je ovaj sud, temeljem odredbe čl. 433. i 435. st. 2. SZ-a rješenjem poslovni broj 22.St-2650/2015 od 3. listopada 2016. godine obustavio skraćeni stečajni postupak nad dužnikom.</w:t>
      </w:r>
    </w:p>
    <w:p w:rsidRDefault="00E17B43" w:rsidP="00E17B43" w:rsidR="00A75413">
      <w:pPr>
        <w:spacing w:before="160"/>
        <w:ind w:firstLine="709"/>
        <w:jc w:val="both"/>
        <w:rPr>
          <w:rFonts w:cs="Times New Roman" w:eastAsia="Times New Roman"/>
          <w:szCs w:val="24"/>
          <w:lang w:eastAsia="hr-HR"/>
        </w:rPr>
      </w:pPr>
      <w:r w:rsidRPr="00E17B43">
        <w:rPr>
          <w:rFonts w:cs="Times New Roman" w:eastAsia="Times New Roman"/>
          <w:szCs w:val="24"/>
          <w:lang w:eastAsia="hr-HR"/>
        </w:rPr>
        <w:t>Po pravomoćnosti predmetnog rješenja stečajna pisarnica ovog suda zavela je predmet pod poslovni broj St-2047/2016.</w:t>
      </w:r>
    </w:p>
    <w:p w:rsidRDefault="00A75413" w:rsidP="00A75413" w:rsidR="00A75413">
      <w:pPr>
        <w:spacing w:before="200"/>
        <w:ind w:firstLine="709"/>
        <w:jc w:val="both"/>
        <w:rPr>
          <w:highlight w:val="yellow"/>
        </w:rPr>
      </w:pPr>
      <w:r>
        <w:t xml:space="preserve">Postupajući po </w:t>
      </w:r>
      <w:r w:rsidRPr="00F57002">
        <w:t xml:space="preserve">prijedlogu </w:t>
      </w:r>
      <w:r>
        <w:t>Republike Hrvatske, Ministarstva financija, o</w:t>
      </w:r>
      <w:r w:rsidRPr="00F57002">
        <w:t>vaj sud je</w:t>
      </w:r>
      <w:r>
        <w:t xml:space="preserve"> rješenjem poslovni broj 11. St-20</w:t>
      </w:r>
      <w:r w:rsidR="00E17B43">
        <w:t>47</w:t>
      </w:r>
      <w:r w:rsidRPr="00F57002">
        <w:t xml:space="preserve">/2016 od </w:t>
      </w:r>
      <w:r>
        <w:t>24. ožujka 2017</w:t>
      </w:r>
      <w:r w:rsidRPr="00F57002">
        <w:t xml:space="preserve">. godine pokrenuo prethodni postupak radi utvrđivanja pretpostavki za otvaranje stečajnog postupka nad dužnikom </w:t>
      </w:r>
      <w:r w:rsidR="00E17B43" w:rsidRPr="00E17B43">
        <w:t>PARFUMERIJA IRIS d.o.o., OIB: 61677479946, Makarska, Fra Filipa Grabovca 1</w:t>
      </w:r>
      <w:r w:rsidR="00E17B43">
        <w:t xml:space="preserve"> </w:t>
      </w:r>
      <w:r>
        <w:t xml:space="preserve">te odredio ročište radi očitovanja </w:t>
      </w:r>
      <w:r w:rsidRPr="00F57002">
        <w:t>o prijedlogu</w:t>
      </w:r>
      <w:r>
        <w:t xml:space="preserve"> i</w:t>
      </w:r>
      <w:r w:rsidRPr="005E5972">
        <w:t xml:space="preserve"> rasprave o pretpostavkama za otvaranje stečajnog postupka</w:t>
      </w:r>
      <w:r>
        <w:t xml:space="preserve">. </w:t>
      </w:r>
    </w:p>
    <w:p w:rsidRDefault="00A75413" w:rsidP="00A75413" w:rsidR="00A75413" w:rsidRPr="00F57002">
      <w:pPr>
        <w:spacing w:before="20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A75413" w:rsidP="00A75413" w:rsidR="00A75413"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A75413" w:rsidP="00A75413" w:rsidR="00A75413" w:rsidRPr="00F57002">
      <w:pPr>
        <w:spacing w:before="20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A75413" w:rsidP="00A75413" w:rsidR="00A75413" w:rsidRPr="00F57002">
      <w:pPr>
        <w:spacing w:before="200"/>
        <w:ind w:firstLine="709"/>
        <w:jc w:val="both"/>
      </w:pPr>
      <w:r w:rsidRPr="00F57002">
        <w:t>Kako iz utvrđenih činjenica u konkretnom predmetu proizlazi:</w:t>
      </w:r>
    </w:p>
    <w:p w:rsidRDefault="00A75413" w:rsidP="00A75413" w:rsidR="00A75413" w:rsidRPr="00F57002">
      <w:pPr>
        <w:spacing w:before="60"/>
        <w:ind w:firstLine="709"/>
        <w:jc w:val="both"/>
        <w:rPr>
          <w:i/>
          <w:color w:val="FF0000"/>
        </w:rPr>
      </w:pPr>
      <w:r w:rsidRPr="00F57002">
        <w:t xml:space="preserve">- da dužnik </w:t>
      </w:r>
      <w:r w:rsidR="00E17B43" w:rsidRPr="00E17B43">
        <w:t xml:space="preserve">PARFUMERIJA IRIS d.o.o. Makarska, </w:t>
      </w:r>
      <w:r w:rsidR="00E17B43">
        <w:t>p</w:t>
      </w:r>
      <w:r w:rsidRPr="00F57002">
        <w:t xml:space="preserve">rema </w:t>
      </w:r>
      <w:r>
        <w:t>zahtjevu</w:t>
      </w:r>
      <w:r w:rsidRPr="00F57002">
        <w:t xml:space="preserve"> FINA</w:t>
      </w:r>
      <w:r>
        <w:t>-e za provedbu skraćenog</w:t>
      </w:r>
      <w:r w:rsidRPr="00F57002">
        <w:t xml:space="preserve"> stečajnog postupka zaprimljen</w:t>
      </w:r>
      <w:r>
        <w:t>o</w:t>
      </w:r>
      <w:r w:rsidRPr="00F57002">
        <w:t xml:space="preserve">g kod ovoga suda dana </w:t>
      </w:r>
      <w:r w:rsidR="00E17B43">
        <w:t>8. prosinca 2015</w:t>
      </w:r>
      <w:r w:rsidRPr="00F57002">
        <w:t xml:space="preserve">. godine, na dan </w:t>
      </w:r>
      <w:r w:rsidR="00E17B43">
        <w:t>1. rujna 2015</w:t>
      </w:r>
      <w:r w:rsidRPr="00F57002">
        <w:t xml:space="preserve">. godine ima evidentirane neizvršene osnove za plaćanje u neprekinutom razdoblju od </w:t>
      </w:r>
      <w:r w:rsidR="00E17B43">
        <w:t>666</w:t>
      </w:r>
      <w:r w:rsidRPr="00F57002">
        <w:t xml:space="preserve"> dana, u ukupnom iznosu od </w:t>
      </w:r>
      <w:r w:rsidR="00E17B43">
        <w:t>45.096,64</w:t>
      </w:r>
      <w:r w:rsidRPr="00F57002">
        <w:t xml:space="preserve"> kn, </w:t>
      </w:r>
    </w:p>
    <w:p w:rsidRDefault="00A75413" w:rsidP="00A75413" w:rsidR="00A75413">
      <w:pPr>
        <w:spacing w:before="60"/>
        <w:ind w:firstLine="709"/>
        <w:jc w:val="both"/>
      </w:pPr>
      <w:r w:rsidRPr="00F57002">
        <w:t xml:space="preserve">- da </w:t>
      </w:r>
      <w:r w:rsidR="00E17B43">
        <w:t>Gorana Bilić</w:t>
      </w:r>
      <w:r w:rsidRPr="00F57002">
        <w:t>, kao osoba ovlaštena za zastupanje dužnika po zakonu</w:t>
      </w:r>
      <w:r>
        <w:t xml:space="preserve"> </w:t>
      </w:r>
      <w:r w:rsidRPr="00F57002">
        <w:t>(kako to proizlazi iz izvatka iz sudskog registra), nije u roku iz čl. 110. st. 2. SZ-a podni</w:t>
      </w:r>
      <w:r>
        <w:t xml:space="preserve">o </w:t>
      </w:r>
      <w:r w:rsidRPr="00F57002">
        <w:t xml:space="preserve">prijedlog za otvaranje stečajnog postupka, posljedično čega je </w:t>
      </w:r>
      <w:r>
        <w:t xml:space="preserve">zahtjev za provedbu skraćenog </w:t>
      </w:r>
      <w:r w:rsidRPr="00F57002">
        <w:t xml:space="preserve">stečajnog postupka, po službenoj dužnosti, na temelju čl. 444. st. </w:t>
      </w:r>
      <w:r>
        <w:t>1</w:t>
      </w:r>
      <w:r w:rsidRPr="00F57002">
        <w:t>. SZ-a podnijela Financijska agencija, a</w:t>
      </w:r>
      <w:r>
        <w:t xml:space="preserve"> koja je na temelju čl.</w:t>
      </w:r>
      <w:r w:rsidRPr="00F57002">
        <w:t xml:space="preserve"> 114. st. 3. SZ-a oslobođena plaćanja predujma,</w:t>
      </w:r>
    </w:p>
    <w:p w:rsidRDefault="00A75413" w:rsidP="00A75413" w:rsidR="00A75413" w:rsidRPr="00F57002">
      <w:pPr>
        <w:jc w:val="both"/>
        <w:rPr>
          <w:color w:val="FF0000"/>
        </w:rPr>
      </w:pPr>
      <w:r w:rsidRPr="00F57002">
        <w:t xml:space="preserve">ovaj sud  je, pozvao </w:t>
      </w:r>
      <w:r w:rsidR="00E17B43">
        <w:t>Goranu Bilić</w:t>
      </w:r>
      <w:r w:rsidRPr="00F57002">
        <w:t>, kao osobu ovlaštenu za zastupanje dužnika po zakonu, na plaćanje iznosa predujma od 1.000,00 kn u korist Fond za namirenje troškova stečajnog postupka, a sve pod prijetnjom da će u slučaju da se zatraženi predujam ne plati u ostavljenom roku, naplata izvršiti prisilnim putem po pravilima o naplati novčane kazne u parničnom postupku, a sve sukladno odredbama čl. 113. st. 1. i 3. SZ-a.</w:t>
      </w:r>
    </w:p>
    <w:p w:rsidRDefault="00A75413" w:rsidP="00A75413" w:rsidR="00A75413" w:rsidRPr="00F57002">
      <w:pPr>
        <w:ind w:firstLine="708"/>
        <w:jc w:val="both"/>
        <w:rPr>
          <w:u w:val="single"/>
        </w:rPr>
      </w:pPr>
    </w:p>
    <w:p w:rsidRDefault="00A75413" w:rsidP="00A75413" w:rsidR="00A75413" w:rsidRPr="00F57002">
      <w:pPr>
        <w:ind w:firstLine="708"/>
        <w:jc w:val="both"/>
      </w:pPr>
      <w:r w:rsidRPr="00F57002">
        <w:t xml:space="preserve">Slijedom navedenog, a na temelju odredbi čl. 112., 113. i 114. SZ-a te čl. 10. </w:t>
      </w:r>
      <w:r w:rsidRPr="00F57002">
        <w:rPr>
          <w:szCs w:val="24"/>
        </w:rPr>
        <w:t>Zakona o parničnom postupku („Narodne novine“ broj 53/91, 91/92, 112/99, 88/01, 117/03, 88/05, 2/07, 84/08, 96/08, 123/08, 57/11 i 25/13, dalje ZPP),</w:t>
      </w:r>
      <w:r w:rsidRPr="00F57002">
        <w:t xml:space="preserve"> odlučeno je kao u izreci ovog rješenja. </w:t>
      </w:r>
    </w:p>
    <w:p w:rsidRDefault="00A75413" w:rsidP="00A75413" w:rsidR="00A75413" w:rsidRPr="00F57002">
      <w:pPr>
        <w:jc w:val="center"/>
        <w:rPr>
          <w:szCs w:val="24"/>
        </w:rPr>
      </w:pPr>
    </w:p>
    <w:p w:rsidRDefault="00381069" w:rsidP="00381069" w:rsidR="00381069" w:rsidRPr="00F57002">
      <w:pPr>
        <w:jc w:val="center"/>
        <w:rPr>
          <w:szCs w:val="24"/>
        </w:rPr>
      </w:pPr>
      <w:r w:rsidRPr="00F57002">
        <w:rPr>
          <w:szCs w:val="24"/>
        </w:rPr>
        <w:t xml:space="preserve">U Splitu, </w:t>
      </w:r>
      <w:r w:rsidR="00A75413">
        <w:rPr>
          <w:szCs w:val="24"/>
        </w:rPr>
        <w:t>24</w:t>
      </w:r>
      <w:r w:rsidR="00C57B9F">
        <w:rPr>
          <w:szCs w:val="24"/>
        </w:rPr>
        <w:t>. ožujka</w:t>
      </w:r>
      <w:r w:rsidR="004E6C78" w:rsidRPr="00F57002">
        <w:rPr>
          <w:szCs w:val="24"/>
        </w:rPr>
        <w:t xml:space="preserve"> 2017</w:t>
      </w:r>
      <w:r w:rsidR="000D5CA4" w:rsidRPr="00F57002">
        <w:rPr>
          <w:szCs w:val="24"/>
        </w:rPr>
        <w:t xml:space="preserve">. godine </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381069" w:rsidP="00381069" w:rsidR="00381069" w:rsidRPr="00F57002"/>
    <w:p w:rsidRDefault="00B51E65" w:rsidP="00381069" w:rsidR="00B51E65" w:rsidRPr="00F57002"/>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C57B9F" w:rsidR="00C57B9F">
      <w:r w:rsidRPr="00F57002">
        <w:t>DNA:</w:t>
      </w:r>
    </w:p>
    <w:p w:rsidRDefault="00E17B43" w:rsidP="00C57B9F" w:rsidR="00381069" w:rsidRPr="00F57002">
      <w:pPr>
        <w:ind w:firstLine="207"/>
      </w:pPr>
      <w:r>
        <w:t xml:space="preserve">-    zakonskoj zastupnici </w:t>
      </w:r>
      <w:r w:rsidR="00C57B9F">
        <w:t xml:space="preserve">dužnika </w:t>
      </w:r>
      <w:r>
        <w:t>Gorani Bilić</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0256DB">
          <w:rPr>
            <w:noProof/>
          </w:rPr>
          <w:t>3</w:t>
        </w:r>
        <w:r>
          <w:fldChar w:fldCharType="end"/>
        </w:r>
      </w:p>
    </w:sdtContent>
  </w:sdt>
  <w:p w:rsidRDefault="00564E07" w:rsidP="00564E07" w:rsidR="00564E07">
    <w:pPr>
      <w:pStyle w:val="Zaglavlje"/>
      <w:jc w:val="right"/>
    </w:pPr>
    <w:r>
      <w:t>11. St-</w:t>
    </w:r>
    <w:r w:rsidR="00C621F5">
      <w:t>2</w:t>
    </w:r>
    <w:r w:rsidR="00B56F92">
      <w:t>0</w:t>
    </w:r>
    <w:r w:rsidR="00E17B43">
      <w:t>47</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E17B43">
      <w:t>2047</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BD45CAE"/>
    <w:multiLevelType w:val="hybridMultilevel"/>
    <w:tmpl w:val="19D8CD0A"/>
    <w:lvl w:tplc="1F22C4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256DB"/>
    <w:rsid w:val="00044520"/>
    <w:rsid w:val="0006644C"/>
    <w:rsid w:val="00066650"/>
    <w:rsid w:val="00081C61"/>
    <w:rsid w:val="00085E7C"/>
    <w:rsid w:val="00087D56"/>
    <w:rsid w:val="000B3B63"/>
    <w:rsid w:val="000B4D96"/>
    <w:rsid w:val="000D5CA4"/>
    <w:rsid w:val="000F3C7B"/>
    <w:rsid w:val="00101227"/>
    <w:rsid w:val="0014559C"/>
    <w:rsid w:val="001B2797"/>
    <w:rsid w:val="001C2471"/>
    <w:rsid w:val="001D7998"/>
    <w:rsid w:val="002022AD"/>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B421F"/>
    <w:rsid w:val="004B5A63"/>
    <w:rsid w:val="004B677A"/>
    <w:rsid w:val="004E6C78"/>
    <w:rsid w:val="005058A9"/>
    <w:rsid w:val="00514E7D"/>
    <w:rsid w:val="00537DED"/>
    <w:rsid w:val="0054341E"/>
    <w:rsid w:val="00547BB8"/>
    <w:rsid w:val="00564E07"/>
    <w:rsid w:val="00591011"/>
    <w:rsid w:val="0059759E"/>
    <w:rsid w:val="005A5E03"/>
    <w:rsid w:val="005A69DA"/>
    <w:rsid w:val="005D3D52"/>
    <w:rsid w:val="005D67F6"/>
    <w:rsid w:val="005D6AD7"/>
    <w:rsid w:val="005E5972"/>
    <w:rsid w:val="005F7B8A"/>
    <w:rsid w:val="00626AFC"/>
    <w:rsid w:val="006473CE"/>
    <w:rsid w:val="006563AD"/>
    <w:rsid w:val="0067251F"/>
    <w:rsid w:val="00685926"/>
    <w:rsid w:val="006B7A91"/>
    <w:rsid w:val="006F6711"/>
    <w:rsid w:val="007011D1"/>
    <w:rsid w:val="0071519E"/>
    <w:rsid w:val="00734E45"/>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A1924"/>
    <w:rsid w:val="009B0B31"/>
    <w:rsid w:val="009C02E7"/>
    <w:rsid w:val="009C4073"/>
    <w:rsid w:val="009E073F"/>
    <w:rsid w:val="009E7BD7"/>
    <w:rsid w:val="00A2746A"/>
    <w:rsid w:val="00A51DE9"/>
    <w:rsid w:val="00A71AFE"/>
    <w:rsid w:val="00A75413"/>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57B9F"/>
    <w:rsid w:val="00C621F5"/>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17B43"/>
    <w:rsid w:val="00E23CCA"/>
    <w:rsid w:val="00E52BEF"/>
    <w:rsid w:val="00E64D6A"/>
    <w:rsid w:val="00E814C7"/>
    <w:rsid w:val="00E8463F"/>
    <w:rsid w:val="00EA0C54"/>
    <w:rsid w:val="00EA22A2"/>
    <w:rsid w:val="00EB6A52"/>
    <w:rsid w:val="00ED1748"/>
    <w:rsid w:val="00EE3F85"/>
    <w:rsid w:val="00EF4412"/>
    <w:rsid w:val="00F2599E"/>
    <w:rsid w:val="00F57002"/>
    <w:rsid w:val="00F60F0C"/>
    <w:rsid w:val="00F6162F"/>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0256DB"/>
    <w:rPr>
      <w:color w:val="808080"/>
      <w:bdr w:space="0" w:sz="0" w:color="auto" w:val="none"/>
      <w:shd w:fill="auto" w:color="auto" w:val="clear"/>
    </w:rPr>
  </w:style>
  <w:style w:customStyle="true" w:styleId="eSPISCCParagraphDefaultFont" w:type="character">
    <w:name w:val="eSPIS_CC_Paragraph Default Font"/>
    <w:basedOn w:val="Zadanifontodlomka"/>
    <w:rsid w:val="000256D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256DB"/>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0256D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256DB"/>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0256DB"/>
    <w:rPr>
      <w:color w:val="808080"/>
      <w:bdr w:color="auto" w:space="0" w:sz="0" w:val="none"/>
      <w:shd w:color="auto" w:fill="auto" w:val="clear"/>
    </w:rPr>
  </w:style>
  <w:style w:customStyle="1" w:styleId="eSPISCCParagraphDefaultFont" w:type="character">
    <w:name w:val="eSPIS_CC_Paragraph Default Font"/>
    <w:basedOn w:val="Zadanifontodlomka"/>
    <w:rsid w:val="000256D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256DB"/>
    <w:rPr>
      <w:b/>
      <w:szCs w:val="24"/>
      <w:bdr w:color="auto" w:space="0" w:sz="0" w:val="none"/>
      <w:shd w:color="auto" w:fill="FFFFCC" w:val="clear"/>
      <w:lang w:val="hr-HR"/>
    </w:rPr>
  </w:style>
  <w:style w:customStyle="1" w:styleId="PozadinaSvijetloCrvena" w:type="character">
    <w:name w:val="Pozadina_SvijetloCrvena"/>
    <w:basedOn w:val="eSPISCCParagraphDefaultFont"/>
    <w:rsid w:val="000256D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256D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2047</izvorni_sadrzaj>
    <derivirana_varijabla naziv="DomainObject.Predmet.Broj_1">2047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2016.</izvorni_sadrzaj>
    <derivirana_varijabla naziv="DomainObject.Predmet.DatumOsnivanja_1">28.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St-2047/2016</izvorni_sadrzaj>
    <derivirana_varijabla naziv="DomainObject.Predmet.OznakaBroj_1">St-2047/2016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PARFUMERIJA IRIS, društvo s ograničenom odgovornošću za trgovinu</izvorni_sadrzaj>
    <derivirana_varijabla naziv="DomainObject.Predmet.ProtustrankaFormated_1">  PARFUMERIJA IRIS, društvo s ograničenom odgovornošću za trgovinu</derivirana_varijabla>
  </DomainObject.Predmet.ProtustrankaFormated>
  <DomainObject.Predmet.ProtustrankaFormatedOIB>
    <izvorni_sadrzaj>  PARFUMERIJA IRIS, društvo s ograničenom odgovornošću za trgovinu, OIB 61677479946</izvorni_sadrzaj>
    <derivirana_varijabla naziv="DomainObject.Predmet.ProtustrankaFormatedOIB_1">  PARFUMERIJA IRIS, društvo s ograničenom odgovornošću za trgovinu, OIB 61677479946</derivirana_varijabla>
  </DomainObject.Predmet.ProtustrankaFormatedOIB>
  <DomainObject.Predmet.ProtustrankaFormatedWithAdress>
    <izvorni_sadrzaj> PARFUMERIJA IRIS, društvo s ograničenom odgovornošću za trgovinu, Fra Filipa Grabovca 1, 21300 Makarska</izvorni_sadrzaj>
    <derivirana_varijabla naziv="DomainObject.Predmet.ProtustrankaFormatedWithAdress_1"> PARFUMERIJA IRIS, društvo s ograničenom odgovornošću za trgovinu, Fra Filipa Grabovca 1, 21300 Makarska</derivirana_varijabla>
  </DomainObject.Predmet.ProtustrankaFormatedWithAdress>
  <DomainObject.Predmet.ProtustrankaFormatedWithAdressOIB>
    <izvorni_sadrzaj> PARFUMERIJA IRIS, društvo s ograničenom odgovornošću za trgovinu, OIB 61677479946, Fra Filipa Grabovca 1, 21300 Makarska</izvorni_sadrzaj>
    <derivirana_varijabla naziv="DomainObject.Predmet.ProtustrankaFormatedWithAdressOIB_1"> PARFUMERIJA IRIS, društvo s ograničenom odgovornošću za trgovinu, OIB 61677479946, Fra Filipa Grabovca 1, 21300 Makarska</derivirana_varijabla>
  </DomainObject.Predmet.ProtustrankaFormatedWithAdressOIB>
  <DomainObject.Predmet.ProtustrankaWithAdress>
    <izvorni_sadrzaj>PARFUMERIJA IRIS, društvo s ograničenom odgovornošću za trgovinu Fra Filipa Grabovca 1, 21300 Makarska</izvorni_sadrzaj>
    <derivirana_varijabla naziv="DomainObject.Predmet.ProtustrankaWithAdress_1">PARFUMERIJA IRIS, društvo s ograničenom odgovornošću za trgovinu Fra Filipa Grabovca 1, 21300 Makarska</derivirana_varijabla>
  </DomainObject.Predmet.ProtustrankaWithAdress>
  <DomainObject.Predmet.ProtustrankaWithAdressOIB>
    <izvorni_sadrzaj>PARFUMERIJA IRIS, društvo s ograničenom odgovornošću za trgovinu, OIB 61677479946, Fra Filipa Grabovca 1, 21300 Makarska</izvorni_sadrzaj>
    <derivirana_varijabla naziv="DomainObject.Predmet.ProtustrankaWithAdressOIB_1">PARFUMERIJA IRIS, društvo s ograničenom odgovornošću za trgovinu, OIB 61677479946, Fra Filipa Grabovca 1, 21300 Makarska</derivirana_varijabla>
  </DomainObject.Predmet.ProtustrankaWithAdressOIB>
  <DomainObject.Predmet.ProtustrankaNazivFormated>
    <izvorni_sadrzaj>PARFUMERIJA IRIS, društvo s ograničenom odgovornošću za trgovinu</izvorni_sadrzaj>
    <derivirana_varijabla naziv="DomainObject.Predmet.ProtustrankaNazivFormated_1">PARFUMERIJA IRIS, društvo s ograničenom odgovornošću za trgovinu</derivirana_varijabla>
  </DomainObject.Predmet.ProtustrankaNazivFormated>
  <DomainObject.Predmet.ProtustrankaNazivFormatedOIB>
    <izvorni_sadrzaj>PARFUMERIJA IRIS, društvo s ograničenom odgovornošću za trgovinu, OIB 61677479946</izvorni_sadrzaj>
    <derivirana_varijabla naziv="DomainObject.Predmet.ProtustrankaNazivFormatedOIB_1">PARFUMERIJA IRIS, društvo s ograničenom odgovornošću za trgovinu, OIB 61677479946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45096.64</izvorni_sadrzaj>
    <derivirana_varijabla naziv="DomainObject.Predmet.TrenutnaVrijednost_1">45096.64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PARFUMERIJA IRIS, društvo s ograničenom odgovornošću za trgovinu</item>
    </izvorni_sadrzaj>
    <derivirana_varijabla naziv="DomainObject.Predmet.ProtuStrankaListFormated_1">
      <item>PARFUMERIJA IRIS, društvo s ograničenom odgovornošću za trgovinu</item>
    </derivirana_varijabla>
  </DomainObject.Predmet.ProtuStrankaListFormated>
  <DomainObject.Predmet.ProtuStrankaListFormatedOIB>
    <izvorni_sadrzaj>
      <item>PARFUMERIJA IRIS, društvo s ograničenom odgovornošću za trgovinu, OIB 61677479946</item>
    </izvorni_sadrzaj>
    <derivirana_varijabla naziv="DomainObject.Predmet.ProtuStrankaListFormatedOIB_1">
      <item>PARFUMERIJA IRIS, društvo s ograničenom odgovornošću za trgovinu, OIB 61677479946</item>
    </derivirana_varijabla>
  </DomainObject.Predmet.ProtuStrankaListFormatedOIB>
  <DomainObject.Predmet.ProtuStrankaListFormatedWithAdress>
    <izvorni_sadrzaj>
      <item>PARFUMERIJA IRIS, društvo s ograničenom odgovornošću za trgovinu, Fra Filipa Grabovca 1, 21300 Makarska</item>
    </izvorni_sadrzaj>
    <derivirana_varijabla naziv="DomainObject.Predmet.ProtuStrankaListFormatedWithAdress_1">
      <item>PARFUMERIJA IRIS, društvo s ograničenom odgovornošću za trgovinu, Fra Filipa Grabovca 1, 21300 Makarska</item>
    </derivirana_varijabla>
  </DomainObject.Predmet.ProtuStrankaListFormatedWithAdress>
  <DomainObject.Predmet.ProtuStrankaListFormatedWithAdressOIB>
    <izvorni_sadrzaj>
      <item>PARFUMERIJA IRIS, društvo s ograničenom odgovornošću za trgovinu, OIB 61677479946, Fra Filipa Grabovca 1, 21300 Makarska</item>
    </izvorni_sadrzaj>
    <derivirana_varijabla naziv="DomainObject.Predmet.ProtuStrankaListFormatedWithAdressOIB_1">
      <item>PARFUMERIJA IRIS, društvo s ograničenom odgovornošću za trgovinu, OIB 61677479946, Fra Filipa Grabovca 1, 21300 Makarska</item>
    </derivirana_varijabla>
  </DomainObject.Predmet.ProtuStrankaListFormatedWithAdressOIB>
  <DomainObject.Predmet.ProtuStrankaListNazivFormated>
    <izvorni_sadrzaj>
      <item>PARFUMERIJA IRIS, društvo s ograničenom odgovornošću za trgovinu</item>
    </izvorni_sadrzaj>
    <derivirana_varijabla naziv="DomainObject.Predmet.ProtuStrankaListNazivFormated_1">
      <item>PARFUMERIJA IRIS, društvo s ograničenom odgovornošću za trgovinu</item>
    </derivirana_varijabla>
  </DomainObject.Predmet.ProtuStrankaListNazivFormated>
  <DomainObject.Predmet.ProtuStrankaListNazivFormatedOIB>
    <izvorni_sadrzaj>
      <item>PARFUMERIJA IRIS, društvo s ograničenom odgovornošću za trgovinu, OIB 61677479946</item>
    </izvorni_sadrzaj>
    <derivirana_varijabla naziv="DomainObject.Predmet.ProtuStrankaListNazivFormatedOIB_1">
      <item>PARFUMERIJA IRIS, društvo s ograničenom odgovornošću za trgovinu, OIB 61677479946</item>
    </derivirana_varijabla>
  </DomainObject.Predmet.ProtuStrankaListNazivFormatedOIB>
  <DomainObject.Predmet.OstaliListFormated>
    <izvorni_sadrzaj>
      <item>Županijsko državno odvjetništvo u Splitu</item>
      <item>Gorana Bilić</item>
    </izvorni_sadrzaj>
    <derivirana_varijabla naziv="DomainObject.Predmet.OstaliListFormated_1">
      <item>Županijsko državno odvjetništvo u Splitu</item>
      <item>Gorana Bilić</item>
    </derivirana_varijabla>
  </DomainObject.Predmet.OstaliListFormated>
  <DomainObject.Predmet.OstaliListFormatedOIB>
    <izvorni_sadrzaj>
      <item>Županijsko državno odvjetništvo u Splitu</item>
      <item>Gorana Bilić, OIB 20946816963</item>
    </izvorni_sadrzaj>
    <derivirana_varijabla naziv="DomainObject.Predmet.OstaliListFormatedOIB_1">
      <item>Županijsko državno odvjetništvo u Splitu</item>
      <item>Gorana Bilić, OIB 20946816963</item>
    </derivirana_varijabla>
  </DomainObject.Predmet.OstaliListFormatedOIB>
  <DomainObject.Predmet.OstaliListFormatedWithAdress>
    <izvorni_sadrzaj>
      <item>Županijsko državno odvjetništvo u Splitu, Gundulićeva 29a, 21000 Split</item>
      <item>Gorana Bilić, Fra Filipa Grabovca 1, 21300 Makarska</item>
    </izvorni_sadrzaj>
    <derivirana_varijabla naziv="DomainObject.Predmet.OstaliListFormatedWithAdress_1">
      <item>Županijsko državno odvjetništvo u Splitu, Gundulićeva 29a, 21000 Split</item>
      <item>Gorana Bilić, Fra Filipa Grabovca 1, 21300 Makarska</item>
    </derivirana_varijabla>
  </DomainObject.Predmet.OstaliListFormatedWithAdress>
  <DomainObject.Predmet.OstaliListFormatedWithAdressOIB>
    <izvorni_sadrzaj>
      <item>Županijsko državno odvjetništvo u Splitu, Gundulićeva 29a, 21000 Split</item>
      <item>Gorana Bilić, OIB 20946816963, Fra Filipa Grabovca 1, 21300 Makarska</item>
    </izvorni_sadrzaj>
    <derivirana_varijabla naziv="DomainObject.Predmet.OstaliListFormatedWithAdressOIB_1">
      <item>Županijsko državno odvjetništvo u Splitu, Gundulićeva 29a, 21000 Split</item>
      <item>Gorana Bilić, OIB 20946816963, Fra Filipa Grabovca 1, 21300 Makarska</item>
    </derivirana_varijabla>
  </DomainObject.Predmet.OstaliListFormatedWithAdressOIB>
  <DomainObject.Predmet.OstaliListNazivFormated>
    <izvorni_sadrzaj>
      <item>Županijsko državno odvjetništvo u Splitu</item>
      <item>Gorana Bilić</item>
    </izvorni_sadrzaj>
    <derivirana_varijabla naziv="DomainObject.Predmet.OstaliListNazivFormated_1">
      <item>Županijsko državno odvjetništvo u Splitu</item>
      <item>Gorana Bilić</item>
    </derivirana_varijabla>
  </DomainObject.Predmet.OstaliListNazivFormated>
  <DomainObject.Predmet.OstaliListNazivFormatedOIB>
    <izvorni_sadrzaj>
      <item>Županijsko državno odvjetništvo u Splitu</item>
      <item>Gorana Bilić, OIB 20946816963</item>
    </izvorni_sadrzaj>
    <derivirana_varijabla naziv="DomainObject.Predmet.OstaliListNazivFormatedOIB_1">
      <item>Županijsko državno odvjetništvo u Splitu</item>
      <item>Gorana Bilić, OIB 20946816963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PARFUMERIJA IRIS, društvo s ograničenom odgovornošću za trgovinu</izvorni_sadrzaj>
    <derivirana_varijabla naziv="DomainObject.Predmet.ProtustrankaIDrugi_1">PARFUMERIJA IRIS, društvo s ograničenom odgovornošću za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PARFUMERIJA IRIS, društvo s ograničenom odgovornošću za trgovinu, OIB 61677479946, Fra Filipa Grabovca 1, 21300 Makarska</izvorni_sadrzaj>
    <derivirana_varijabla naziv="DomainObject.Predmet.ProtustrankaIDrugiAdressOIB_1">PARFUMERIJA IRIS, društvo s ograničenom odgovornošću za trgovinu, OIB 61677479946, Fra Filipa Grabovca 1,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PARFUMERIJA IRIS, društvo s ograničenom odgovornošću za trgovinu</item>
      <item>FINANCIJSKA AGENCIJA, RC SPLIT</item>
      <item>Ministarstvo financija RH</item>
      <item>Županijsko državno odvjetništvo u Splitu</item>
      <item>Gorana Bilić</item>
    </izvorni_sadrzaj>
    <derivirana_varijabla naziv="DomainObject.Predmet.SudioniciListNaziv_1">
      <item>PARFUMERIJA IRIS, društvo s ograničenom odgovornošću za trgovinu</item>
      <item>FINANCIJSKA AGENCIJA, RC SPLIT</item>
      <item>Ministarstvo financija RH</item>
      <item>Županijsko državno odvjetništvo u Splitu</item>
      <item>Gorana Bilić</item>
    </derivirana_varijabla>
  </DomainObject.Predmet.SudioniciListNaziv>
  <DomainObject.Predmet.SudioniciListAdressOIB>
    <izvorni_sadrzaj>
      <item>PARFUMERIJA IRIS, društvo s ograničenom odgovornošću za trgovinu, OIB 61677479946, Fra Filipa Grabovca 1,21300 Makarska</item>
      <item>FINANCIJSKA AGENCIJA, RC SPLIT, OIB 85821130368, Mažuranićevo šetalište 24 b,21000 Split</item>
      <item>Ministarstvo financija RH, OIB 18683136487, Katančićeva 5,10000 Zagreb</item>
      <item>Županijsko državno odvjetništvo u Splitu, Gundulićeva 29a,21000 Split</item>
      <item>Gorana Bilić, OIB 20946816963, Fra Filipa Grabovca 1,21300 Makarska</item>
    </izvorni_sadrzaj>
    <derivirana_varijabla naziv="DomainObject.Predmet.SudioniciListAdressOIB_1">
      <item>PARFUMERIJA IRIS, društvo s ograničenom odgovornošću za trgovinu, OIB 61677479946, Fra Filipa Grabovca 1,21300 Makarska</item>
      <item>FINANCIJSKA AGENCIJA, RC SPLIT, OIB 85821130368, Mažuranićevo šetalište 24 b,21000 Split</item>
      <item>Ministarstvo financija RH, OIB 18683136487, Katančićeva 5,10000 Zagreb</item>
      <item>Županijsko državno odvjetništvo u Splitu, Gundulićeva 29a,21000 Split</item>
      <item>Gorana Bilić, OIB 20946816963, Fra Filipa Grabovca 1,21300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61677479946</item>
      <item>, OIB 85821130368</item>
      <item>, OIB 18683136487</item>
      <item>, OIB null</item>
      <item>, OIB 20946816963</item>
    </izvorni_sadrzaj>
    <derivirana_varijabla naziv="DomainObject.Predmet.SudioniciListNazivOIB_1">
      <item>, OIB 61677479946</item>
      <item>, OIB 85821130368</item>
      <item>, OIB 18683136487</item>
      <item>, OIB null</item>
      <item>, OIB 20946816963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A56AF1-DFBA-4052-B87D-5C2AA0460C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1238</properties:Words>
  <properties:Characters>6830</properties:Characters>
  <properties:Lines>129</properties:Lines>
  <properties:Paragraphs>34</properties:Paragraphs>
  <properties:TotalTime>18</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2017-03-23T08:46:00Z</dcterms:created>
  <dc:creator>Katarina Mikulić</dc:creator>
  <cp:lastModifiedBy>Ana Golub Gruić</cp:lastModifiedBy>
  <cp:lastPrinted>2017-03-24T08:27:00Z</cp:lastPrinted>
  <dcterms:modified xmlns:xsi="http://www.w3.org/2001/XMLSchema-instance" xsi:type="dcterms:W3CDTF">2017-03-24T12:51:00Z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